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5C55392C" w:rsidR="00833726" w:rsidRPr="004568FC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568FC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696AD02E">
                <wp:extent cx="6552274" cy="976807"/>
                <wp:effectExtent l="19050" t="1905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274" cy="976807"/>
                          <a:chOff x="76688" y="27549"/>
                          <a:chExt cx="664964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15448" cy="1233673"/>
                            <a:chOff x="81420" y="27549"/>
                            <a:chExt cx="182131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63529" y="7729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25" y="671864"/>
                              <a:ext cx="1351998" cy="4985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0F25D1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054526" cy="725077"/>
                            <a:chOff x="1671807" y="349901"/>
                            <a:chExt cx="5237524" cy="726134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524" cy="726134"/>
                              <a:chOff x="1671807" y="349901"/>
                              <a:chExt cx="5237524" cy="726134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5133641" cy="647924"/>
                                <a:chOff x="1775690" y="428111"/>
                                <a:chExt cx="5133641" cy="64792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9" y="428111"/>
                                  <a:ext cx="5025762" cy="647924"/>
                                  <a:chOff x="1883569" y="428076"/>
                                  <a:chExt cx="5025762" cy="64840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9" y="428076"/>
                                    <a:ext cx="5025762" cy="64840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880902" cy="490219"/>
                                    <a:chOff x="2905011" y="465461"/>
                                    <a:chExt cx="3880902" cy="490219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8035"/>
                                      <a:ext cx="3862826" cy="487645"/>
                                      <a:chOff x="2923087" y="468035"/>
                                      <a:chExt cx="3862826" cy="48764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16281" y="468035"/>
                                        <a:ext cx="3769632" cy="48764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05D5DD3" w:rsidR="00E62F77" w:rsidRPr="009C27C3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9C27C3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PHƯƠNG TRÌNH ĐƯỜNG THẲNG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E2A6D46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27C0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6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">
                <v:group id="Group 19" o:spid="_x0000_s1027" style="position:absolute;left:766;top:275;width:17155;height:12337" coordorigin="814,275" coordsize="18213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635;top:772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8;width:13520;height:4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0F25D1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5;height:7250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5;height:7261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7;height:6479" coordorigin="17756,4281" coordsize="51336,6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0258;height:6479" coordorigin="18835,4280" coordsize="50257,6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0258;height:6484;visibility:visible;mso-wrap-style:square;v-text-anchor:middle" coordsize="5025762,64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" path="m,l4791111,r234651,234651l5025762,648403,,648403,,xe" fillcolor="#fffff7" stroked="f" strokeweight="1.25pt">
                          <v:fill r:id="rId8" o:title="" color2="#f0d5ff" type="pattern"/>
                          <v:path arrowok="t" o:connecttype="custom" o:connectlocs="0,0;4791111,0;5025762,234651;5025762,648403;0,648403;0,0" o:connectangles="0,0,0,0,0,0"/>
                        </v:shape>
                        <v:group id="Group 485" o:spid="_x0000_s1042" style="position:absolute;left:29050;top:4654;width:38809;height:4902" coordorigin="29050,4654" coordsize="38809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80;width:38629;height:4876" coordorigin="29230,4680" coordsize="38628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162;top:4680;width:37697;height:4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" adj="2123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05D5DD3" w:rsidR="00E62F77" w:rsidRPr="009C27C3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9C27C3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PHƯƠNG TRÌNH ĐƯỜNG THẲNG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E2A6D46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27C0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4568FC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D030BAA">
                <wp:extent cx="3581400" cy="504563"/>
                <wp:effectExtent l="0" t="0" r="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1400" cy="504563"/>
                          <a:chOff x="0" y="0"/>
                          <a:chExt cx="35814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81400" cy="504563"/>
                            <a:chOff x="0" y="0"/>
                            <a:chExt cx="35814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81400" cy="504563"/>
                              <a:chOff x="0" y="0"/>
                              <a:chExt cx="35814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81400" cy="485775"/>
                                <a:chOff x="0" y="18788"/>
                                <a:chExt cx="35814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5814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96621" cy="485775"/>
                                  <a:chOff x="903804" y="18788"/>
                                  <a:chExt cx="2496621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94259" cy="369570"/>
                                    <a:chOff x="1006166" y="123084"/>
                                    <a:chExt cx="2394259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310"/>
                                      <a:ext cx="2237100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82pt;height:39.75pt;mso-position-horizontal-relative:char;mso-position-vertical-relative:line" coordsize="35814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">
                <v:group id="Group 89" o:spid="_x0000_s1052" style="position:absolute;width:35814;height:5045" coordsize="35814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814;height:5045" coordsize="35814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814;height:4858" coordorigin=",187" coordsize="3581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814;height:4831;visibility:visible;mso-wrap-style:square;v-text-anchor:middle" coordsize="35814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" path="m,l3340127,r241273,241273l3581400,483107,,483107,,xe" fillcolor="#f0d5ff" stroked="f" strokeweight="1.25pt">
                        <v:fill r:id="rId9" o:title="" color2="#fffff7" type="pattern"/>
                        <v:path arrowok="t" o:connecttype="custom" o:connectlocs="0,0;3340127,0;3581400,241273;3581400,483107;0,483107;0,0" o:connectangles="0,0,0,0,0,0"/>
                      </v:shape>
                      <v:group id="Group 93" o:spid="_x0000_s1056" style="position:absolute;left:9038;top:187;width:24966;height:4858" coordorigin="9038,187" coordsize="24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943;height:3696" coordorigin="10061,1230" coordsize="2394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37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" adj="209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4568FC" w:rsidRDefault="00C12161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9DB1ABA">
                <wp:extent cx="6615197" cy="2286001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86001"/>
                          <a:chOff x="-12333" y="-4628"/>
                          <a:chExt cx="6513454" cy="107849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3"/>
                            <a:ext cx="6501130" cy="107390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4F57E514" w:rsidR="00A45EB8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B27C0E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chỉ phương của đường thẳng (VTCP)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9C27C3" w14:paraId="47C4B864" w14:textId="77777777" w:rsidTr="00AE186E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1E79EAF" w14:textId="12D12D64" w:rsidR="009C27C3" w:rsidRPr="005903E5" w:rsidRDefault="009C27C3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Véctơ chỉ phương (VTCP) của đường thẳng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000EF42">
                                        <v:shape id="_x0000_i1025" type="#_x0000_t75" style="width:9.75pt;height:12.7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176899" r:id="rId1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véctơ </w: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khác </w:t>
                                    </w:r>
                                    <w:r w:rsidR="00B677FA" w:rsidRPr="00B677FA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80" w14:anchorId="4D49B133">
                                        <v:shape id="_x0000_i1026" type="#_x0000_t75" style="width:7.5pt;height:13.5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90176900" r:id="rId13"/>
                                      </w:objec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giá song song hoặc trùng với đường thẳng </w:t>
                                    </w:r>
                                    <w:r w:rsidRPr="005903E5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40" w:dyaOrig="320" w14:anchorId="7EE795FB">
                                        <v:shape id="_x0000_i1027" type="#_x0000_t75" style="width:11.25pt;height:16.5pt" o:ole="">
                                          <v:imagedata r:id="rId14" o:title=""/>
                                        </v:shape>
                                        <o:OLEObject Type="Embed" ProgID="Equation.DSMT4" ShapeID="_x0000_i1027" DrawAspect="Content" ObjectID="_1690176901" r:id="rId15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kí hiệu là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340" w:dyaOrig="400" w14:anchorId="1571CAAD">
                                        <v:shape id="_x0000_i1028" type="#_x0000_t75" style="width:17.25pt;height:19.5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90176902" r:id="rId17"/>
                                      </w:object>
                                    </w:r>
                                  </w:p>
                                  <w:p w14:paraId="1DBF6C3A" w14:textId="77777777" w:rsidR="009C27C3" w:rsidRPr="005903E5" w:rsidRDefault="009C27C3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79" w:dyaOrig="400" w14:anchorId="49791880">
                                        <v:shape id="_x0000_i1029" type="#_x0000_t75" style="width:13.5pt;height:19.5pt" o:ole="">
                                          <v:imagedata r:id="rId18" o:title=""/>
                                        </v:shape>
                                        <o:OLEObject Type="Embed" ProgID="Equation.DSMT4" ShapeID="_x0000_i1029" DrawAspect="Content" ObjectID="_1690176903" r:id="rId19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VTCT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5ADD58B">
                                        <v:shape id="_x0000_i1030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90176904" r:id="rId2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40" w:dyaOrig="400" w14:anchorId="38E616AE">
                                        <v:shape id="_x0000_i1031" type="#_x0000_t75" style="width:22.5pt;height:19.5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90176905" r:id="rId23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cũng là một VTCP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60" w14:anchorId="6E00DB3D">
                                        <v:shape id="_x0000_i1032" type="#_x0000_t75" style="width:11.25pt;height:12.75pt" o:ole="">
                                          <v:imagedata r:id="rId24" o:title=""/>
                                        </v:shape>
                                        <o:OLEObject Type="Embed" ProgID="Equation.DSMT4" ShapeID="_x0000_i1032" DrawAspect="Content" ObjectID="_1690176906" r:id="rId25"/>
                                      </w:object>
                                    </w:r>
                                  </w:p>
                                  <w:p w14:paraId="53A7BFF1" w14:textId="74BEE0C3" w:rsidR="009C27C3" w:rsidRPr="006C4551" w:rsidRDefault="006C4551" w:rsidP="006C4551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</w:t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xét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  <w:r w:rsidR="009C27C3" w:rsidRPr="006C4551"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  <w:t>Một đường thẳng có vô số vectơ chỉ phương.</w:t>
                                    </w:r>
                                  </w:p>
                                  <w:p w14:paraId="6F8B28BE" w14:textId="77777777" w:rsidR="009C27C3" w:rsidRDefault="009C27C3" w:rsidP="00B27C0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8A6F2FD" w14:textId="5E7DA2C7" w:rsidR="009C27C3" w:rsidRDefault="006C4551" w:rsidP="009C27C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DA9D83" wp14:editId="41083369">
                                          <wp:extent cx="1913041" cy="1450975"/>
                                          <wp:effectExtent l="0" t="0" r="0" b="0"/>
                                          <wp:docPr id="509" name="Picture 5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16959" cy="14539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9FC16FD" w14:textId="77777777" w:rsidR="009C27C3" w:rsidRPr="005903E5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22C78018" w14:textId="11F9B7FF" w:rsidR="00E62F77" w:rsidRPr="005903E5" w:rsidRDefault="00E62F77" w:rsidP="00A45EB8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0pt;mso-position-horizontal-relative:char;mso-position-vertical-relative:line" coordorigin="-123,-46" coordsize="65134,10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">
                <v:shape id="Rectangle: Diagonal Corners Rounded 244" o:spid="_x0000_s1071" style="position:absolute;width:65011;height:10738;visibility:visible;mso-wrap-style:square;v-text-anchor:middle" coordsize="6501130,10739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" adj="-11796480,,5400" path="m10170,l6472693,v15705,,28437,12732,28437,28437l6501130,1063733v,5617,-4553,10170,-10170,10170l28437,1073903c12732,1073903,,1061171,,1045466l,10170c,4553,4553,,10170,xe" filled="f" strokecolor="#2f528f">
                  <v:stroke joinstyle="miter"/>
                  <v:formulas/>
                  <v:path arrowok="t" o:connecttype="custom" o:connectlocs="10170,0;6472693,0;6501130,28437;6501130,1063733;6490960,1073903;28437,1073903;0,1045466;0,10170;10170,0" o:connectangles="0,0,0,0,0,0,0,0,0" textboxrect="0,0,6501130,1073903"/>
                  <v:textbox>
                    <w:txbxContent>
                      <w:p w14:paraId="562B948E" w14:textId="56BF3736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4F57E514" w:rsidR="00A45EB8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B27C0E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chỉ phương của đường thẳng (VTCP)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9C27C3" w14:paraId="47C4B864" w14:textId="77777777" w:rsidTr="00AE186E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1E79EAF" w14:textId="12D12D64" w:rsidR="009C27C3" w:rsidRPr="005903E5" w:rsidRDefault="009C27C3" w:rsidP="00D83BB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Véctơ chỉ phương (VTCP) của đường thẳng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000EF42">
                                  <v:shape id="_x0000_i1025" type="#_x0000_t75" style="width:9.75pt;height:12.75pt" o:ole="">
                                    <v:imagedata r:id="rId10" o:title=""/>
                                  </v:shape>
                                  <o:OLEObject Type="Embed" ProgID="Equation.DSMT4" ShapeID="_x0000_i1025" DrawAspect="Content" ObjectID="_1690176899" r:id="rId2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véctơ </w: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khác </w:t>
                              </w:r>
                              <w:r w:rsidR="00B677FA" w:rsidRPr="00B677FA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80" w14:anchorId="4D49B133">
                                  <v:shape id="_x0000_i1026" type="#_x0000_t75" style="width:7.5pt;height:13.5pt" o:ole="">
                                    <v:imagedata r:id="rId12" o:title=""/>
                                  </v:shape>
                                  <o:OLEObject Type="Embed" ProgID="Equation.DSMT4" ShapeID="_x0000_i1026" DrawAspect="Content" ObjectID="_1690176900" r:id="rId28"/>
                                </w:objec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giá song song hoặc trùng với đường thẳng </w:t>
                              </w:r>
                              <w:r w:rsidRPr="005903E5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7EE795FB">
                                  <v:shape id="_x0000_i1027" type="#_x0000_t75" style="width:11.25pt;height:16.5pt" o:ole="">
                                    <v:imagedata r:id="rId14" o:title=""/>
                                  </v:shape>
                                  <o:OLEObject Type="Embed" ProgID="Equation.DSMT4" ShapeID="_x0000_i1027" DrawAspect="Content" ObjectID="_1690176901" r:id="rId2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kí hiệu là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340" w:dyaOrig="400" w14:anchorId="1571CAAD">
                                  <v:shape id="_x0000_i1028" type="#_x0000_t75" style="width:17.25pt;height:19.5pt" o:ole="">
                                    <v:imagedata r:id="rId16" o:title=""/>
                                  </v:shape>
                                  <o:OLEObject Type="Embed" ProgID="Equation.DSMT4" ShapeID="_x0000_i1028" DrawAspect="Content" ObjectID="_1690176902" r:id="rId30"/>
                                </w:object>
                              </w:r>
                            </w:p>
                            <w:p w14:paraId="1DBF6C3A" w14:textId="77777777" w:rsidR="009C27C3" w:rsidRPr="005903E5" w:rsidRDefault="009C27C3" w:rsidP="00D83BB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279" w:dyaOrig="400" w14:anchorId="49791880">
                                  <v:shape id="_x0000_i1029" type="#_x0000_t75" style="width:13.5pt;height:19.5pt" o:ole="">
                                    <v:imagedata r:id="rId18" o:title=""/>
                                  </v:shape>
                                  <o:OLEObject Type="Embed" ProgID="Equation.DSMT4" ShapeID="_x0000_i1029" DrawAspect="Content" ObjectID="_1690176903" r:id="rId3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VTCT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5ADD58B">
                                  <v:shape id="_x0000_i1030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1030" DrawAspect="Content" ObjectID="_1690176904" r:id="rId3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400" w14:anchorId="38E616AE">
                                  <v:shape id="_x0000_i1031" type="#_x0000_t75" style="width:22.5pt;height:19.5pt" o:ole="">
                                    <v:imagedata r:id="rId22" o:title=""/>
                                  </v:shape>
                                  <o:OLEObject Type="Embed" ProgID="Equation.DSMT4" ShapeID="_x0000_i1031" DrawAspect="Content" ObjectID="_1690176905" r:id="rId3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cũng là một VTCP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6E00DB3D">
                                  <v:shape id="_x0000_i1032" type="#_x0000_t75" style="width:11.25pt;height:12.75pt" o:ole="">
                                    <v:imagedata r:id="rId24" o:title=""/>
                                  </v:shape>
                                  <o:OLEObject Type="Embed" ProgID="Equation.DSMT4" ShapeID="_x0000_i1032" DrawAspect="Content" ObjectID="_1690176906" r:id="rId34"/>
                                </w:object>
                              </w:r>
                            </w:p>
                            <w:p w14:paraId="53A7BFF1" w14:textId="74BEE0C3" w:rsidR="009C27C3" w:rsidRPr="006C4551" w:rsidRDefault="006C4551" w:rsidP="006C4551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</w: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xét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9C27C3" w:rsidRPr="006C4551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Một đường thẳng có vô số vectơ chỉ phương.</w:t>
                              </w:r>
                            </w:p>
                            <w:p w14:paraId="6F8B28BE" w14:textId="77777777" w:rsidR="009C27C3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8A6F2FD" w14:textId="5E7DA2C7" w:rsidR="009C27C3" w:rsidRDefault="006C4551" w:rsidP="009C27C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4DA9D83" wp14:editId="41083369">
                                    <wp:extent cx="1913041" cy="1450975"/>
                                    <wp:effectExtent l="0" t="0" r="0" b="0"/>
                                    <wp:docPr id="509" name="Picture 5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16959" cy="14539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9FC16FD" w14:textId="77777777" w:rsidR="009C27C3" w:rsidRPr="005903E5" w:rsidRDefault="009C27C3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22C78018" w14:textId="11F9B7FF" w:rsidR="00E62F77" w:rsidRPr="005903E5" w:rsidRDefault="00E62F77" w:rsidP="00A45EB8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59D2EEF">
                <wp:extent cx="6615197" cy="19812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81200"/>
                          <a:chOff x="-12333" y="-4628"/>
                          <a:chExt cx="6513454" cy="93469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301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5C6DADDA" w:rsidR="00BC74CF" w:rsidRPr="005903E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tham số của  đường thẳng</w:t>
                              </w:r>
                            </w:p>
                            <w:p w14:paraId="3226B612" w14:textId="77777777" w:rsidR="00BC74CF" w:rsidRPr="005903E5" w:rsidRDefault="00BC74CF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592FB51">
                                  <v:shape id="_x0000_i1033" type="#_x0000_t75" style="width:12.75pt;height:12.75pt" o:ole="">
                                    <v:imagedata r:id="rId35" o:title=""/>
                                  </v:shape>
                                  <o:OLEObject Type="Embed" ProgID="Equation.DSMT4" ShapeID="_x0000_i1033" DrawAspect="Content" ObjectID="_1690176907" r:id="rId3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52C03974">
                                  <v:shape id="_x0000_i1034" type="#_x0000_t75" style="width:49.5pt;height:16.5pt" o:ole="">
                                    <v:imagedata r:id="rId37" o:title=""/>
                                  </v:shape>
                                  <o:OLEObject Type="Embed" ProgID="Equation.DSMT4" ShapeID="_x0000_i1034" DrawAspect="Content" ObjectID="_1690176908" r:id="rId3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VTCP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368E79D">
                                  <v:shape id="_x0000_i1035" type="#_x0000_t75" style="width:42pt;height:18.75pt" o:ole="">
                                    <v:imagedata r:id="rId39" o:title=""/>
                                  </v:shape>
                                  <o:OLEObject Type="Embed" ProgID="Equation.DSMT4" ShapeID="_x0000_i1035" DrawAspect="Content" ObjectID="_1690176909" r:id="rId40"/>
                                </w:object>
                              </w:r>
                            </w:p>
                            <w:p w14:paraId="1223AD74" w14:textId="77777777" w:rsidR="00BC74CF" w:rsidRPr="005903E5" w:rsidRDefault="00BC74CF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tham số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5A8A4F05">
                                  <v:shape id="_x0000_i1036" type="#_x0000_t75" style="width:12.75pt;height:12.75pt" o:ole="">
                                    <v:imagedata r:id="rId41" o:title=""/>
                                  </v:shape>
                                  <o:OLEObject Type="Embed" ProgID="Equation.DSMT4" ShapeID="_x0000_i1036" DrawAspect="Content" ObjectID="_1690176910" r:id="rId4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2325" w:dyaOrig="840" w14:anchorId="07065C9E">
                                  <v:shape id="_x0000_i1037" type="#_x0000_t75" style="width:117pt;height:42pt" o:ole="">
                                    <v:imagedata r:id="rId43" o:title=""/>
                                  </v:shape>
                                  <o:OLEObject Type="Embed" ProgID="Equation.DSMT4" ShapeID="_x0000_i1037" DrawAspect="Content" ObjectID="_1690176911" r:id="rId4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2D4E93" w14:textId="4BD02D08" w:rsidR="00E62F77" w:rsidRPr="005903E5" w:rsidRDefault="009C27C3" w:rsidP="006C4551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BC74CF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A1BDF29">
                                  <v:shape id="_x0000_i1038" type="#_x0000_t75" style="width:12.75pt;height:12.75pt" o:ole="">
                                    <v:imagedata r:id="rId45" o:title=""/>
                                  </v:shape>
                                  <o:OLEObject Type="Embed" ProgID="Equation.DSMT4" ShapeID="_x0000_i1038" DrawAspect="Content" ObjectID="_1690176912" r:id="rId46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VTCP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A4CDF7E">
                                  <v:shape id="_x0000_i1039" type="#_x0000_t75" style="width:42pt;height:18.75pt" o:ole="">
                                    <v:imagedata r:id="rId47" o:title=""/>
                                  </v:shape>
                                  <o:OLEObject Type="Embed" ProgID="Equation.DSMT4" ShapeID="_x0000_i1039" DrawAspect="Content" ObjectID="_1690176913" r:id="rId48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hệ số góc </w:t>
                              </w:r>
                              <w:r w:rsidRPr="009C27C3">
                                <w:rPr>
                                  <w:rFonts w:ascii="Chu Van An" w:hAnsi="Chu Van An" w:cs="Chu Van An"/>
                                  <w:position w:val="-22"/>
                                  <w:sz w:val="24"/>
                                  <w:szCs w:val="24"/>
                                </w:rPr>
                                <w:object w:dxaOrig="560" w:dyaOrig="560" w14:anchorId="0A1944F5">
                                  <v:shape id="_x0000_i1040" type="#_x0000_t75" style="width:28.5pt;height:28.5pt" o:ole="">
                                    <v:imagedata r:id="rId49" o:title=""/>
                                  </v:shape>
                                  <o:OLEObject Type="Embed" ProgID="Equation.DSMT4" ShapeID="_x0000_i1040" DrawAspect="Content" ObjectID="_1690176914" r:id="rId50"/>
                                </w:objec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6pt;mso-position-horizontal-relative:char;mso-position-vertical-relative:line" coordorigin="-123,-46" coordsize="65134,9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">
                <v:shape id="Rectangle: Diagonal Corners Rounded 2" o:spid="_x0000_s1076" style="position:absolute;width:65011;height:9300;visibility:visible;mso-wrap-style:square;v-text-anchor:middle" coordsize="6501130,930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" adj="-11796480,,5400" path="m8808,l6476501,v13602,,24629,11027,24629,24629l6501130,921292v,4865,-3943,8808,-8808,8808l24629,930100c11027,930100,,919073,,905471l,8808c,3943,3943,,8808,xe" filled="f" strokecolor="#2f528f">
                  <v:stroke joinstyle="miter"/>
                  <v:formulas/>
                  <v:path arrowok="t" o:connecttype="custom" o:connectlocs="8808,0;6476501,0;6501130,24629;6501130,921292;6492322,930100;24629,930100;0,905471;0,8808;8808,0" o:connectangles="0,0,0,0,0,0,0,0,0" textboxrect="0,0,6501130,930100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5C6DADDA" w:rsidR="00BC74CF" w:rsidRPr="005903E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tham số của  đường thẳng</w:t>
                        </w:r>
                      </w:p>
                      <w:p w14:paraId="3226B612" w14:textId="77777777" w:rsidR="00BC74CF" w:rsidRPr="005903E5" w:rsidRDefault="00BC74CF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6592FB51">
                            <v:shape id="_x0000_i1033" type="#_x0000_t75" style="width:12.75pt;height:12.75pt" o:ole="">
                              <v:imagedata r:id="rId35" o:title=""/>
                            </v:shape>
                            <o:OLEObject Type="Embed" ProgID="Equation.DSMT4" ShapeID="_x0000_i1033" DrawAspect="Content" ObjectID="_1690176907" r:id="rId51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52C03974">
                            <v:shape id="_x0000_i1034" type="#_x0000_t75" style="width:49.5pt;height:16.5pt" o:ole="">
                              <v:imagedata r:id="rId37" o:title=""/>
                            </v:shape>
                            <o:OLEObject Type="Embed" ProgID="Equation.DSMT4" ShapeID="_x0000_i1034" DrawAspect="Content" ObjectID="_1690176908" r:id="rId52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VTCP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368E79D">
                            <v:shape id="_x0000_i1035" type="#_x0000_t75" style="width:42pt;height:18.75pt" o:ole="">
                              <v:imagedata r:id="rId39" o:title=""/>
                            </v:shape>
                            <o:OLEObject Type="Embed" ProgID="Equation.DSMT4" ShapeID="_x0000_i1035" DrawAspect="Content" ObjectID="_1690176909" r:id="rId53"/>
                          </w:object>
                        </w:r>
                      </w:p>
                      <w:p w14:paraId="1223AD74" w14:textId="77777777" w:rsidR="00BC74CF" w:rsidRPr="005903E5" w:rsidRDefault="00BC74CF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tham số của 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5A8A4F05">
                            <v:shape id="_x0000_i1036" type="#_x0000_t75" style="width:12.75pt;height:12.75pt" o:ole="">
                              <v:imagedata r:id="rId41" o:title=""/>
                            </v:shape>
                            <o:OLEObject Type="Embed" ProgID="Equation.DSMT4" ShapeID="_x0000_i1036" DrawAspect="Content" ObjectID="_1690176910" r:id="rId54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5903E5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2325" w:dyaOrig="840" w14:anchorId="07065C9E">
                            <v:shape id="_x0000_i1037" type="#_x0000_t75" style="width:117pt;height:42pt" o:ole="">
                              <v:imagedata r:id="rId43" o:title=""/>
                            </v:shape>
                            <o:OLEObject Type="Embed" ProgID="Equation.DSMT4" ShapeID="_x0000_i1037" DrawAspect="Content" ObjectID="_1690176911" r:id="rId55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2D4E93" w14:textId="4BD02D08" w:rsidR="00E62F77" w:rsidRPr="005903E5" w:rsidRDefault="009C27C3" w:rsidP="006C4551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BC74CF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1A1BDF29">
                            <v:shape id="_x0000_i1038" type="#_x0000_t75" style="width:12.75pt;height:12.75pt" o:ole="">
                              <v:imagedata r:id="rId45" o:title=""/>
                            </v:shape>
                            <o:OLEObject Type="Embed" ProgID="Equation.DSMT4" ShapeID="_x0000_i1038" DrawAspect="Content" ObjectID="_1690176912" r:id="rId56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VTCP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A4CDF7E">
                            <v:shape id="_x0000_i1039" type="#_x0000_t75" style="width:42pt;height:18.75pt" o:ole="">
                              <v:imagedata r:id="rId47" o:title=""/>
                            </v:shape>
                            <o:OLEObject Type="Embed" ProgID="Equation.DSMT4" ShapeID="_x0000_i1039" DrawAspect="Content" ObjectID="_1690176913" r:id="rId57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có hệ số góc </w:t>
                        </w:r>
                        <w:r w:rsidRPr="009C27C3">
                          <w:rPr>
                            <w:rFonts w:ascii="Chu Van An" w:hAnsi="Chu Van An" w:cs="Chu Van An"/>
                            <w:position w:val="-22"/>
                            <w:sz w:val="24"/>
                            <w:szCs w:val="24"/>
                          </w:rPr>
                          <w:object w:dxaOrig="560" w:dyaOrig="560" w14:anchorId="0A1944F5">
                            <v:shape id="_x0000_i1040" type="#_x0000_t75" style="width:28.5pt;height:28.5pt" o:ole="">
                              <v:imagedata r:id="rId49" o:title=""/>
                            </v:shape>
                            <o:OLEObject Type="Embed" ProgID="Equation.DSMT4" ShapeID="_x0000_i1040" DrawAspect="Content" ObjectID="_1690176914" r:id="rId58"/>
                          </w:objec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168C982E">
                <wp:extent cx="6615197" cy="2732569"/>
                <wp:effectExtent l="0" t="0" r="14605" b="10795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32569"/>
                          <a:chOff x="-12333" y="-4628"/>
                          <a:chExt cx="6513454" cy="962056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32"/>
                            <a:ext cx="6501130" cy="95746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0C8F5" w14:textId="4EAB563D" w:rsidR="00F965D8" w:rsidRDefault="00F965D8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pháp tuyến của đường thẳng (VTPT)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3C3E4618" w14:textId="77777777" w:rsidTr="007A47AB">
                                <w:tc>
                                  <w:tcPr>
                                    <w:tcW w:w="6237" w:type="dxa"/>
                                  </w:tcPr>
                                  <w:p w14:paraId="053E6378" w14:textId="77777777" w:rsidR="006C4551" w:rsidRPr="005903E5" w:rsidRDefault="006C4551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326" w:firstLine="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5E388775">
                                        <v:shape id="_x0000_i1041" type="#_x0000_t75" style="width:9pt;height:16.5pt" o:ole="">
                                          <v:imagedata r:id="rId59" o:title=""/>
                                        </v:shape>
                                        <o:OLEObject Type="Embed" ProgID="Equation.DSMT4" ShapeID="_x0000_i1041" DrawAspect="Content" ObjectID="_1690176915" r:id="rId6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vectơ pháp tuyến của đường thẳng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39B188EB">
                                        <v:shape id="_x0000_i1042" type="#_x0000_t75" style="width:12.75pt;height:12.75pt" o:ole="">
                                          <v:imagedata r:id="rId61" o:title=""/>
                                        </v:shape>
                                        <o:OLEObject Type="Embed" ProgID="Equation.DSMT4" ShapeID="_x0000_i1042" DrawAspect="Content" ObjectID="_1690176916" r:id="rId6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525" w:dyaOrig="315" w14:anchorId="6ADE6B0C">
                                        <v:shape id="_x0000_i1043" type="#_x0000_t75" style="width:26.25pt;height:16.5pt" o:ole="">
                                          <v:imagedata r:id="rId63" o:title=""/>
                                        </v:shape>
                                        <o:OLEObject Type="Embed" ProgID="Equation.DSMT4" ShapeID="_x0000_i1043" DrawAspect="Content" ObjectID="_1690176917" r:id="rId6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71BD96BB">
                                        <v:shape id="_x0000_i1044" type="#_x0000_t75" style="width:9pt;height:16.5pt" o:ole="">
                                          <v:imagedata r:id="rId65" o:title=""/>
                                        </v:shape>
                                        <o:OLEObject Type="Embed" ProgID="Equation.DSMT4" ShapeID="_x0000_i1044" DrawAspect="Content" ObjectID="_1690176918" r:id="rId6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vuông góc với vectơ chỉ phương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114C6904">
                                        <v:shape id="_x0000_i1045" type="#_x0000_t75" style="width:12.75pt;height:12.75pt" o:ole="">
                                          <v:imagedata r:id="rId67" o:title=""/>
                                        </v:shape>
                                        <o:OLEObject Type="Embed" ProgID="Equation.DSMT4" ShapeID="_x0000_i1045" DrawAspect="Content" ObjectID="_1690176919" r:id="rId6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57AA672" w14:textId="77777777" w:rsidR="006C4551" w:rsidRPr="006C4551" w:rsidRDefault="006C4551" w:rsidP="00AE186E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0D503191" w14:textId="77777777" w:rsidR="006C4551" w:rsidRPr="005903E5" w:rsidRDefault="006C4551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6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Một đường thẳng có vô số vectơ pháp tuyến.</w:t>
                                    </w:r>
                                  </w:p>
                                  <w:p w14:paraId="588A4C75" w14:textId="56C047F1" w:rsidR="006C4551" w:rsidRPr="005903E5" w:rsidRDefault="006C4551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6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825" w:dyaOrig="375" w14:anchorId="3B657347">
                                        <v:shape id="_x0000_i1046" type="#_x0000_t75" style="width:42pt;height:18.75pt" o:ole="">
                                          <v:imagedata r:id="rId69" o:title=""/>
                                        </v:shape>
                                        <o:OLEObject Type="Embed" ProgID="Equation.DSMT4" ShapeID="_x0000_i1046" DrawAspect="Content" ObjectID="_1690176920" r:id="rId7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VTCP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3E0446CE">
                                        <v:shape id="_x0000_i1047" type="#_x0000_t75" style="width:24.75pt;height:13.5pt" o:ole="">
                                          <v:imagedata r:id="rId71" o:title=""/>
                                        </v:shape>
                                        <o:OLEObject Type="Embed" ProgID="Equation.DSMT4" ShapeID="_x0000_i1047" DrawAspect="Content" ObjectID="_1690176921" r:id="rId7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60" w:dyaOrig="375" w14:anchorId="451D28C6">
                                        <v:shape id="_x0000_i1048" type="#_x0000_t75" style="width:47.25pt;height:18.75pt" o:ole="">
                                          <v:imagedata r:id="rId73" o:title=""/>
                                        </v:shape>
                                        <o:OLEObject Type="Embed" ProgID="Equation.DSMT4" ShapeID="_x0000_i1048" DrawAspect="Content" ObjectID="_1690176922" r:id="rId7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0AB208E7">
                                        <v:shape id="_x0000_i1049" type="#_x0000_t75" style="width:12.75pt;height:12.75pt" o:ole="">
                                          <v:imagedata r:id="rId75" o:title=""/>
                                        </v:shape>
                                        <o:OLEObject Type="Embed" ProgID="Equation.DSMT4" ShapeID="_x0000_i1049" DrawAspect="Content" ObjectID="_1690176923" r:id="rId7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4CA41AF7" w14:textId="1174E49C" w:rsidR="006C4551" w:rsidRPr="005903E5" w:rsidRDefault="006C4551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6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00" w:dyaOrig="375" w14:anchorId="6B0C38A4">
                                        <v:shape id="_x0000_i1050" type="#_x0000_t75" style="width:45pt;height:18.75pt" o:ole="">
                                          <v:imagedata r:id="rId77" o:title=""/>
                                        </v:shape>
                                        <o:OLEObject Type="Embed" ProgID="Equation.DSMT4" ShapeID="_x0000_i1050" DrawAspect="Content" ObjectID="_1690176924" r:id="rId7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4EE5EAA8">
                                        <v:shape id="_x0000_i1051" type="#_x0000_t75" style="width:24.75pt;height:13.5pt" o:ole="">
                                          <v:imagedata r:id="rId79" o:title=""/>
                                        </v:shape>
                                        <o:OLEObject Type="Embed" ProgID="Equation.DSMT4" ShapeID="_x0000_i1051" DrawAspect="Content" ObjectID="_1690176925" r:id="rId8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0" w:dyaOrig="375" w14:anchorId="65680B44">
                                        <v:shape id="_x0000_i1052" type="#_x0000_t75" style="width:53.25pt;height:18.75pt" o:ole="">
                                          <v:imagedata r:id="rId81" o:title=""/>
                                        </v:shape>
                                        <o:OLEObject Type="Embed" ProgID="Equation.DSMT4" ShapeID="_x0000_i1052" DrawAspect="Content" ObjectID="_1690176926" r:id="rId8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VTPCT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6385208B">
                                        <v:shape id="_x0000_i1053" type="#_x0000_t75" style="width:12.75pt;height:12.75pt" o:ole="">
                                          <v:imagedata r:id="rId83" o:title=""/>
                                        </v:shape>
                                        <o:OLEObject Type="Embed" ProgID="Equation.DSMT4" ShapeID="_x0000_i1053" DrawAspect="Content" ObjectID="_1690176927" r:id="rId8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2354F9E6" w14:textId="59985D0A" w:rsidR="006C4551" w:rsidRPr="006C4551" w:rsidRDefault="006C4551" w:rsidP="00AE186E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E03C306" w14:textId="77777777" w:rsidR="006C4551" w:rsidRDefault="006C4551" w:rsidP="00AE186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15D882F" w14:textId="42CC2914" w:rsidR="006C4551" w:rsidRDefault="00DC28C0" w:rsidP="00AE186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D50AAC6" wp14:editId="3C0D6375">
                                          <wp:extent cx="1891263" cy="1431235"/>
                                          <wp:effectExtent l="0" t="0" r="0" b="0"/>
                                          <wp:docPr id="1785070343" name="Picture 17850703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95007" cy="14340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9EB90F8" w14:textId="77777777" w:rsidR="006C4551" w:rsidRPr="005903E5" w:rsidRDefault="006C4551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F405512" w14:textId="77777777" w:rsidR="00F965D8" w:rsidRPr="00EA59E0" w:rsidRDefault="00F965D8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</w:p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15.15pt;mso-position-horizontal-relative:char;mso-position-vertical-relative:line" coordorigin="-123,-46" coordsize="65134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">
                <v:shape id="Rectangle: Diagonal Corners Rounded 7" o:spid="_x0000_s1081" style="position:absolute;width:65011;height:9574;visibility:visible;mso-wrap-style:square;v-text-anchor:middle" coordsize="6501130,9574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" adj="-11796480,,5400" path="m9067,l6475776,v14003,,25354,11351,25354,25354l6501130,948393v,5008,-4059,9067,-9067,9067l25354,957460c11351,957460,,946109,,932106l,9067c,4059,4059,,9067,xe" filled="f" strokecolor="#2f528f">
                  <v:stroke joinstyle="miter"/>
                  <v:formulas/>
                  <v:path arrowok="t" o:connecttype="custom" o:connectlocs="9067,0;6475776,0;6501130,25354;6501130,948393;6492063,957460;25354,957460;0,932106;0,9067;9067,0" o:connectangles="0,0,0,0,0,0,0,0,0" textboxrect="0,0,6501130,957460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0C8F5" w14:textId="4EAB563D" w:rsidR="00F965D8" w:rsidRDefault="00F965D8" w:rsidP="00AE186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pháp tuyến của đường thẳng (VTPT)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3C3E4618" w14:textId="77777777" w:rsidTr="007A47AB">
                          <w:tc>
                            <w:tcPr>
                              <w:tcW w:w="6237" w:type="dxa"/>
                            </w:tcPr>
                            <w:p w14:paraId="053E6378" w14:textId="77777777" w:rsidR="006C4551" w:rsidRPr="005903E5" w:rsidRDefault="006C455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326" w:firstLine="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5E388775">
                                  <v:shape id="_x0000_i1041" type="#_x0000_t75" style="width:9pt;height:16.5pt" o:ole="">
                                    <v:imagedata r:id="rId59" o:title=""/>
                                  </v:shape>
                                  <o:OLEObject Type="Embed" ProgID="Equation.DSMT4" ShapeID="_x0000_i1041" DrawAspect="Content" ObjectID="_1690176915" r:id="rId8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vectơ pháp tuyến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9B188EB">
                                  <v:shape id="_x0000_i1042" type="#_x0000_t75" style="width:12.75pt;height:12.75pt" o:ole="">
                                    <v:imagedata r:id="rId61" o:title=""/>
                                  </v:shape>
                                  <o:OLEObject Type="Embed" ProgID="Equation.DSMT4" ShapeID="_x0000_i1042" DrawAspect="Content" ObjectID="_1690176916" r:id="rId8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25" w:dyaOrig="315" w14:anchorId="6ADE6B0C">
                                  <v:shape id="_x0000_i1043" type="#_x0000_t75" style="width:26.25pt;height:16.5pt" o:ole="">
                                    <v:imagedata r:id="rId63" o:title=""/>
                                  </v:shape>
                                  <o:OLEObject Type="Embed" ProgID="Equation.DSMT4" ShapeID="_x0000_i1043" DrawAspect="Content" ObjectID="_1690176917" r:id="rId8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71BD96BB">
                                  <v:shape id="_x0000_i1044" type="#_x0000_t75" style="width:9pt;height:16.5pt" o:ole="">
                                    <v:imagedata r:id="rId65" o:title=""/>
                                  </v:shape>
                                  <o:OLEObject Type="Embed" ProgID="Equation.DSMT4" ShapeID="_x0000_i1044" DrawAspect="Content" ObjectID="_1690176918" r:id="rId8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vectơ chỉ phương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14C6904">
                                  <v:shape id="_x0000_i1045" type="#_x0000_t75" style="width:12.75pt;height:12.75pt" o:ole="">
                                    <v:imagedata r:id="rId67" o:title=""/>
                                  </v:shape>
                                  <o:OLEObject Type="Embed" ProgID="Equation.DSMT4" ShapeID="_x0000_i1045" DrawAspect="Content" ObjectID="_1690176919" r:id="rId90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57AA672" w14:textId="77777777" w:rsidR="006C4551" w:rsidRPr="006C4551" w:rsidRDefault="006C4551" w:rsidP="00AE186E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D503191" w14:textId="77777777" w:rsidR="006C4551" w:rsidRPr="005903E5" w:rsidRDefault="006C455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Một đường thẳng có vô số vectơ pháp tuyến.</w:t>
                              </w:r>
                            </w:p>
                            <w:p w14:paraId="588A4C75" w14:textId="56C047F1" w:rsidR="006C4551" w:rsidRPr="005903E5" w:rsidRDefault="006C455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B657347">
                                  <v:shape id="_x0000_i1046" type="#_x0000_t75" style="width:42pt;height:18.75pt" o:ole="">
                                    <v:imagedata r:id="rId69" o:title=""/>
                                  </v:shape>
                                  <o:OLEObject Type="Embed" ProgID="Equation.DSMT4" ShapeID="_x0000_i1046" DrawAspect="Content" ObjectID="_1690176920" r:id="rId9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VTCP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3E0446CE">
                                  <v:shape id="_x0000_i1047" type="#_x0000_t75" style="width:24.75pt;height:13.5pt" o:ole="">
                                    <v:imagedata r:id="rId71" o:title=""/>
                                  </v:shape>
                                  <o:OLEObject Type="Embed" ProgID="Equation.DSMT4" ShapeID="_x0000_i1047" DrawAspect="Content" ObjectID="_1690176921" r:id="rId9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60" w:dyaOrig="375" w14:anchorId="451D28C6">
                                  <v:shape id="_x0000_i1048" type="#_x0000_t75" style="width:47.25pt;height:18.75pt" o:ole="">
                                    <v:imagedata r:id="rId73" o:title=""/>
                                  </v:shape>
                                  <o:OLEObject Type="Embed" ProgID="Equation.DSMT4" ShapeID="_x0000_i1048" DrawAspect="Content" ObjectID="_1690176922" r:id="rId9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0AB208E7">
                                  <v:shape id="_x0000_i1049" type="#_x0000_t75" style="width:12.75pt;height:12.75pt" o:ole="">
                                    <v:imagedata r:id="rId75" o:title=""/>
                                  </v:shape>
                                  <o:OLEObject Type="Embed" ProgID="Equation.DSMT4" ShapeID="_x0000_i1049" DrawAspect="Content" ObjectID="_1690176923" r:id="rId9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CA41AF7" w14:textId="1174E49C" w:rsidR="006C4551" w:rsidRPr="005903E5" w:rsidRDefault="006C455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6B0C38A4">
                                  <v:shape id="_x0000_i1050" type="#_x0000_t75" style="width:45pt;height:18.75pt" o:ole="">
                                    <v:imagedata r:id="rId77" o:title=""/>
                                  </v:shape>
                                  <o:OLEObject Type="Embed" ProgID="Equation.DSMT4" ShapeID="_x0000_i1050" DrawAspect="Content" ObjectID="_1690176924" r:id="rId95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4EE5EAA8">
                                  <v:shape id="_x0000_i1051" type="#_x0000_t75" style="width:24.75pt;height:13.5pt" o:ole="">
                                    <v:imagedata r:id="rId79" o:title=""/>
                                  </v:shape>
                                  <o:OLEObject Type="Embed" ProgID="Equation.DSMT4" ShapeID="_x0000_i1051" DrawAspect="Content" ObjectID="_1690176925" r:id="rId9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0" w:dyaOrig="375" w14:anchorId="65680B44">
                                  <v:shape id="_x0000_i1052" type="#_x0000_t75" style="width:53.25pt;height:18.75pt" o:ole="">
                                    <v:imagedata r:id="rId81" o:title=""/>
                                  </v:shape>
                                  <o:OLEObject Type="Embed" ProgID="Equation.DSMT4" ShapeID="_x0000_i1052" DrawAspect="Content" ObjectID="_1690176926" r:id="rId9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VTPCT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385208B">
                                  <v:shape id="_x0000_i1053" type="#_x0000_t75" style="width:12.75pt;height:12.75pt" o:ole="">
                                    <v:imagedata r:id="rId83" o:title=""/>
                                  </v:shape>
                                  <o:OLEObject Type="Embed" ProgID="Equation.DSMT4" ShapeID="_x0000_i1053" DrawAspect="Content" ObjectID="_1690176927" r:id="rId9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354F9E6" w14:textId="59985D0A" w:rsidR="006C4551" w:rsidRPr="006C4551" w:rsidRDefault="006C4551" w:rsidP="00AE186E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0E03C306" w14:textId="77777777" w:rsidR="006C4551" w:rsidRDefault="006C4551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15D882F" w14:textId="42CC2914" w:rsidR="006C4551" w:rsidRDefault="00DC28C0" w:rsidP="00AE186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D50AAC6" wp14:editId="3C0D6375">
                                    <wp:extent cx="1891263" cy="1431235"/>
                                    <wp:effectExtent l="0" t="0" r="0" b="0"/>
                                    <wp:docPr id="1785070343" name="Picture 17850703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95007" cy="14340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9EB90F8" w14:textId="77777777" w:rsidR="006C4551" w:rsidRPr="005903E5" w:rsidRDefault="006C4551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F405512" w14:textId="77777777" w:rsidR="00F965D8" w:rsidRPr="00EA59E0" w:rsidRDefault="00F965D8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</w:p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040694A">
                <wp:extent cx="6615197" cy="3381376"/>
                <wp:effectExtent l="0" t="0" r="14605" b="2857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1376"/>
                          <a:chOff x="-12333" y="-4628"/>
                          <a:chExt cx="6513454" cy="1595276"/>
                        </a:xfrm>
                        <a:noFill/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3"/>
                            <a:ext cx="6501130" cy="159067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CF4177" w14:textId="77777777" w:rsidR="00D60555" w:rsidRPr="00E01D0A" w:rsidRDefault="00D60555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D574C4B" w14:textId="202950F7" w:rsidR="00D60555" w:rsidRPr="00E01D0A" w:rsidRDefault="00E62F77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tổng quát của đường thẳng</w:t>
                              </w:r>
                            </w:p>
                            <w:p w14:paraId="2071BDF4" w14:textId="2E5C15AE" w:rsidR="00D60555" w:rsidRPr="00E01D0A" w:rsidRDefault="008930EF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77530483">
                                  <v:shape id="_x0000_i1054" type="#_x0000_t75" style="width:12.75pt;height:12.75pt" o:ole="">
                                    <v:imagedata r:id="rId99" o:title=""/>
                                  </v:shape>
                                  <o:OLEObject Type="Embed" ProgID="Equation.DSMT4" ShapeID="_x0000_i1054" DrawAspect="Content" ObjectID="_1690176928" r:id="rId100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46E11E09">
                                  <v:shape id="_x0000_i1055" type="#_x0000_t75" style="width:49.5pt;height:16.5pt" o:ole="">
                                    <v:imagedata r:id="rId101" o:title=""/>
                                  </v:shape>
                                  <o:OLEObject Type="Embed" ProgID="Equation.DSMT4" ShapeID="_x0000_i1055" DrawAspect="Content" ObjectID="_1690176929" r:id="rId102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VTPT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54A1044">
                                  <v:shape id="_x0000_i1056" type="#_x0000_t75" style="width:45pt;height:18.75pt" o:ole="">
                                    <v:imagedata r:id="rId103" o:title=""/>
                                  </v:shape>
                                  <o:OLEObject Type="Embed" ProgID="Equation.DSMT4" ShapeID="_x0000_i1056" DrawAspect="Content" ObjectID="_1690176930" r:id="rId104"/>
                                </w:object>
                              </w:r>
                            </w:p>
                            <w:p w14:paraId="46911008" w14:textId="17DD06A3" w:rsidR="00D60555" w:rsidRPr="00E01D0A" w:rsidRDefault="008930EF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tổng quát của 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455EE81B">
                                  <v:shape id="_x0000_i1057" type="#_x0000_t75" style="width:12.75pt;height:12.75pt" o:ole="">
                                    <v:imagedata r:id="rId105" o:title=""/>
                                  </v:shape>
                                  <o:OLEObject Type="Embed" ProgID="Equation.DSMT4" ShapeID="_x0000_i1057" DrawAspect="Content" ObjectID="_1690176931" r:id="rId106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</w:p>
                            <w:p w14:paraId="4620ED4E" w14:textId="13C958B0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="008930EF" w:rsidRPr="00E01D0A">
                                <w:rPr>
                                  <w:position w:val="-12"/>
                                </w:rPr>
                                <w:object w:dxaOrig="2265" w:dyaOrig="330" w14:anchorId="64FB20C2">
                                  <v:shape id="_x0000_i1058" type="#_x0000_t75" style="width:138pt;height:19.5pt" o:ole="">
                                    <v:imagedata r:id="rId107" o:title=""/>
                                  </v:shape>
                                  <o:OLEObject Type="Embed" ProgID="Equation.DSMT4" ShapeID="_x0000_i1058" DrawAspect="Content" ObjectID="_1690176932" r:id="rId108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E01D0A">
                                <w:rPr>
                                  <w:position w:val="-16"/>
                                </w:rPr>
                                <w:object w:dxaOrig="1815" w:dyaOrig="450" w14:anchorId="1124A139">
                                  <v:shape id="_x0000_i1059" type="#_x0000_t75" style="width:91.5pt;height:22.5pt" o:ole="">
                                    <v:imagedata r:id="rId109" o:title=""/>
                                  </v:shape>
                                  <o:OLEObject Type="Embed" ProgID="Equation.DSMT4" ShapeID="_x0000_i1059" DrawAspect="Content" ObjectID="_1690176933" r:id="rId110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10"/>
                                </w:rPr>
                                <w:object w:dxaOrig="1455" w:dyaOrig="300" w14:anchorId="4549CD04">
                                  <v:shape id="_x0000_i1060" type="#_x0000_t75" style="width:73.5pt;height:15pt" o:ole="">
                                    <v:imagedata r:id="rId111" o:title=""/>
                                  </v:shape>
                                  <o:OLEObject Type="Embed" ProgID="Equation.DSMT4" ShapeID="_x0000_i1060" DrawAspect="Content" ObjectID="_1690176934" r:id="rId112"/>
                                </w:object>
                              </w:r>
                            </w:p>
                            <w:p w14:paraId="783CA079" w14:textId="0B68A6DC" w:rsidR="00D60555" w:rsidRPr="008930EF" w:rsidRDefault="008930EF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8E54BAD" w14:textId="77777777" w:rsidR="00D60555" w:rsidRPr="00E01D0A" w:rsidRDefault="00D60555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B4AECF8">
                                  <v:shape id="_x0000_i1061" type="#_x0000_t75" style="width:12.75pt;height:12.75pt" o:ole="">
                                    <v:imagedata r:id="rId113" o:title=""/>
                                  </v:shape>
                                  <o:OLEObject Type="Embed" ProgID="Equation.DSMT4" ShapeID="_x0000_i1061" DrawAspect="Content" ObjectID="_1690176935" r:id="rId11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471A9C1">
                                  <v:shape id="_x0000_i1062" type="#_x0000_t75" style="width:45pt;height:18.75pt" o:ole="">
                                    <v:imagedata r:id="rId115" o:title=""/>
                                  </v:shape>
                                  <o:OLEObject Type="Embed" ProgID="Equation.DSMT4" ShapeID="_x0000_i1062" DrawAspect="Content" ObjectID="_1690176936" r:id="rId11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có hệ số góc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825" w:dyaOrig="540" w14:anchorId="578A2BC7">
                                  <v:shape id="_x0000_i1063" type="#_x0000_t75" style="width:42pt;height:27pt" o:ole="">
                                    <v:imagedata r:id="rId117" o:title=""/>
                                  </v:shape>
                                  <o:OLEObject Type="Embed" ProgID="Equation.DSMT4" ShapeID="_x0000_i1063" DrawAspect="Content" ObjectID="_1690176937" r:id="rId11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F95004B" w14:textId="77777777" w:rsidR="00D60555" w:rsidRPr="00E01D0A" w:rsidRDefault="00D60555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80" w:dyaOrig="315" w14:anchorId="6ABE42E3">
                                  <v:shape id="_x0000_i1064" type="#_x0000_t75" style="width:99pt;height:16.5pt" o:ole="">
                                    <v:imagedata r:id="rId119" o:title=""/>
                                  </v:shape>
                                  <o:OLEObject Type="Embed" ProgID="Equation.DSMT4" ShapeID="_x0000_i1064" DrawAspect="Content" ObjectID="_1690176938" r:id="rId120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sẽ có một VTPT là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080" w:dyaOrig="405" w14:anchorId="2018F740">
                                  <v:shape id="_x0000_i1065" type="#_x0000_t75" style="width:53.25pt;height:19.5pt" o:ole="">
                                    <v:imagedata r:id="rId121" o:title=""/>
                                  </v:shape>
                                  <o:OLEObject Type="Embed" ProgID="Equation.DSMT4" ShapeID="_x0000_i1065" DrawAspect="Content" ObjectID="_1690176939" r:id="rId122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một VTCP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05" w:dyaOrig="405" w14:anchorId="78D22498">
                                  <v:shape id="_x0000_i1066" type="#_x0000_t75" style="width:66pt;height:19.5pt" o:ole="">
                                    <v:imagedata r:id="rId123" o:title=""/>
                                  </v:shape>
                                  <o:OLEObject Type="Embed" ProgID="Equation.DSMT4" ShapeID="_x0000_i1066" DrawAspect="Content" ObjectID="_1690176940" r:id="rId124"/>
                                </w:object>
                              </w:r>
                            </w:p>
                            <w:p w14:paraId="32390BEC" w14:textId="0E65B5D3" w:rsidR="00D60555" w:rsidRDefault="00D60555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765" w:dyaOrig="255" w14:anchorId="30D2CCF6">
                                  <v:shape id="_x0000_i1067" type="#_x0000_t75" style="width:38.25pt;height:12.75pt" o:ole="">
                                    <v:imagedata r:id="rId125" o:title=""/>
                                  </v:shape>
                                  <o:OLEObject Type="Embed" ProgID="Equation.DSMT4" ShapeID="_x0000_i1067" DrawAspect="Content" ObjectID="_1690176941" r:id="rId12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đều khác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220DC905">
                                  <v:shape id="_x0000_i1068" type="#_x0000_t75" style="width:9pt;height:12.75pt" o:ole="">
                                    <v:imagedata r:id="rId127" o:title=""/>
                                  </v:shape>
                                  <o:OLEObject Type="Embed" ProgID="Equation.DSMT4" ShapeID="_x0000_i1068" DrawAspect="Content" ObjectID="_1690176942" r:id="rId12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ta có thể đưa phương trình tổng quát về dạng</w:t>
                              </w:r>
                            </w:p>
                            <w:p w14:paraId="518B2BEF" w14:textId="659C6AE2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position w:val="-30"/>
                                </w:rPr>
                                <w:object w:dxaOrig="1155" w:dyaOrig="675" w14:anchorId="05E57B85">
                                  <v:shape id="_x0000_i1069" type="#_x0000_t75" style="width:58.5pt;height:33.75pt" o:ole="">
                                    <v:imagedata r:id="rId129" o:title=""/>
                                  </v:shape>
                                  <o:OLEObject Type="Embed" ProgID="Equation.DSMT4" ShapeID="_x0000_i1069" DrawAspect="Content" ObjectID="_1690176943" r:id="rId130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20"/>
                                </w:rPr>
                                <w:object w:dxaOrig="1725" w:dyaOrig="540" w14:anchorId="4FC0415B">
                                  <v:shape id="_x0000_i1070" type="#_x0000_t75" style="width:85.5pt;height:27pt" o:ole="">
                                    <v:imagedata r:id="rId131" o:title=""/>
                                  </v:shape>
                                  <o:OLEObject Type="Embed" ProgID="Equation.DSMT4" ShapeID="_x0000_i1070" DrawAspect="Content" ObjectID="_1690176944" r:id="rId132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3214970" w14:textId="77777777" w:rsidR="00D60555" w:rsidRPr="00E01D0A" w:rsidRDefault="00D60555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này được gọi là phương trình đường thẳng theo đoạn chắn, đường thẳng này cắt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300" w:dyaOrig="240" w14:anchorId="1D982810">
                                  <v:shape id="_x0000_i1071" type="#_x0000_t75" style="width:15pt;height:12.75pt" o:ole="">
                                    <v:imagedata r:id="rId133" o:title=""/>
                                  </v:shape>
                                  <o:OLEObject Type="Embed" ProgID="Equation.DSMT4" ShapeID="_x0000_i1071" DrawAspect="Content" ObjectID="_1690176945" r:id="rId13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" w:dyaOrig="285" w14:anchorId="7145A5C8">
                                  <v:shape id="_x0000_i1072" type="#_x0000_t75" style="width:15pt;height:13.5pt" o:ole="">
                                    <v:imagedata r:id="rId135" o:title=""/>
                                  </v:shape>
                                  <o:OLEObject Type="Embed" ProgID="Equation.DSMT4" ShapeID="_x0000_i1072" DrawAspect="Content" ObjectID="_1690176946" r:id="rId13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10" w:dyaOrig="330" w14:anchorId="17F5DDCC">
                                  <v:shape id="_x0000_i1073" type="#_x0000_t75" style="width:39.75pt;height:16.5pt" o:ole="">
                                    <v:imagedata r:id="rId137" o:title=""/>
                                  </v:shape>
                                  <o:OLEObject Type="Embed" ProgID="Equation.DSMT4" ShapeID="_x0000_i1073" DrawAspect="Content" ObjectID="_1690176947" r:id="rId13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30" w14:anchorId="4E4AA391">
                                  <v:shape id="_x0000_i1074" type="#_x0000_t75" style="width:42pt;height:16.5pt" o:ole="">
                                    <v:imagedata r:id="rId139" o:title=""/>
                                  </v:shape>
                                  <o:OLEObject Type="Embed" ProgID="Equation.DSMT4" ShapeID="_x0000_i1074" DrawAspect="Content" ObjectID="_1690176948" r:id="rId140"/>
                                </w:object>
                              </w:r>
                            </w:p>
                            <w:p w14:paraId="7B018425" w14:textId="7916D10E" w:rsidR="00E62F77" w:rsidRPr="00E01D0A" w:rsidRDefault="00E62F77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266.25pt;mso-position-horizontal-relative:char;mso-position-vertical-relative:line" coordorigin="-123,-46" coordsize="65134,15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">
                <v:shape id="Rectangle: Diagonal Corners Rounded 13" o:spid="_x0000_s1086" style="position:absolute;width:65011;height:15906;visibility:visible;mso-wrap-style:square;v-text-anchor:middle" coordsize="6501130,15906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" adj="-11796480,,5400" path="m15064,l6459009,v23263,,42121,18858,42121,42121l6501130,1575607v,8320,-6744,15064,-15064,15064l42121,1590671c18858,1590671,,1571813,,1548550l,15064c,6744,6744,,15064,xe" filled="f" strokecolor="#2f528f">
                  <v:stroke joinstyle="miter"/>
                  <v:formulas/>
                  <v:path arrowok="t" o:connecttype="custom" o:connectlocs="15064,0;6459009,0;6501130,42121;6501130,1575607;6486066,1590671;42121,1590671;0,1548550;0,15064;15064,0" o:connectangles="0,0,0,0,0,0,0,0,0" textboxrect="0,0,6501130,1590671"/>
                  <v:textbox>
                    <w:txbxContent>
                      <w:p w14:paraId="28CF4177" w14:textId="77777777" w:rsidR="00D60555" w:rsidRPr="00E01D0A" w:rsidRDefault="00D60555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D574C4B" w14:textId="202950F7" w:rsidR="00D60555" w:rsidRPr="00E01D0A" w:rsidRDefault="00E62F77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tổng quát của đường thẳng</w:t>
                        </w:r>
                      </w:p>
                      <w:p w14:paraId="2071BDF4" w14:textId="2E5C15AE" w:rsidR="00D60555" w:rsidRPr="00E01D0A" w:rsidRDefault="008930EF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77530483">
                            <v:shape id="_x0000_i1054" type="#_x0000_t75" style="width:12.75pt;height:12.75pt" o:ole="">
                              <v:imagedata r:id="rId99" o:title=""/>
                            </v:shape>
                            <o:OLEObject Type="Embed" ProgID="Equation.DSMT4" ShapeID="_x0000_i1054" DrawAspect="Content" ObjectID="_1690176928" r:id="rId141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46E11E09">
                            <v:shape id="_x0000_i1055" type="#_x0000_t75" style="width:49.5pt;height:16.5pt" o:ole="">
                              <v:imagedata r:id="rId101" o:title=""/>
                            </v:shape>
                            <o:OLEObject Type="Embed" ProgID="Equation.DSMT4" ShapeID="_x0000_i1055" DrawAspect="Content" ObjectID="_1690176929" r:id="rId142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VTPT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54A1044">
                            <v:shape id="_x0000_i1056" type="#_x0000_t75" style="width:45pt;height:18.75pt" o:ole="">
                              <v:imagedata r:id="rId103" o:title=""/>
                            </v:shape>
                            <o:OLEObject Type="Embed" ProgID="Equation.DSMT4" ShapeID="_x0000_i1056" DrawAspect="Content" ObjectID="_1690176930" r:id="rId143"/>
                          </w:object>
                        </w:r>
                      </w:p>
                      <w:p w14:paraId="46911008" w14:textId="17DD06A3" w:rsidR="00D60555" w:rsidRPr="00E01D0A" w:rsidRDefault="008930EF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tổng quát của 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455EE81B">
                            <v:shape id="_x0000_i1057" type="#_x0000_t75" style="width:12.75pt;height:12.75pt" o:ole="">
                              <v:imagedata r:id="rId105" o:title=""/>
                            </v:shape>
                            <o:OLEObject Type="Embed" ProgID="Equation.DSMT4" ShapeID="_x0000_i1057" DrawAspect="Content" ObjectID="_1690176931" r:id="rId144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</w:p>
                      <w:p w14:paraId="4620ED4E" w14:textId="13C958B0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="008930EF" w:rsidRPr="00E01D0A">
                          <w:rPr>
                            <w:position w:val="-12"/>
                          </w:rPr>
                          <w:object w:dxaOrig="2265" w:dyaOrig="330" w14:anchorId="64FB20C2">
                            <v:shape id="_x0000_i1058" type="#_x0000_t75" style="width:138pt;height:19.5pt" o:ole="">
                              <v:imagedata r:id="rId107" o:title=""/>
                            </v:shape>
                            <o:OLEObject Type="Embed" ProgID="Equation.DSMT4" ShapeID="_x0000_i1058" DrawAspect="Content" ObjectID="_1690176932" r:id="rId145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E01D0A">
                          <w:rPr>
                            <w:position w:val="-16"/>
                          </w:rPr>
                          <w:object w:dxaOrig="1815" w:dyaOrig="450" w14:anchorId="1124A139">
                            <v:shape id="_x0000_i1059" type="#_x0000_t75" style="width:91.5pt;height:22.5pt" o:ole="">
                              <v:imagedata r:id="rId109" o:title=""/>
                            </v:shape>
                            <o:OLEObject Type="Embed" ProgID="Equation.DSMT4" ShapeID="_x0000_i1059" DrawAspect="Content" ObjectID="_1690176933" r:id="rId146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10"/>
                          </w:rPr>
                          <w:object w:dxaOrig="1455" w:dyaOrig="300" w14:anchorId="4549CD04">
                            <v:shape id="_x0000_i1060" type="#_x0000_t75" style="width:73.5pt;height:15pt" o:ole="">
                              <v:imagedata r:id="rId111" o:title=""/>
                            </v:shape>
                            <o:OLEObject Type="Embed" ProgID="Equation.DSMT4" ShapeID="_x0000_i1060" DrawAspect="Content" ObjectID="_1690176934" r:id="rId147"/>
                          </w:object>
                        </w:r>
                      </w:p>
                      <w:p w14:paraId="783CA079" w14:textId="0B68A6DC" w:rsidR="00D60555" w:rsidRPr="008930EF" w:rsidRDefault="008930EF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8E54BAD" w14:textId="77777777" w:rsidR="00D60555" w:rsidRPr="00E01D0A" w:rsidRDefault="00D60555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đường thẳng </w:t>
                        </w:r>
                        <w:r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3B4AECF8">
                            <v:shape id="_x0000_i1061" type="#_x0000_t75" style="width:12.75pt;height:12.75pt" o:ole="">
                              <v:imagedata r:id="rId113" o:title=""/>
                            </v:shape>
                            <o:OLEObject Type="Embed" ProgID="Equation.DSMT4" ShapeID="_x0000_i1061" DrawAspect="Content" ObjectID="_1690176935" r:id="rId14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VTPT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471A9C1">
                            <v:shape id="_x0000_i1062" type="#_x0000_t75" style="width:45pt;height:18.75pt" o:ole="">
                              <v:imagedata r:id="rId115" o:title=""/>
                            </v:shape>
                            <o:OLEObject Type="Embed" ProgID="Equation.DSMT4" ShapeID="_x0000_i1062" DrawAspect="Content" ObjectID="_1690176936" r:id="rId149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có hệ số góc </w:t>
                        </w:r>
                        <w:r w:rsidRPr="00E01D0A">
                          <w:rPr>
                            <w:rFonts w:ascii="Chu Van An" w:hAnsi="Chu Van An" w:cs="Chu Van An"/>
                            <w:position w:val="-20"/>
                            <w:sz w:val="24"/>
                            <w:szCs w:val="24"/>
                          </w:rPr>
                          <w:object w:dxaOrig="825" w:dyaOrig="540" w14:anchorId="578A2BC7">
                            <v:shape id="_x0000_i1063" type="#_x0000_t75" style="width:42pt;height:27pt" o:ole="">
                              <v:imagedata r:id="rId117" o:title=""/>
                            </v:shape>
                            <o:OLEObject Type="Embed" ProgID="Equation.DSMT4" ShapeID="_x0000_i1063" DrawAspect="Content" ObjectID="_1690176937" r:id="rId150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F95004B" w14:textId="77777777" w:rsidR="00D60555" w:rsidRPr="00E01D0A" w:rsidRDefault="00D60555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980" w:dyaOrig="315" w14:anchorId="6ABE42E3">
                            <v:shape id="_x0000_i1064" type="#_x0000_t75" style="width:99pt;height:16.5pt" o:ole="">
                              <v:imagedata r:id="rId119" o:title=""/>
                            </v:shape>
                            <o:OLEObject Type="Embed" ProgID="Equation.DSMT4" ShapeID="_x0000_i1064" DrawAspect="Content" ObjectID="_1690176938" r:id="rId151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sẽ có một VTPT là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080" w:dyaOrig="405" w14:anchorId="2018F740">
                            <v:shape id="_x0000_i1065" type="#_x0000_t75" style="width:53.25pt;height:19.5pt" o:ole="">
                              <v:imagedata r:id="rId121" o:title=""/>
                            </v:shape>
                            <o:OLEObject Type="Embed" ProgID="Equation.DSMT4" ShapeID="_x0000_i1065" DrawAspect="Content" ObjectID="_1690176939" r:id="rId152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một VTCP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305" w:dyaOrig="405" w14:anchorId="78D22498">
                            <v:shape id="_x0000_i1066" type="#_x0000_t75" style="width:66pt;height:19.5pt" o:ole="">
                              <v:imagedata r:id="rId123" o:title=""/>
                            </v:shape>
                            <o:OLEObject Type="Embed" ProgID="Equation.DSMT4" ShapeID="_x0000_i1066" DrawAspect="Content" ObjectID="_1690176940" r:id="rId153"/>
                          </w:object>
                        </w:r>
                      </w:p>
                      <w:p w14:paraId="32390BEC" w14:textId="0E65B5D3" w:rsidR="00D60555" w:rsidRDefault="00D60555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765" w:dyaOrig="255" w14:anchorId="30D2CCF6">
                            <v:shape id="_x0000_i1067" type="#_x0000_t75" style="width:38.25pt;height:12.75pt" o:ole="">
                              <v:imagedata r:id="rId125" o:title=""/>
                            </v:shape>
                            <o:OLEObject Type="Embed" ProgID="Equation.DSMT4" ShapeID="_x0000_i1067" DrawAspect="Content" ObjectID="_1690176941" r:id="rId154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đều khác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220DC905">
                            <v:shape id="_x0000_i1068" type="#_x0000_t75" style="width:9pt;height:12.75pt" o:ole="">
                              <v:imagedata r:id="rId127" o:title=""/>
                            </v:shape>
                            <o:OLEObject Type="Embed" ProgID="Equation.DSMT4" ShapeID="_x0000_i1068" DrawAspect="Content" ObjectID="_1690176942" r:id="rId155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ta có thể đưa phương trình tổng quát về dạng</w:t>
                        </w:r>
                      </w:p>
                      <w:p w14:paraId="518B2BEF" w14:textId="659C6AE2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position w:val="-30"/>
                          </w:rPr>
                          <w:object w:dxaOrig="1155" w:dyaOrig="675" w14:anchorId="05E57B85">
                            <v:shape id="_x0000_i1069" type="#_x0000_t75" style="width:58.5pt;height:33.75pt" o:ole="">
                              <v:imagedata r:id="rId129" o:title=""/>
                            </v:shape>
                            <o:OLEObject Type="Embed" ProgID="Equation.DSMT4" ShapeID="_x0000_i1069" DrawAspect="Content" ObjectID="_1690176943" r:id="rId156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20"/>
                          </w:rPr>
                          <w:object w:dxaOrig="1725" w:dyaOrig="540" w14:anchorId="4FC0415B">
                            <v:shape id="_x0000_i1070" type="#_x0000_t75" style="width:85.5pt;height:27pt" o:ole="">
                              <v:imagedata r:id="rId131" o:title=""/>
                            </v:shape>
                            <o:OLEObject Type="Embed" ProgID="Equation.DSMT4" ShapeID="_x0000_i1070" DrawAspect="Content" ObjectID="_1690176944" r:id="rId157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3214970" w14:textId="77777777" w:rsidR="00D60555" w:rsidRPr="00E01D0A" w:rsidRDefault="00D60555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này được gọi là phương trình đường thẳng theo đoạn chắn, đường thẳng này cắt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300" w:dyaOrig="240" w14:anchorId="1D982810">
                            <v:shape id="_x0000_i1071" type="#_x0000_t75" style="width:15pt;height:12.75pt" o:ole="">
                              <v:imagedata r:id="rId133" o:title=""/>
                            </v:shape>
                            <o:OLEObject Type="Embed" ProgID="Equation.DSMT4" ShapeID="_x0000_i1071" DrawAspect="Content" ObjectID="_1690176945" r:id="rId15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" w:dyaOrig="285" w14:anchorId="7145A5C8">
                            <v:shape id="_x0000_i1072" type="#_x0000_t75" style="width:15pt;height:13.5pt" o:ole="">
                              <v:imagedata r:id="rId135" o:title=""/>
                            </v:shape>
                            <o:OLEObject Type="Embed" ProgID="Equation.DSMT4" ShapeID="_x0000_i1072" DrawAspect="Content" ObjectID="_1690176946" r:id="rId159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10" w:dyaOrig="330" w14:anchorId="17F5DDCC">
                            <v:shape id="_x0000_i1073" type="#_x0000_t75" style="width:39.75pt;height:16.5pt" o:ole="">
                              <v:imagedata r:id="rId137" o:title=""/>
                            </v:shape>
                            <o:OLEObject Type="Embed" ProgID="Equation.DSMT4" ShapeID="_x0000_i1073" DrawAspect="Content" ObjectID="_1690176947" r:id="rId160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30" w14:anchorId="4E4AA391">
                            <v:shape id="_x0000_i1074" type="#_x0000_t75" style="width:42pt;height:16.5pt" o:ole="">
                              <v:imagedata r:id="rId139" o:title=""/>
                            </v:shape>
                            <o:OLEObject Type="Embed" ProgID="Equation.DSMT4" ShapeID="_x0000_i1074" DrawAspect="Content" ObjectID="_1690176948" r:id="rId161"/>
                          </w:object>
                        </w:r>
                      </w:p>
                      <w:p w14:paraId="7B018425" w14:textId="7916D10E" w:rsidR="00E62F77" w:rsidRPr="00E01D0A" w:rsidRDefault="00E62F77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hwwQAAANsAAAAPAAAAZHJzL2Rvd25yZXYueG1sRE9Na8JA&#10;EL0L/odlhN7MRqF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MF4eHD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9599B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D193AC" wp14:editId="508EE906">
                <wp:extent cx="6615197" cy="5502350"/>
                <wp:effectExtent l="0" t="0" r="14605" b="22225"/>
                <wp:docPr id="22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502350"/>
                          <a:chOff x="-12333" y="-4628"/>
                          <a:chExt cx="6513454" cy="2415344"/>
                        </a:xfrm>
                      </wpg:grpSpPr>
                      <wps:wsp>
                        <wps:cNvPr id="226" name="Rectangle: Diagonal Corners Rounded 226"/>
                        <wps:cNvSpPr/>
                        <wps:spPr>
                          <a:xfrm>
                            <a:off x="-9" y="-25"/>
                            <a:ext cx="6501130" cy="24107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703BD6" w14:textId="77777777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2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80"/>
                                <w:gridCol w:w="2946"/>
                              </w:tblGrid>
                              <w:tr w:rsidR="00DA0174" w:rsidRPr="002E4A20" w14:paraId="1772ED76" w14:textId="77777777" w:rsidTr="000860D4">
                                <w:trPr>
                                  <w:trHeight w:val="2418"/>
                                </w:trPr>
                                <w:tc>
                                  <w:tcPr>
                                    <w:tcW w:w="7680" w:type="dxa"/>
                                  </w:tcPr>
                                  <w:p w14:paraId="39F0B03E" w14:textId="77777777" w:rsidR="00DA0174" w:rsidRPr="002E4A20" w:rsidRDefault="00DA0174" w:rsidP="002E4A20">
                                    <w:pPr>
                                      <w:ind w:left="-113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  <w:t> </w:t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Viết phương trình đường thẳng</w:t>
                                    </w:r>
                                  </w:p>
                                  <w:p w14:paraId="491B204B" w14:textId="1F429094" w:rsidR="00DA0174" w:rsidRPr="002E4A20" w:rsidRDefault="00DA0174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jc w:val="both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Để viết phương trình đường thẳng </w:t>
                                    </w:r>
                                    <w:r w:rsidRPr="002E4A20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225" w:dyaOrig="315" w14:anchorId="037F638F">
                                        <v:shape id="_x0000_i1075" type="#_x0000_t75" style="width:11.25pt;height:16.5pt" o:ole="">
                                          <v:imagedata r:id="rId162" o:title=""/>
                                        </v:shape>
                                        <o:OLEObject Type="Embed" ProgID="Equation.DSMT4" ShapeID="_x0000_i1075" DrawAspect="Content" ObjectID="_1690176949" r:id="rId163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ta cần xác định 1 điểm đi qua và 1 véctơ pháp tuyến hoặc 1 véctơ chỉ phương.</w:t>
                                    </w:r>
                                  </w:p>
                                  <w:p w14:paraId="57B13F8D" w14:textId="6779466B" w:rsidR="00DA0174" w:rsidRPr="002E4A20" w:rsidRDefault="00DA0174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Chú ý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: Nếu trình đường thẳng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25" w:dyaOrig="315" w14:anchorId="178BF704">
                                        <v:shape id="_x0000_i1076" type="#_x0000_t75" style="width:11.25pt;height:16.5pt" o:ole="">
                                          <v:imagedata r:id="rId162" o:title=""/>
                                        </v:shape>
                                        <o:OLEObject Type="Embed" ProgID="Equation.DSMT4" ShapeID="_x0000_i1076" DrawAspect="Content" ObjectID="_1690176950" r:id="rId164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có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1960" w:dyaOrig="400" w14:anchorId="6427BDB3">
                                        <v:shape id="_x0000_i1077" type="#_x0000_t75" style="width:98.25pt;height:19.5pt" o:ole="">
                                          <v:imagedata r:id="rId165" o:title=""/>
                                        </v:shape>
                                        <o:OLEObject Type="Embed" ProgID="Equation.DSMT4" ShapeID="_x0000_i1077" DrawAspect="Content" ObjectID="_1690176951" r:id="rId166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thì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2200" w:dyaOrig="400" w14:anchorId="095415E1">
                                        <v:shape id="_x0000_i1078" type="#_x0000_t75" style="width:109.5pt;height:19.5pt" o:ole="">
                                          <v:imagedata r:id="rId167" o:title=""/>
                                        </v:shape>
                                        <o:OLEObject Type="Embed" ProgID="Equation.DSMT4" ShapeID="_x0000_i1078" DrawAspect="Content" ObjectID="_1690176952" r:id="rId168"/>
                                      </w:object>
                                    </w:r>
                                    <w:r w:rsidR="00033CA7"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và ngược lại.</w:t>
                                    </w:r>
                                  </w:p>
                                  <w:p w14:paraId="04863BF9" w14:textId="4BABB11B" w:rsidR="00DA0174" w:rsidRPr="002E4A20" w:rsidRDefault="00DA0174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CC"/>
                                        <w:szCs w:val="22"/>
                                        <w:u w:val="single"/>
                                      </w:rPr>
                                      <w:t>Thần chú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: “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FF0000"/>
                                        <w:szCs w:val="22"/>
                                      </w:rPr>
                                      <w:t>Đảo tọa độ, nhân thêm -1 vào trước a hoặc b”</w:t>
                                    </w:r>
                                  </w:p>
                                </w:tc>
                                <w:tc>
                                  <w:tcPr>
                                    <w:tcW w:w="2346" w:type="dxa"/>
                                    <w:vAlign w:val="center"/>
                                  </w:tcPr>
                                  <w:p w14:paraId="2CB784EB" w14:textId="7539B29C" w:rsidR="00DA0174" w:rsidRPr="002E4A20" w:rsidRDefault="00DE7192" w:rsidP="002E4A20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1860149" wp14:editId="77535B27">
                                          <wp:extent cx="1729310" cy="1171575"/>
                                          <wp:effectExtent l="0" t="0" r="4445" b="0"/>
                                          <wp:docPr id="1785070341" name="Picture 17850703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33875" cy="117466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95E2FD" w14:textId="4FD76620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➀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tổng quát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2031F787" w14:textId="39529F5F" w:rsidR="000431B6" w:rsidRPr="002E4A20" w:rsidRDefault="000431B6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="008930EF" w:rsidRPr="002E4A20">
                                <w:rPr>
                                  <w:position w:val="-36"/>
                                </w:rPr>
                                <w:object w:dxaOrig="7360" w:dyaOrig="840" w14:anchorId="4B66D796">
                                  <v:shape id="_x0000_i1079" type="#_x0000_t75" style="width:369pt;height:42pt" o:ole="">
                                    <v:imagedata r:id="rId170" o:title=""/>
                                  </v:shape>
                                  <o:OLEObject Type="Embed" ProgID="Equation.DSMT4" ShapeID="_x0000_i1079" DrawAspect="Content" ObjectID="_1690176953" r:id="rId171"/>
                                </w:object>
                              </w:r>
                            </w:p>
                            <w:p w14:paraId="37F1B3EF" w14:textId="1575C8E5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➁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tham số và chính tắc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4E90B303" w14:textId="3BB3EB22" w:rsidR="000431B6" w:rsidRPr="002E4A20" w:rsidRDefault="000431B6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>Nếu</w:t>
                              </w:r>
                              <w:r w:rsidR="000860D4" w:rsidRPr="002E4A20">
                                <w:rPr>
                                  <w:position w:val="-82"/>
                                </w:rPr>
                                <w:object w:dxaOrig="6440" w:dyaOrig="1760" w14:anchorId="436966F0">
                                  <v:shape id="_x0000_i1080" type="#_x0000_t75" style="width:312.75pt;height:86.25pt" o:ole="">
                                    <v:imagedata r:id="rId172" o:title=""/>
                                  </v:shape>
                                  <o:OLEObject Type="Embed" ProgID="Equation.DSMT4" ShapeID="_x0000_i1080" DrawAspect="Content" ObjectID="_1690176954" r:id="rId173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8930EF"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7963FF61" w14:textId="17CF44F6" w:rsidR="000431B6" w:rsidRPr="002E4A20" w:rsidRDefault="000431B6" w:rsidP="002E4A20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   </w:t>
                              </w: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➂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đoạn chắn</w:t>
                              </w:r>
                            </w:p>
                            <w:p w14:paraId="0C492793" w14:textId="02F3229A" w:rsidR="000431B6" w:rsidRPr="002E4A20" w:rsidRDefault="000431B6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Đường thẳng </w:t>
                              </w:r>
                              <w:r w:rsidRPr="002E4A20">
                                <w:rPr>
                                  <w:position w:val="-4"/>
                                </w:rPr>
                                <w:object w:dxaOrig="210" w:dyaOrig="255" w14:anchorId="3D9EF009">
                                  <v:shape id="_x0000_i1081" type="#_x0000_t75" style="width:9.75pt;height:12.75pt" o:ole="">
                                    <v:imagedata r:id="rId174" o:title=""/>
                                  </v:shape>
                                  <o:OLEObject Type="Embed" ProgID="Equation.DSMT4" ShapeID="_x0000_i1081" DrawAspect="Content" ObjectID="_1690176955" r:id="rId175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cắt hai trục tọa độ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837" w:dyaOrig="318" w14:anchorId="156B63DC">
                                  <v:shape id="_x0000_i1082" type="#_x0000_t75" style="width:42pt;height:16.5pt" o:ole="">
                                    <v:imagedata r:id="rId176" o:title=""/>
                                  </v:shape>
                                  <o:OLEObject Type="Embed" ProgID="Equation.DSMT4" ShapeID="_x0000_i1082" DrawAspect="Content" ObjectID="_1690176956" r:id="rId177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lần lượt tại hai điểm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53E2B98D">
                                  <v:shape id="_x0000_i1083" type="#_x0000_t75" style="width:34.5pt;height:16.5pt" o:ole="">
                                    <v:imagedata r:id="rId178" o:title=""/>
                                  </v:shape>
                                  <o:OLEObject Type="Embed" ProgID="Equation.DSMT4" ShapeID="_x0000_i1083" DrawAspect="Content" ObjectID="_1690176957" r:id="rId179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3BF52CC4">
                                  <v:shape id="_x0000_i1084" type="#_x0000_t75" style="width:34.5pt;height:16.5pt" o:ole="">
                                    <v:imagedata r:id="rId180" o:title=""/>
                                  </v:shape>
                                  <o:OLEObject Type="Embed" ProgID="Equation.DSMT4" ShapeID="_x0000_i1084" DrawAspect="Content" ObjectID="_1690176958" r:id="rId181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sẽ có dạng </w:t>
                              </w:r>
                              <w:r w:rsidRPr="002E4A20">
                                <w:rPr>
                                  <w:position w:val="-30"/>
                                </w:rPr>
                                <w:object w:dxaOrig="1524" w:dyaOrig="770" w14:anchorId="47C32D2D">
                                  <v:shape id="_x0000_i1085" type="#_x0000_t75" style="width:75.75pt;height:38.25pt" o:ole="">
                                    <v:imagedata r:id="rId182" o:title=""/>
                                  </v:shape>
                                  <o:OLEObject Type="Embed" ProgID="Equation.DSMT4" ShapeID="_x0000_i1085" DrawAspect="Content" ObjectID="_1690176959" r:id="rId183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được gọi là phương trình đường thẳng theo đoạn chắn.</w:t>
                              </w:r>
                            </w:p>
                            <w:p w14:paraId="44832E15" w14:textId="77777777" w:rsidR="009002FA" w:rsidRPr="002E4A20" w:rsidRDefault="009002FA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8B47795" w14:textId="117342FA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16670748" w14:textId="77777777" w:rsidR="000431B6" w:rsidRPr="002E4A20" w:rsidRDefault="000431B6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27" name="Group 22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8" name="Rectangle: Folded Corner 22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2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733EB6" w14:textId="2DE3B3E7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D193AC" id="_x0000_s1090" style="width:520.9pt;height:433.25pt;mso-position-horizontal-relative:char;mso-position-vertical-relative:line" coordorigin="-123,-46" coordsize="65134,24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">
                <v:shape id="Rectangle: Diagonal Corners Rounded 226" o:spid="_x0000_s1091" style="position:absolute;width:65011;height:24107;visibility:visible;mso-wrap-style:square;v-text-anchor:middle" coordsize="6501130,24107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" adj="-11796480,,5400" path="m22830,l6437294,v35256,,63836,28580,63836,63836l6501130,2387911v,12609,-10221,22830,-22830,22830l63836,2410741c28580,2410741,,2382161,,2346905l,22830c,10221,10221,,22830,xe" filled="f" strokecolor="#2f528f">
                  <v:stroke joinstyle="miter"/>
                  <v:formulas/>
                  <v:path arrowok="t" o:connecttype="custom" o:connectlocs="22830,0;6437294,0;6501130,63836;6501130,2387911;6478300,2410741;63836,2410741;0,2346905;0,22830;22830,0" o:connectangles="0,0,0,0,0,0,0,0,0" textboxrect="0,0,6501130,2410741"/>
                  <v:textbox>
                    <w:txbxContent>
                      <w:p w14:paraId="6C703BD6" w14:textId="77777777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2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2060"/>
                            <w:insideV w:val="dashSmallGap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080"/>
                          <w:gridCol w:w="2946"/>
                        </w:tblGrid>
                        <w:tr w:rsidR="00DA0174" w:rsidRPr="002E4A20" w14:paraId="1772ED76" w14:textId="77777777" w:rsidTr="000860D4">
                          <w:trPr>
                            <w:trHeight w:val="2418"/>
                          </w:trPr>
                          <w:tc>
                            <w:tcPr>
                              <w:tcW w:w="7680" w:type="dxa"/>
                            </w:tcPr>
                            <w:p w14:paraId="39F0B03E" w14:textId="77777777" w:rsidR="00DA0174" w:rsidRPr="002E4A20" w:rsidRDefault="00DA0174" w:rsidP="002E4A20">
                              <w:pPr>
                                <w:ind w:left="-113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  <w:t> </w:t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Viết phương trình đường thẳng</w:t>
                              </w:r>
                            </w:p>
                            <w:p w14:paraId="491B204B" w14:textId="1F429094" w:rsidR="00DA0174" w:rsidRPr="002E4A20" w:rsidRDefault="00DA0174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jc w:val="both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Để viết phương trình đường thẳng </w:t>
                              </w:r>
                              <w:r w:rsidRPr="002E4A20">
                                <w:rPr>
                                  <w:position w:val="-10"/>
                                  <w:szCs w:val="22"/>
                                </w:rPr>
                                <w:object w:dxaOrig="225" w:dyaOrig="315" w14:anchorId="037F638F">
                                  <v:shape id="_x0000_i1075" type="#_x0000_t75" style="width:11.25pt;height:16.5pt" o:ole="">
                                    <v:imagedata r:id="rId162" o:title=""/>
                                  </v:shape>
                                  <o:OLEObject Type="Embed" ProgID="Equation.DSMT4" ShapeID="_x0000_i1075" DrawAspect="Content" ObjectID="_1690176949" r:id="rId184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ta cần xác định 1 điểm đi qua và 1 véctơ pháp tuyến hoặc 1 véctơ chỉ phương.</w:t>
                              </w:r>
                            </w:p>
                            <w:p w14:paraId="57B13F8D" w14:textId="6779466B" w:rsidR="00DA0174" w:rsidRPr="002E4A20" w:rsidRDefault="00DA0174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Chú ý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: Nếu trình đường thẳng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25" w:dyaOrig="315" w14:anchorId="178BF704">
                                  <v:shape id="_x0000_i1076" type="#_x0000_t75" style="width:11.25pt;height:16.5pt" o:ole="">
                                    <v:imagedata r:id="rId162" o:title=""/>
                                  </v:shape>
                                  <o:OLEObject Type="Embed" ProgID="Equation.DSMT4" ShapeID="_x0000_i1076" DrawAspect="Content" ObjectID="_1690176950" r:id="rId185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có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1960" w:dyaOrig="400" w14:anchorId="6427BDB3">
                                  <v:shape id="_x0000_i1077" type="#_x0000_t75" style="width:98.25pt;height:19.5pt" o:ole="">
                                    <v:imagedata r:id="rId165" o:title=""/>
                                  </v:shape>
                                  <o:OLEObject Type="Embed" ProgID="Equation.DSMT4" ShapeID="_x0000_i1077" DrawAspect="Content" ObjectID="_1690176951" r:id="rId186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thì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2200" w:dyaOrig="400" w14:anchorId="095415E1">
                                  <v:shape id="_x0000_i1078" type="#_x0000_t75" style="width:109.5pt;height:19.5pt" o:ole="">
                                    <v:imagedata r:id="rId167" o:title=""/>
                                  </v:shape>
                                  <o:OLEObject Type="Embed" ProgID="Equation.DSMT4" ShapeID="_x0000_i1078" DrawAspect="Content" ObjectID="_1690176952" r:id="rId187"/>
                                </w:object>
                              </w:r>
                              <w:r w:rsidR="00033CA7"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và ngược lại.</w:t>
                              </w:r>
                            </w:p>
                            <w:p w14:paraId="04863BF9" w14:textId="4BABB11B" w:rsidR="00DA0174" w:rsidRPr="002E4A20" w:rsidRDefault="00DA0174" w:rsidP="00D83BB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CC"/>
                                  <w:szCs w:val="22"/>
                                  <w:u w:val="single"/>
                                </w:rPr>
                                <w:t>Thần chú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: “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FF0000"/>
                                  <w:szCs w:val="22"/>
                                </w:rPr>
                                <w:t>Đảo tọa độ, nhân thêm -1 vào trước a hoặc b”</w:t>
                              </w:r>
                            </w:p>
                          </w:tc>
                          <w:tc>
                            <w:tcPr>
                              <w:tcW w:w="2346" w:type="dxa"/>
                              <w:vAlign w:val="center"/>
                            </w:tcPr>
                            <w:p w14:paraId="2CB784EB" w14:textId="7539B29C" w:rsidR="00DA0174" w:rsidRPr="002E4A20" w:rsidRDefault="00DE7192" w:rsidP="002E4A20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860149" wp14:editId="77535B27">
                                    <wp:extent cx="1729310" cy="1171575"/>
                                    <wp:effectExtent l="0" t="0" r="4445" b="0"/>
                                    <wp:docPr id="1785070341" name="Picture 17850703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33875" cy="11746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95E2FD" w14:textId="4FD76620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➀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tổng quát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2031F787" w14:textId="39529F5F" w:rsidR="000431B6" w:rsidRPr="002E4A20" w:rsidRDefault="000431B6" w:rsidP="00D83BB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="008930EF" w:rsidRPr="002E4A20">
                          <w:rPr>
                            <w:position w:val="-36"/>
                          </w:rPr>
                          <w:object w:dxaOrig="7360" w:dyaOrig="840" w14:anchorId="4B66D796">
                            <v:shape id="_x0000_i1079" type="#_x0000_t75" style="width:369pt;height:42pt" o:ole="">
                              <v:imagedata r:id="rId170" o:title=""/>
                            </v:shape>
                            <o:OLEObject Type="Embed" ProgID="Equation.DSMT4" ShapeID="_x0000_i1079" DrawAspect="Content" ObjectID="_1690176953" r:id="rId188"/>
                          </w:object>
                        </w:r>
                      </w:p>
                      <w:p w14:paraId="37F1B3EF" w14:textId="1575C8E5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➁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tham số và chính tắc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4E90B303" w14:textId="3BB3EB22" w:rsidR="000431B6" w:rsidRPr="002E4A20" w:rsidRDefault="000431B6" w:rsidP="00D83BB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>Nếu</w:t>
                        </w:r>
                        <w:r w:rsidR="000860D4" w:rsidRPr="002E4A20">
                          <w:rPr>
                            <w:position w:val="-82"/>
                          </w:rPr>
                          <w:object w:dxaOrig="6440" w:dyaOrig="1760" w14:anchorId="436966F0">
                            <v:shape id="_x0000_i1080" type="#_x0000_t75" style="width:312.75pt;height:86.25pt" o:ole="">
                              <v:imagedata r:id="rId172" o:title=""/>
                            </v:shape>
                            <o:OLEObject Type="Embed" ProgID="Equation.DSMT4" ShapeID="_x0000_i1080" DrawAspect="Content" ObjectID="_1690176954" r:id="rId189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8930EF"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7963FF61" w14:textId="17CF44F6" w:rsidR="000431B6" w:rsidRPr="002E4A20" w:rsidRDefault="000431B6" w:rsidP="002E4A20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    </w:t>
                        </w: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➂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đoạn chắn</w:t>
                        </w:r>
                      </w:p>
                      <w:p w14:paraId="0C492793" w14:textId="02F3229A" w:rsidR="000431B6" w:rsidRPr="002E4A20" w:rsidRDefault="000431B6" w:rsidP="00D83BB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Đường thẳng </w:t>
                        </w:r>
                        <w:r w:rsidRPr="002E4A20">
                          <w:rPr>
                            <w:position w:val="-4"/>
                          </w:rPr>
                          <w:object w:dxaOrig="210" w:dyaOrig="255" w14:anchorId="3D9EF009">
                            <v:shape id="_x0000_i1081" type="#_x0000_t75" style="width:9.75pt;height:12.75pt" o:ole="">
                              <v:imagedata r:id="rId174" o:title=""/>
                            </v:shape>
                            <o:OLEObject Type="Embed" ProgID="Equation.DSMT4" ShapeID="_x0000_i1081" DrawAspect="Content" ObjectID="_1690176955" r:id="rId190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cắt hai trục tọa độ </w:t>
                        </w:r>
                        <w:r w:rsidRPr="002E4A20">
                          <w:rPr>
                            <w:position w:val="-10"/>
                          </w:rPr>
                          <w:object w:dxaOrig="837" w:dyaOrig="318" w14:anchorId="156B63DC">
                            <v:shape id="_x0000_i1082" type="#_x0000_t75" style="width:42pt;height:16.5pt" o:ole="">
                              <v:imagedata r:id="rId176" o:title=""/>
                            </v:shape>
                            <o:OLEObject Type="Embed" ProgID="Equation.DSMT4" ShapeID="_x0000_i1082" DrawAspect="Content" ObjectID="_1690176956" r:id="rId191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lần lượt tại hai điểm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53E2B98D">
                            <v:shape id="_x0000_i1083" type="#_x0000_t75" style="width:34.5pt;height:16.5pt" o:ole="">
                              <v:imagedata r:id="rId178" o:title=""/>
                            </v:shape>
                            <o:OLEObject Type="Embed" ProgID="Equation.DSMT4" ShapeID="_x0000_i1083" DrawAspect="Content" ObjectID="_1690176957" r:id="rId192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3BF52CC4">
                            <v:shape id="_x0000_i1084" type="#_x0000_t75" style="width:34.5pt;height:16.5pt" o:ole="">
                              <v:imagedata r:id="rId180" o:title=""/>
                            </v:shape>
                            <o:OLEObject Type="Embed" ProgID="Equation.DSMT4" ShapeID="_x0000_i1084" DrawAspect="Content" ObjectID="_1690176958" r:id="rId193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sẽ có dạng </w:t>
                        </w:r>
                        <w:r w:rsidRPr="002E4A20">
                          <w:rPr>
                            <w:position w:val="-30"/>
                          </w:rPr>
                          <w:object w:dxaOrig="1524" w:dyaOrig="770" w14:anchorId="47C32D2D">
                            <v:shape id="_x0000_i1085" type="#_x0000_t75" style="width:75.75pt;height:38.25pt" o:ole="">
                              <v:imagedata r:id="rId182" o:title=""/>
                            </v:shape>
                            <o:OLEObject Type="Embed" ProgID="Equation.DSMT4" ShapeID="_x0000_i1085" DrawAspect="Content" ObjectID="_1690176959" r:id="rId194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được gọi là phương trình đường thẳng theo đoạn chắn.</w:t>
                        </w:r>
                      </w:p>
                      <w:p w14:paraId="44832E15" w14:textId="77777777" w:rsidR="009002FA" w:rsidRPr="002E4A20" w:rsidRDefault="009002FA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jc w:val="both"/>
                          <w:rPr>
                            <w:rFonts w:ascii="Chu Van An" w:hAnsi="Chu Van An" w:cs="Chu Van An"/>
                          </w:rPr>
                        </w:pPr>
                      </w:p>
                      <w:p w14:paraId="28B47795" w14:textId="117342FA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16670748" w14:textId="77777777" w:rsidR="000431B6" w:rsidRPr="002E4A20" w:rsidRDefault="000431B6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7" o:spid="_x0000_s109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Rectangle: Folded Corner 228" o:spid="_x0000_s109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  <v:textbox>
                      <w:txbxContent>
                        <w:p w14:paraId="4F733EB6" w14:textId="2DE3B3E7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D394832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8F90B2E" wp14:editId="004B64E7">
                <wp:extent cx="6615197" cy="3189769"/>
                <wp:effectExtent l="0" t="0" r="14605" b="10795"/>
                <wp:docPr id="23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189769"/>
                          <a:chOff x="-12333" y="-4628"/>
                          <a:chExt cx="6513454" cy="1504879"/>
                        </a:xfrm>
                      </wpg:grpSpPr>
                      <wps:wsp>
                        <wps:cNvPr id="231" name="Rectangle: Diagonal Corners Rounded 231"/>
                        <wps:cNvSpPr/>
                        <wps:spPr>
                          <a:xfrm>
                            <a:off x="-9" y="-25"/>
                            <a:ext cx="6501130" cy="150027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675E5A8" w14:textId="77777777" w:rsidR="009002FA" w:rsidRPr="003B6848" w:rsidRDefault="009002FA" w:rsidP="009002FA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bookmarkStart w:id="1" w:name="_Hlk59748971"/>
                            </w:p>
                            <w:p w14:paraId="02566F1A" w14:textId="40AD12FE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➃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Hệ số góc của đường thẳng</w:t>
                              </w:r>
                              <w:bookmarkEnd w:id="1"/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03A90922" w14:textId="77777777" w:rsidTr="007A47AB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C19B3A5" w14:textId="77777777" w:rsidR="00AE186E" w:rsidRPr="00AE186E" w:rsidRDefault="00AE186E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Xét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993" w:dyaOrig="318" w14:anchorId="256484EE">
                                        <v:shape id="_x0000_i1086" type="#_x0000_t75" style="width:99pt;height:16.5pt" o:ole="">
                                          <v:imagedata r:id="rId195" o:title=""/>
                                        </v:shape>
                                        <o:OLEObject Type="Embed" ProgID="Equation.DSMT4" ShapeID="_x0000_i1086" DrawAspect="Content" ObjectID="_1690176960" r:id="rId196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nếu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603" w:dyaOrig="251" w14:anchorId="1C4C7767">
                                        <v:shape id="_x0000_i1087" type="#_x0000_t75" style="width:30pt;height:12.75pt" o:ole="">
                                          <v:imagedata r:id="rId197" o:title=""/>
                                        </v:shape>
                                        <o:OLEObject Type="Embed" ProgID="Equation.DSMT4" ShapeID="_x0000_i1087" DrawAspect="Content" ObjectID="_1690176961" r:id="rId198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phương trình được viết lại: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1557" w:dyaOrig="670" w14:anchorId="3C8D7532">
                                        <v:shape id="_x0000_i1088" type="#_x0000_t75" style="width:78pt;height:33.75pt" o:ole="">
                                          <v:imagedata r:id="rId199" o:title=""/>
                                        </v:shape>
                                        <o:OLEObject Type="Embed" ProgID="Equation.DSMT4" ShapeID="_x0000_i1088" DrawAspect="Content" ObjectID="_1690176962" r:id="rId200"/>
                                      </w:object>
                                    </w:r>
                                  </w:p>
                                  <w:p w14:paraId="410D9F47" w14:textId="77777777" w:rsidR="00AE186E" w:rsidRPr="00AE186E" w:rsidRDefault="00AE186E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Đặt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887" w:dyaOrig="670" w14:anchorId="19D5E3A5">
                                        <v:shape id="_x0000_i1089" type="#_x0000_t75" style="width:45pt;height:33.75pt" o:ole="">
                                          <v:imagedata r:id="rId201" o:title=""/>
                                        </v:shape>
                                        <o:OLEObject Type="Embed" ProgID="Equation.DSMT4" ShapeID="_x0000_i1089" DrawAspect="Content" ObjectID="_1690176963" r:id="rId202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938" w:dyaOrig="670" w14:anchorId="3D8AFAAC">
                                        <v:shape id="_x0000_i1090" type="#_x0000_t75" style="width:47.25pt;height:33.75pt" o:ole="">
                                          <v:imagedata r:id="rId203" o:title=""/>
                                        </v:shape>
                                        <o:OLEObject Type="Embed" ProgID="Equation.DSMT4" ShapeID="_x0000_i1090" DrawAspect="Content" ObjectID="_1690176964" r:id="rId204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đường thẳng sẽ có dạng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607" w:dyaOrig="318" w14:anchorId="17BF6823">
                                        <v:shape id="_x0000_i1091" type="#_x0000_t75" style="width:81pt;height:16.5pt" o:ole="">
                                          <v:imagedata r:id="rId205" o:title=""/>
                                        </v:shape>
                                        <o:OLEObject Type="Embed" ProgID="Equation.DSMT4" ShapeID="_x0000_i1091" DrawAspect="Content" ObjectID="_1690176965" r:id="rId206"/>
                                      </w:object>
                                    </w:r>
                                  </w:p>
                                  <w:p w14:paraId="2BDB9F6E" w14:textId="335BE6D3" w:rsidR="00AE186E" w:rsidRPr="00AE186E" w:rsidRDefault="00AE186E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Khi đó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01" w:dyaOrig="251" w14:anchorId="250ABD6A">
                                        <v:shape id="_x0000_i1092" type="#_x0000_t75" style="width:9.75pt;height:12.75pt" o:ole="">
                                          <v:imagedata r:id="rId207" o:title=""/>
                                        </v:shape>
                                        <o:OLEObject Type="Embed" ProgID="Equation.DSMT4" ShapeID="_x0000_i1092" DrawAspect="Content" ObjectID="_1690176966" r:id="rId208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hệ số góc của đường thẳng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18" w:dyaOrig="251" w14:anchorId="281155EA">
                                        <v:shape id="_x0000_i1093" type="#_x0000_t75" style="width:11.25pt;height:12.75pt" o:ole="">
                                          <v:imagedata r:id="rId209" o:title=""/>
                                        </v:shape>
                                        <o:OLEObject Type="Embed" ProgID="Equation.DSMT4" ShapeID="_x0000_i1093" DrawAspect="Content" ObjectID="_1690176967" r:id="rId210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</w:t>
                                    </w: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238014C2" w14:textId="68F81BD3" w:rsidR="00AE186E" w:rsidRDefault="00AE186E" w:rsidP="003E06B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5063F8" wp14:editId="264E1F1F">
                                          <wp:extent cx="1547401" cy="1360967"/>
                                          <wp:effectExtent l="0" t="0" r="0" b="0"/>
                                          <wp:docPr id="2124573041" name="Picture 21245730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7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54698" cy="13673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03EB52C" w14:textId="77777777" w:rsidR="009002FA" w:rsidRPr="003B6848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➄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Phương trình đường thẳng đi qua một điểm và có hệ số góc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0C81C0E3" w14:textId="269308A9" w:rsidR="000431B6" w:rsidRPr="00AE186E" w:rsidRDefault="009002FA" w:rsidP="00D83BB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F2F6C8C">
                                  <v:shape id="_x0000_i1094" type="#_x0000_t75" style="width:9.75pt;height:12.75pt" o:ole="">
                                    <v:imagedata r:id="rId212" o:title=""/>
                                  </v:shape>
                                  <o:OLEObject Type="Embed" ProgID="Equation.DSMT4" ShapeID="_x0000_i1094" DrawAspect="Content" ObjectID="_1690176968" r:id="rId213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</w:t>
                              </w:r>
                              <w:r w:rsidRPr="003B6848">
                                <w:rPr>
                                  <w:position w:val="-14"/>
                                </w:rPr>
                                <w:object w:dxaOrig="971" w:dyaOrig="402" w14:anchorId="4963F02E">
                                  <v:shape id="_x0000_i1095" type="#_x0000_t75" style="width:48.75pt;height:19.5pt" o:ole="">
                                    <v:imagedata r:id="rId214" o:title=""/>
                                  </v:shape>
                                  <o:OLEObject Type="Embed" ProgID="Equation.DSMT4" ShapeID="_x0000_i1095" DrawAspect="Content" ObjectID="_1690176969" r:id="rId215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hệ số góc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1A01ECD4">
                                  <v:shape id="_x0000_i1096" type="#_x0000_t75" style="width:9.75pt;height:12.75pt" o:ole="">
                                    <v:imagedata r:id="rId216" o:title=""/>
                                  </v:shape>
                                  <o:OLEObject Type="Embed" ProgID="Equation.DSMT4" ShapeID="_x0000_i1096" DrawAspect="Content" ObjectID="_1690176970" r:id="rId217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3B6848">
                                <w:rPr>
                                  <w:position w:val="-18"/>
                                </w:rPr>
                                <w:object w:dxaOrig="2378" w:dyaOrig="486" w14:anchorId="56E74BDE">
                                  <v:shape id="_x0000_i1097" type="#_x0000_t75" style="width:119.25pt;height:24.75pt" o:ole="">
                                    <v:imagedata r:id="rId218" o:title=""/>
                                  </v:shape>
                                  <o:OLEObject Type="Embed" ProgID="Equation.DSMT4" ShapeID="_x0000_i1097" DrawAspect="Content" ObjectID="_1690176971" r:id="rId219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</w:t>
                              </w:r>
                            </w:p>
                            <w:p w14:paraId="0C712037" w14:textId="65F60035" w:rsidR="000431B6" w:rsidRDefault="000431B6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2" name="Group 23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3" name="Rectangle: Folded Corner 23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4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A58FFFE" w14:textId="686D017E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9002FA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8F90B2E" id="_x0000_s1095" style="width:520.9pt;height:251.15pt;mso-position-horizontal-relative:char;mso-position-vertical-relative:line" coordorigin="-123,-46" coordsize="65134,15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">
                <v:shape id="Rectangle: Diagonal Corners Rounded 231" o:spid="_x0000_s1096" style="position:absolute;width:65011;height:15002;visibility:visible;mso-wrap-style:square;v-text-anchor:middle" coordsize="6501130,15002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" adj="-11796480,,5400" path="m14208,l6461403,v21941,,39727,17786,39727,39727l6501130,1486068v,7847,-6361,14208,-14208,14208l39727,1500276c17786,1500276,,1482490,,1460549l,14208c,6361,6361,,14208,xe" filled="f" strokecolor="#2f528f">
                  <v:stroke joinstyle="miter"/>
                  <v:formulas/>
                  <v:path arrowok="t" o:connecttype="custom" o:connectlocs="14208,0;6461403,0;6501130,39727;6501130,1486068;6486922,1500276;39727,1500276;0,1460549;0,14208;14208,0" o:connectangles="0,0,0,0,0,0,0,0,0" textboxrect="0,0,6501130,1500276"/>
                  <v:textbox>
                    <w:txbxContent>
                      <w:p w14:paraId="4675E5A8" w14:textId="77777777" w:rsidR="009002FA" w:rsidRPr="003B6848" w:rsidRDefault="009002FA" w:rsidP="009002FA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eastAsia="Yu Gothic Medium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bookmarkStart w:id="2" w:name="_Hlk59748971"/>
                      </w:p>
                      <w:p w14:paraId="02566F1A" w14:textId="40AD12FE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➃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Hệ số góc của đường thẳng</w:t>
                        </w:r>
                        <w:bookmarkEnd w:id="2"/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03A90922" w14:textId="77777777" w:rsidTr="007A47AB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C19B3A5" w14:textId="77777777" w:rsidR="00AE186E" w:rsidRPr="00AE186E" w:rsidRDefault="00AE186E" w:rsidP="00D83BB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Xét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993" w:dyaOrig="318" w14:anchorId="256484EE">
                                  <v:shape id="_x0000_i1086" type="#_x0000_t75" style="width:99pt;height:16.5pt" o:ole="">
                                    <v:imagedata r:id="rId195" o:title=""/>
                                  </v:shape>
                                  <o:OLEObject Type="Embed" ProgID="Equation.DSMT4" ShapeID="_x0000_i1086" DrawAspect="Content" ObjectID="_1690176960" r:id="rId220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nếu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603" w:dyaOrig="251" w14:anchorId="1C4C7767">
                                  <v:shape id="_x0000_i1087" type="#_x0000_t75" style="width:30pt;height:12.75pt" o:ole="">
                                    <v:imagedata r:id="rId197" o:title=""/>
                                  </v:shape>
                                  <o:OLEObject Type="Embed" ProgID="Equation.DSMT4" ShapeID="_x0000_i1087" DrawAspect="Content" ObjectID="_1690176961" r:id="rId221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phương trình được viết lại: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1557" w:dyaOrig="670" w14:anchorId="3C8D7532">
                                  <v:shape id="_x0000_i1088" type="#_x0000_t75" style="width:78pt;height:33.75pt" o:ole="">
                                    <v:imagedata r:id="rId199" o:title=""/>
                                  </v:shape>
                                  <o:OLEObject Type="Embed" ProgID="Equation.DSMT4" ShapeID="_x0000_i1088" DrawAspect="Content" ObjectID="_1690176962" r:id="rId222"/>
                                </w:object>
                              </w:r>
                            </w:p>
                            <w:p w14:paraId="410D9F47" w14:textId="77777777" w:rsidR="00AE186E" w:rsidRPr="00AE186E" w:rsidRDefault="00AE186E" w:rsidP="00D83BB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Đặt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887" w:dyaOrig="670" w14:anchorId="19D5E3A5">
                                  <v:shape id="_x0000_i1089" type="#_x0000_t75" style="width:45pt;height:33.75pt" o:ole="">
                                    <v:imagedata r:id="rId201" o:title=""/>
                                  </v:shape>
                                  <o:OLEObject Type="Embed" ProgID="Equation.DSMT4" ShapeID="_x0000_i1089" DrawAspect="Content" ObjectID="_1690176963" r:id="rId223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938" w:dyaOrig="670" w14:anchorId="3D8AFAAC">
                                  <v:shape id="_x0000_i1090" type="#_x0000_t75" style="width:47.25pt;height:33.75pt" o:ole="">
                                    <v:imagedata r:id="rId203" o:title=""/>
                                  </v:shape>
                                  <o:OLEObject Type="Embed" ProgID="Equation.DSMT4" ShapeID="_x0000_i1090" DrawAspect="Content" ObjectID="_1690176964" r:id="rId224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đường thẳng sẽ có dạng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607" w:dyaOrig="318" w14:anchorId="17BF6823">
                                  <v:shape id="_x0000_i1091" type="#_x0000_t75" style="width:81pt;height:16.5pt" o:ole="">
                                    <v:imagedata r:id="rId205" o:title=""/>
                                  </v:shape>
                                  <o:OLEObject Type="Embed" ProgID="Equation.DSMT4" ShapeID="_x0000_i1091" DrawAspect="Content" ObjectID="_1690176965" r:id="rId225"/>
                                </w:object>
                              </w:r>
                            </w:p>
                            <w:p w14:paraId="2BDB9F6E" w14:textId="335BE6D3" w:rsidR="00AE186E" w:rsidRPr="00AE186E" w:rsidRDefault="00AE186E" w:rsidP="00D83BB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Khi đó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50ABD6A">
                                  <v:shape id="_x0000_i1092" type="#_x0000_t75" style="width:9.75pt;height:12.75pt" o:ole="">
                                    <v:imagedata r:id="rId207" o:title=""/>
                                  </v:shape>
                                  <o:OLEObject Type="Embed" ProgID="Equation.DSMT4" ShapeID="_x0000_i1092" DrawAspect="Content" ObjectID="_1690176966" r:id="rId226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hệ số góc của 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18" w:dyaOrig="251" w14:anchorId="281155EA">
                                  <v:shape id="_x0000_i1093" type="#_x0000_t75" style="width:11.25pt;height:12.75pt" o:ole="">
                                    <v:imagedata r:id="rId209" o:title=""/>
                                  </v:shape>
                                  <o:OLEObject Type="Embed" ProgID="Equation.DSMT4" ShapeID="_x0000_i1093" DrawAspect="Content" ObjectID="_1690176967" r:id="rId227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</w:t>
                              </w: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238014C2" w14:textId="68F81BD3" w:rsidR="00AE186E" w:rsidRDefault="00AE186E" w:rsidP="003E06B1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noProof/>
                                </w:rPr>
                                <w:drawing>
                                  <wp:inline distT="0" distB="0" distL="0" distR="0" wp14:anchorId="115063F8" wp14:editId="264E1F1F">
                                    <wp:extent cx="1547401" cy="1360967"/>
                                    <wp:effectExtent l="0" t="0" r="0" b="0"/>
                                    <wp:docPr id="2124573041" name="Picture 2124573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698" cy="13673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03EB52C" w14:textId="77777777" w:rsidR="009002FA" w:rsidRPr="003B6848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➄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Phương trình đường thẳng đi qua một điểm và có hệ số góc</w:t>
                        </w:r>
                        <w:r w:rsidRPr="003B6848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p w14:paraId="0C81C0E3" w14:textId="269308A9" w:rsidR="000431B6" w:rsidRPr="00AE186E" w:rsidRDefault="009002FA" w:rsidP="00D83BB6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spacing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2F2F6C8C">
                            <v:shape id="_x0000_i1094" type="#_x0000_t75" style="width:9.75pt;height:12.75pt" o:ole="">
                              <v:imagedata r:id="rId212" o:title=""/>
                            </v:shape>
                            <o:OLEObject Type="Embed" ProgID="Equation.DSMT4" ShapeID="_x0000_i1094" DrawAspect="Content" ObjectID="_1690176968" r:id="rId228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</w:t>
                        </w:r>
                        <w:r w:rsidRPr="003B6848">
                          <w:rPr>
                            <w:position w:val="-14"/>
                          </w:rPr>
                          <w:object w:dxaOrig="971" w:dyaOrig="402" w14:anchorId="4963F02E">
                            <v:shape id="_x0000_i1095" type="#_x0000_t75" style="width:48.75pt;height:19.5pt" o:ole="">
                              <v:imagedata r:id="rId214" o:title=""/>
                            </v:shape>
                            <o:OLEObject Type="Embed" ProgID="Equation.DSMT4" ShapeID="_x0000_i1095" DrawAspect="Content" ObjectID="_1690176969" r:id="rId229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hệ số góc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1A01ECD4">
                            <v:shape id="_x0000_i1096" type="#_x0000_t75" style="width:9.75pt;height:12.75pt" o:ole="">
                              <v:imagedata r:id="rId216" o:title=""/>
                            </v:shape>
                            <o:OLEObject Type="Embed" ProgID="Equation.DSMT4" ShapeID="_x0000_i1096" DrawAspect="Content" ObjectID="_1690176970" r:id="rId230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3B6848">
                          <w:rPr>
                            <w:position w:val="-18"/>
                          </w:rPr>
                          <w:object w:dxaOrig="2378" w:dyaOrig="486" w14:anchorId="56E74BDE">
                            <v:shape id="_x0000_i1097" type="#_x0000_t75" style="width:119.25pt;height:24.75pt" o:ole="">
                              <v:imagedata r:id="rId218" o:title=""/>
                            </v:shape>
                            <o:OLEObject Type="Embed" ProgID="Equation.DSMT4" ShapeID="_x0000_i1097" DrawAspect="Content" ObjectID="_1690176971" r:id="rId231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 </w:t>
                        </w:r>
                      </w:p>
                      <w:p w14:paraId="0C712037" w14:textId="65F60035" w:rsidR="000431B6" w:rsidRDefault="000431B6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2" o:spid="_x0000_s109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shape id="Rectangle: Folded Corner 233" o:spid="_x0000_s109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rI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" filled="f" stroked="f">
                    <v:textbox>
                      <w:txbxContent>
                        <w:p w14:paraId="3A58FFFE" w14:textId="686D017E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9002FA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E167A8E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3B0FED3" wp14:editId="02141B45">
                <wp:extent cx="6615197" cy="5337547"/>
                <wp:effectExtent l="0" t="0" r="14605" b="15875"/>
                <wp:docPr id="23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337547"/>
                          <a:chOff x="-12333" y="-4628"/>
                          <a:chExt cx="6513454" cy="2518165"/>
                        </a:xfrm>
                      </wpg:grpSpPr>
                      <wps:wsp>
                        <wps:cNvPr id="236" name="Rectangle: Diagonal Corners Rounded 236"/>
                        <wps:cNvSpPr/>
                        <wps:spPr>
                          <a:xfrm>
                            <a:off x="-9" y="-26"/>
                            <a:ext cx="6501130" cy="251356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647911" w14:textId="77777777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2D48C9C9" w14:textId="21603F13" w:rsidR="009002FA" w:rsidRPr="003B6848" w:rsidRDefault="009002FA" w:rsidP="003E06B1">
                              <w:pPr>
                                <w:spacing w:line="36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Vị trí tương đối của hai đường thẳng</w:t>
                              </w:r>
                            </w:p>
                            <w:p w14:paraId="16F72E3F" w14:textId="77777777" w:rsidR="009002FA" w:rsidRPr="003B6848" w:rsidRDefault="009002FA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Xét hai đường thẳng có phương trình tổng quát là</w:t>
                              </w:r>
                            </w:p>
                            <w:p w14:paraId="23B5D57F" w14:textId="796BB421" w:rsidR="009002FA" w:rsidRPr="003E06B1" w:rsidRDefault="009002FA" w:rsidP="003E06B1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842" w:dyaOrig="301" w14:anchorId="6CBF52F4">
                                  <v:shape id="_x0000_i1098" type="#_x0000_t75" style="width:91.5pt;height:15pt" o:ole="">
                                    <v:imagedata r:id="rId232" o:title=""/>
                                  </v:shape>
                                  <o:OLEObject Type="Embed" ProgID="Equation.DSMT4" ShapeID="_x0000_i1098" DrawAspect="Content" ObjectID="_1690176972" r:id="rId233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926" w:dyaOrig="301" w14:anchorId="02DE474A">
                                  <v:shape id="_x0000_i1099" type="#_x0000_t75" style="width:96.75pt;height:15pt" o:ole="">
                                    <v:imagedata r:id="rId234" o:title=""/>
                                  </v:shape>
                                  <o:OLEObject Type="Embed" ProgID="Equation.DSMT4" ShapeID="_x0000_i1099" DrawAspect="Content" ObjectID="_1690176973" r:id="rId235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1CC275E" w14:textId="33EA3D64" w:rsidR="009002FA" w:rsidRPr="003B6848" w:rsidRDefault="003E06B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Tọa độ giao điểm của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461A40C">
                                  <v:shape id="_x0000_i1100" type="#_x0000_t75" style="width:13.5pt;height:15pt" o:ole="">
                                    <v:imagedata r:id="rId236" o:title=""/>
                                  </v:shape>
                                  <o:OLEObject Type="Embed" ProgID="Equation.DSMT4" ShapeID="_x0000_i1100" DrawAspect="Content" ObjectID="_1690176974" r:id="rId23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0DF22BF">
                                  <v:shape id="_x0000_i1101" type="#_x0000_t75" style="width:15pt;height:15pt" o:ole="">
                                    <v:imagedata r:id="rId238" o:title=""/>
                                  </v:shape>
                                  <o:OLEObject Type="Embed" ProgID="Equation.DSMT4" ShapeID="_x0000_i1101" DrawAspect="Content" ObjectID="_1690176975" r:id="rId239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nghiệm của hệ phương trình: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725" w:dyaOrig="670" w14:anchorId="1B44E7AF">
                                  <v:shape id="_x0000_i1102" type="#_x0000_t75" style="width:85.5pt;height:33.75pt" o:ole="">
                                    <v:imagedata r:id="rId240" o:title=""/>
                                  </v:shape>
                                  <o:OLEObject Type="Embed" ProgID="Equation.DSMT4" ShapeID="_x0000_i1102" DrawAspect="Content" ObjectID="_1690176976" r:id="rId241"/>
                                </w:object>
                              </w:r>
                            </w:p>
                            <w:p w14:paraId="600F0226" w14:textId="3C41F248" w:rsidR="009002FA" w:rsidRPr="003B6848" w:rsidRDefault="003E06B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một nghiệm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670" w:dyaOrig="318" w14:anchorId="3D78E670">
                                  <v:shape id="_x0000_i1103" type="#_x0000_t75" style="width:33.75pt;height:16.5pt" o:ole="">
                                    <v:imagedata r:id="rId242" o:title=""/>
                                  </v:shape>
                                  <o:OLEObject Type="Embed" ProgID="Equation.DSMT4" ShapeID="_x0000_i1103" DrawAspect="Content" ObjectID="_1690176977" r:id="rId243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622D2390">
                                  <v:shape id="_x0000_i1104" type="#_x0000_t75" style="width:13.5pt;height:15pt" o:ole="">
                                    <v:imagedata r:id="rId244" o:title=""/>
                                  </v:shape>
                                  <o:OLEObject Type="Embed" ProgID="Equation.DSMT4" ShapeID="_x0000_i1104" DrawAspect="Content" ObjectID="_1690176978" r:id="rId245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8BA3316">
                                  <v:shape id="_x0000_i1105" type="#_x0000_t75" style="width:15pt;height:15pt" o:ole="">
                                    <v:imagedata r:id="rId246" o:title=""/>
                                  </v:shape>
                                  <o:OLEObject Type="Embed" ProgID="Equation.DSMT4" ShapeID="_x0000_i1105" DrawAspect="Content" ObjectID="_1690176979" r:id="rId24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18" w14:anchorId="1A46C2CA">
                                  <v:shape id="_x0000_i1106" type="#_x0000_t75" style="width:52.5pt;height:16.5pt" o:ole="">
                                    <v:imagedata r:id="rId248" o:title=""/>
                                  </v:shape>
                                  <o:OLEObject Type="Embed" ProgID="Equation.DSMT4" ShapeID="_x0000_i1106" DrawAspect="Content" ObjectID="_1690176980" r:id="rId249"/>
                                </w:object>
                              </w:r>
                            </w:p>
                            <w:p w14:paraId="2B377C7A" w14:textId="48F87C89" w:rsidR="00A86FE2" w:rsidRPr="003B6848" w:rsidRDefault="003E06B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vô số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7AB7329">
                                  <v:shape id="_x0000_i1107" type="#_x0000_t75" style="width:13.5pt;height:15pt" o:ole="">
                                    <v:imagedata r:id="rId250" o:title=""/>
                                  </v:shape>
                                  <o:OLEObject Type="Embed" ProgID="Equation.DSMT4" ShapeID="_x0000_i1107" DrawAspect="Content" ObjectID="_1690176981" r:id="rId251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76DB313">
                                  <v:shape id="_x0000_i1108" type="#_x0000_t75" style="width:15pt;height:15pt" o:ole="">
                                    <v:imagedata r:id="rId252" o:title=""/>
                                  </v:shape>
                                  <o:OLEObject Type="Embed" ProgID="Equation.DSMT4" ShapeID="_x0000_i1108" DrawAspect="Content" ObjectID="_1690176982" r:id="rId253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08A4324" w14:textId="7FCE7F70" w:rsidR="00AE186E" w:rsidRPr="00AE186E" w:rsidRDefault="003E06B1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Nếu hệ vô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467BCF2C">
                                  <v:shape id="_x0000_i1109" type="#_x0000_t75" style="width:13.5pt;height:15pt" o:ole="">
                                    <v:imagedata r:id="rId254" o:title=""/>
                                  </v:shape>
                                  <o:OLEObject Type="Embed" ProgID="Equation.DSMT4" ShapeID="_x0000_i1109" DrawAspect="Content" ObjectID="_1690176983" r:id="rId255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16C79AC9">
                                  <v:shape id="_x0000_i1110" type="#_x0000_t75" style="width:15pt;height:15pt" o:ole="">
                                    <v:imagedata r:id="rId256" o:title=""/>
                                  </v:shape>
                                  <o:OLEObject Type="Embed" ProgID="Equation.DSMT4" ShapeID="_x0000_i1110" DrawAspect="Content" ObjectID="_1690176984" r:id="rId25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không có điểm chung, hay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289D5A8">
                                  <v:shape id="_x0000_i1111" type="#_x0000_t75" style="width:13.5pt;height:15pt" o:ole="">
                                    <v:imagedata r:id="rId258" o:title=""/>
                                  </v:shape>
                                  <o:OLEObject Type="Embed" ProgID="Equation.DSMT4" ShapeID="_x0000_i1111" DrawAspect="Content" ObjectID="_1690176985" r:id="rId259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CD65031">
                                  <v:shape id="_x0000_i1112" type="#_x0000_t75" style="width:15pt;height:15pt" o:ole="">
                                    <v:imagedata r:id="rId260" o:title=""/>
                                  </v:shape>
                                  <o:OLEObject Type="Embed" ProgID="Equation.DSMT4" ShapeID="_x0000_i1112" DrawAspect="Content" ObjectID="_1690176986" r:id="rId261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3753CEB" w14:textId="0A2C3AAE" w:rsidR="00A86FE2" w:rsidRDefault="009002FA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Cách 2.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Xét tỉ số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Ind w:w="70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25"/>
                                <w:gridCol w:w="4745"/>
                              </w:tblGrid>
                              <w:tr w:rsidR="00315D47" w14:paraId="18F091AD" w14:textId="77777777" w:rsidTr="00315D47">
                                <w:tc>
                                  <w:tcPr>
                                    <w:tcW w:w="4988" w:type="dxa"/>
                                  </w:tcPr>
                                  <w:p w14:paraId="2E494181" w14:textId="77777777" w:rsidR="00315D47" w:rsidRPr="003B6848" w:rsidRDefault="00315D47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443D1F8D">
                                        <v:shape id="_x0000_i1113" type="#_x0000_t75" style="width:58.5pt;height:30pt" o:ole="">
                                          <v:imagedata r:id="rId262" o:title=""/>
                                        </v:shape>
                                        <o:OLEObject Type="Embed" ProgID="Equation.DSMT4" ShapeID="_x0000_i1113" DrawAspect="Content" ObjectID="_1690176987" r:id="rId26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77F02B1A">
                                        <v:shape id="_x0000_i1114" type="#_x0000_t75" style="width:13.5pt;height:15pt" o:ole="">
                                          <v:imagedata r:id="rId264" o:title=""/>
                                        </v:shape>
                                        <o:OLEObject Type="Embed" ProgID="Equation.DSMT4" ShapeID="_x0000_i1114" DrawAspect="Content" ObjectID="_1690176988" r:id="rId26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trùng với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3B27E34">
                                        <v:shape id="_x0000_i1115" type="#_x0000_t75" style="width:15pt;height:15pt" o:ole="">
                                          <v:imagedata r:id="rId266" o:title=""/>
                                        </v:shape>
                                        <o:OLEObject Type="Embed" ProgID="Equation.DSMT4" ShapeID="_x0000_i1115" DrawAspect="Content" ObjectID="_1690176989" r:id="rId26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B62B7FF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5398C14" w14:textId="77777777" w:rsidR="00315D47" w:rsidRPr="003B6848" w:rsidRDefault="00315D47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01A0712D">
                                        <v:shape id="_x0000_i1116" type="#_x0000_t75" style="width:58.5pt;height:30pt" o:ole="">
                                          <v:imagedata r:id="rId268" o:title=""/>
                                        </v:shape>
                                        <o:OLEObject Type="Embed" ProgID="Equation.DSMT4" ShapeID="_x0000_i1116" DrawAspect="Content" ObjectID="_1690176990" r:id="rId26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03228E7D">
                                        <v:shape id="_x0000_i1117" type="#_x0000_t75" style="width:13.5pt;height:15pt" o:ole="">
                                          <v:imagedata r:id="rId270" o:title=""/>
                                        </v:shape>
                                        <o:OLEObject Type="Embed" ProgID="Equation.DSMT4" ShapeID="_x0000_i1117" DrawAspect="Content" ObjectID="_1690176991" r:id="rId271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song song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FC0FB4B">
                                        <v:shape id="_x0000_i1118" type="#_x0000_t75" style="width:15pt;height:15pt" o:ole="">
                                          <v:imagedata r:id="rId272" o:title=""/>
                                        </v:shape>
                                        <o:OLEObject Type="Embed" ProgID="Equation.DSMT4" ShapeID="_x0000_i1118" DrawAspect="Content" ObjectID="_1690176992" r:id="rId27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BBF97F6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03570C9" w14:textId="77777777" w:rsidR="00315D47" w:rsidRPr="003B6848" w:rsidRDefault="00315D47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737" w:dyaOrig="603" w14:anchorId="09756631">
                                        <v:shape id="_x0000_i1119" type="#_x0000_t75" style="width:37.5pt;height:30pt" o:ole="">
                                          <v:imagedata r:id="rId274" o:title=""/>
                                        </v:shape>
                                        <o:OLEObject Type="Embed" ProgID="Equation.DSMT4" ShapeID="_x0000_i1119" DrawAspect="Content" ObjectID="_1690176993" r:id="rId27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34" w:dyaOrig="251" w14:anchorId="77DE2D47">
                                        <v:shape id="_x0000_i1120" type="#_x0000_t75" style="width:11.25pt;height:12.75pt" o:ole="">
                                          <v:imagedata r:id="rId276" o:title=""/>
                                        </v:shape>
                                        <o:OLEObject Type="Embed" ProgID="Equation.DSMT4" ShapeID="_x0000_i1120" DrawAspect="Content" ObjectID="_1690176994" r:id="rId27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217C07F0">
                                        <v:shape id="_x0000_i1121" type="#_x0000_t75" style="width:15pt;height:15pt" o:ole="">
                                          <v:imagedata r:id="rId278" o:title=""/>
                                        </v:shape>
                                        <o:OLEObject Type="Embed" ProgID="Equation.DSMT4" ShapeID="_x0000_i1121" DrawAspect="Content" ObjectID="_1690176995" r:id="rId27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61D395B5" w14:textId="77777777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88" w:type="dxa"/>
                                  </w:tcPr>
                                  <w:p w14:paraId="0D232935" w14:textId="2F01519A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 w:firstLine="13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0A44760" wp14:editId="194890FB">
                                          <wp:extent cx="1928364" cy="2135874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8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32504" cy="21404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DD3DDB5" w14:textId="77777777" w:rsidR="00315D47" w:rsidRPr="00AE186E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53336E5" w14:textId="19682CC2" w:rsidR="009002FA" w:rsidRPr="003B6848" w:rsidRDefault="009002FA" w:rsidP="009002F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CDD10D" w14:textId="77777777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7" name="Group 23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8" name="Rectangle: Folded Corner 23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71AAB6" w14:textId="6F3461B1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➏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B0FED3" id="_x0000_s1100" style="width:520.9pt;height:420.3pt;mso-position-horizontal-relative:char;mso-position-vertical-relative:line" coordorigin="-123,-46" coordsize="65134,2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">
                <v:shape id="Rectangle: Diagonal Corners Rounded 236" o:spid="_x0000_s1101" style="position:absolute;width:65011;height:25135;visibility:visible;mso-wrap-style:square;v-text-anchor:middle" coordsize="6501130,25135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" adj="-11796480,,5400" path="m23803,l6434571,v36760,,66559,29799,66559,66559l6501130,2489760v,13146,-10657,23803,-23803,23803l66559,2513563c29799,2513563,,2483764,,2447004l,23803c,10657,10657,,23803,xe" filled="f" strokecolor="#2f528f">
                  <v:stroke joinstyle="miter"/>
                  <v:formulas/>
                  <v:path arrowok="t" o:connecttype="custom" o:connectlocs="23803,0;6434571,0;6501130,66559;6501130,2489760;6477327,2513563;66559,2513563;0,2447004;0,23803;23803,0" o:connectangles="0,0,0,0,0,0,0,0,0" textboxrect="0,0,6501130,2513563"/>
                  <v:textbox>
                    <w:txbxContent>
                      <w:p w14:paraId="17647911" w14:textId="77777777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2D48C9C9" w14:textId="21603F13" w:rsidR="009002FA" w:rsidRPr="003B6848" w:rsidRDefault="009002FA" w:rsidP="003E06B1">
                        <w:pPr>
                          <w:spacing w:line="36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Vị trí tương đối của hai đường thẳng</w:t>
                        </w:r>
                      </w:p>
                      <w:p w14:paraId="16F72E3F" w14:textId="77777777" w:rsidR="009002FA" w:rsidRPr="003B6848" w:rsidRDefault="009002FA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Xét hai đường thẳng có phương trình tổng quát là</w:t>
                        </w:r>
                      </w:p>
                      <w:p w14:paraId="23B5D57F" w14:textId="796BB421" w:rsidR="009002FA" w:rsidRPr="003E06B1" w:rsidRDefault="009002FA" w:rsidP="003E06B1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842" w:dyaOrig="301" w14:anchorId="6CBF52F4">
                            <v:shape id="_x0000_i1098" type="#_x0000_t75" style="width:91.5pt;height:15pt" o:ole="">
                              <v:imagedata r:id="rId232" o:title=""/>
                            </v:shape>
                            <o:OLEObject Type="Embed" ProgID="Equation.DSMT4" ShapeID="_x0000_i1098" DrawAspect="Content" ObjectID="_1690176972" r:id="rId281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926" w:dyaOrig="301" w14:anchorId="02DE474A">
                            <v:shape id="_x0000_i1099" type="#_x0000_t75" style="width:96.75pt;height:15pt" o:ole="">
                              <v:imagedata r:id="rId234" o:title=""/>
                            </v:shape>
                            <o:OLEObject Type="Embed" ProgID="Equation.DSMT4" ShapeID="_x0000_i1099" DrawAspect="Content" ObjectID="_1690176973" r:id="rId282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1CC275E" w14:textId="33EA3D64" w:rsidR="009002FA" w:rsidRPr="003B6848" w:rsidRDefault="003E06B1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Tọa độ giao điểm của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461A40C">
                            <v:shape id="_x0000_i1100" type="#_x0000_t75" style="width:13.5pt;height:15pt" o:ole="">
                              <v:imagedata r:id="rId236" o:title=""/>
                            </v:shape>
                            <o:OLEObject Type="Embed" ProgID="Equation.DSMT4" ShapeID="_x0000_i1100" DrawAspect="Content" ObjectID="_1690176974" r:id="rId28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50DF22BF">
                            <v:shape id="_x0000_i1101" type="#_x0000_t75" style="width:15pt;height:15pt" o:ole="">
                              <v:imagedata r:id="rId238" o:title=""/>
                            </v:shape>
                            <o:OLEObject Type="Embed" ProgID="Equation.DSMT4" ShapeID="_x0000_i1101" DrawAspect="Content" ObjectID="_1690176975" r:id="rId284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nghiệm của hệ phương trình: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28"/>
                            <w:sz w:val="24"/>
                            <w:szCs w:val="24"/>
                          </w:rPr>
                          <w:object w:dxaOrig="1725" w:dyaOrig="670" w14:anchorId="1B44E7AF">
                            <v:shape id="_x0000_i1102" type="#_x0000_t75" style="width:85.5pt;height:33.75pt" o:ole="">
                              <v:imagedata r:id="rId240" o:title=""/>
                            </v:shape>
                            <o:OLEObject Type="Embed" ProgID="Equation.DSMT4" ShapeID="_x0000_i1102" DrawAspect="Content" ObjectID="_1690176976" r:id="rId285"/>
                          </w:object>
                        </w:r>
                      </w:p>
                      <w:p w14:paraId="600F0226" w14:textId="3C41F248" w:rsidR="009002FA" w:rsidRPr="003B6848" w:rsidRDefault="003E06B1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một nghiệm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670" w:dyaOrig="318" w14:anchorId="3D78E670">
                            <v:shape id="_x0000_i1103" type="#_x0000_t75" style="width:33.75pt;height:16.5pt" o:ole="">
                              <v:imagedata r:id="rId242" o:title=""/>
                            </v:shape>
                            <o:OLEObject Type="Embed" ProgID="Equation.DSMT4" ShapeID="_x0000_i1103" DrawAspect="Content" ObjectID="_1690176977" r:id="rId286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622D2390">
                            <v:shape id="_x0000_i1104" type="#_x0000_t75" style="width:13.5pt;height:15pt" o:ole="">
                              <v:imagedata r:id="rId244" o:title=""/>
                            </v:shape>
                            <o:OLEObject Type="Embed" ProgID="Equation.DSMT4" ShapeID="_x0000_i1104" DrawAspect="Content" ObjectID="_1690176978" r:id="rId287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8BA3316">
                            <v:shape id="_x0000_i1105" type="#_x0000_t75" style="width:15pt;height:15pt" o:ole="">
                              <v:imagedata r:id="rId246" o:title=""/>
                            </v:shape>
                            <o:OLEObject Type="Embed" ProgID="Equation.DSMT4" ShapeID="_x0000_i1105" DrawAspect="Content" ObjectID="_1690176979" r:id="rId288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1055" w:dyaOrig="318" w14:anchorId="1A46C2CA">
                            <v:shape id="_x0000_i1106" type="#_x0000_t75" style="width:52.5pt;height:16.5pt" o:ole="">
                              <v:imagedata r:id="rId248" o:title=""/>
                            </v:shape>
                            <o:OLEObject Type="Embed" ProgID="Equation.DSMT4" ShapeID="_x0000_i1106" DrawAspect="Content" ObjectID="_1690176980" r:id="rId289"/>
                          </w:object>
                        </w:r>
                      </w:p>
                      <w:p w14:paraId="2B377C7A" w14:textId="48F87C89" w:rsidR="00A86FE2" w:rsidRPr="003B6848" w:rsidRDefault="003E06B1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vô số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7AB7329">
                            <v:shape id="_x0000_i1107" type="#_x0000_t75" style="width:13.5pt;height:15pt" o:ole="">
                              <v:imagedata r:id="rId250" o:title=""/>
                            </v:shape>
                            <o:OLEObject Type="Embed" ProgID="Equation.DSMT4" ShapeID="_x0000_i1107" DrawAspect="Content" ObjectID="_1690176981" r:id="rId290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trùng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76DB313">
                            <v:shape id="_x0000_i1108" type="#_x0000_t75" style="width:15pt;height:15pt" o:ole="">
                              <v:imagedata r:id="rId252" o:title=""/>
                            </v:shape>
                            <o:OLEObject Type="Embed" ProgID="Equation.DSMT4" ShapeID="_x0000_i1108" DrawAspect="Content" ObjectID="_1690176982" r:id="rId291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08A4324" w14:textId="7FCE7F70" w:rsidR="00AE186E" w:rsidRPr="00AE186E" w:rsidRDefault="003E06B1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Nếu hệ vô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467BCF2C">
                            <v:shape id="_x0000_i1109" type="#_x0000_t75" style="width:13.5pt;height:15pt" o:ole="">
                              <v:imagedata r:id="rId254" o:title=""/>
                            </v:shape>
                            <o:OLEObject Type="Embed" ProgID="Equation.DSMT4" ShapeID="_x0000_i1109" DrawAspect="Content" ObjectID="_1690176983" r:id="rId292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16C79AC9">
                            <v:shape id="_x0000_i1110" type="#_x0000_t75" style="width:15pt;height:15pt" o:ole="">
                              <v:imagedata r:id="rId256" o:title=""/>
                            </v:shape>
                            <o:OLEObject Type="Embed" ProgID="Equation.DSMT4" ShapeID="_x0000_i1110" DrawAspect="Content" ObjectID="_1690176984" r:id="rId29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không có điểm chung, hay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0289D5A8">
                            <v:shape id="_x0000_i1111" type="#_x0000_t75" style="width:13.5pt;height:15pt" o:ole="">
                              <v:imagedata r:id="rId258" o:title=""/>
                            </v:shape>
                            <o:OLEObject Type="Embed" ProgID="Equation.DSMT4" ShapeID="_x0000_i1111" DrawAspect="Content" ObjectID="_1690176985" r:id="rId294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song song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CD65031">
                            <v:shape id="_x0000_i1112" type="#_x0000_t75" style="width:15pt;height:15pt" o:ole="">
                              <v:imagedata r:id="rId260" o:title=""/>
                            </v:shape>
                            <o:OLEObject Type="Embed" ProgID="Equation.DSMT4" ShapeID="_x0000_i1112" DrawAspect="Content" ObjectID="_1690176986" r:id="rId295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03753CEB" w14:textId="0A2C3AAE" w:rsidR="00A86FE2" w:rsidRDefault="009002FA" w:rsidP="00D83BB6">
                        <w:pPr>
                          <w:pStyle w:val="ListParagraph"/>
                          <w:widowControl w:val="0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Cách 2. </w:t>
                        </w:r>
                        <w:r w:rsidRPr="00AE186E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Xét tỉ số</w:t>
                        </w:r>
                      </w:p>
                      <w:tbl>
                        <w:tblPr>
                          <w:tblStyle w:val="TableGrid"/>
                          <w:tblW w:w="0" w:type="auto"/>
                          <w:tblInd w:w="70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25"/>
                          <w:gridCol w:w="4745"/>
                        </w:tblGrid>
                        <w:tr w:rsidR="00315D47" w14:paraId="18F091AD" w14:textId="77777777" w:rsidTr="00315D47">
                          <w:tc>
                            <w:tcPr>
                              <w:tcW w:w="4988" w:type="dxa"/>
                            </w:tcPr>
                            <w:p w14:paraId="2E494181" w14:textId="77777777" w:rsidR="00315D47" w:rsidRPr="003B6848" w:rsidRDefault="00315D47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443D1F8D">
                                  <v:shape id="_x0000_i1113" type="#_x0000_t75" style="width:58.5pt;height:30pt" o:ole="">
                                    <v:imagedata r:id="rId262" o:title=""/>
                                  </v:shape>
                                  <o:OLEObject Type="Embed" ProgID="Equation.DSMT4" ShapeID="_x0000_i1113" DrawAspect="Content" ObjectID="_1690176987" r:id="rId29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77F02B1A">
                                  <v:shape id="_x0000_i1114" type="#_x0000_t75" style="width:13.5pt;height:15pt" o:ole="">
                                    <v:imagedata r:id="rId264" o:title=""/>
                                  </v:shape>
                                  <o:OLEObject Type="Embed" ProgID="Equation.DSMT4" ShapeID="_x0000_i1114" DrawAspect="Content" ObjectID="_1690176988" r:id="rId29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3B27E34">
                                  <v:shape id="_x0000_i1115" type="#_x0000_t75" style="width:15pt;height:15pt" o:ole="">
                                    <v:imagedata r:id="rId266" o:title=""/>
                                  </v:shape>
                                  <o:OLEObject Type="Embed" ProgID="Equation.DSMT4" ShapeID="_x0000_i1115" DrawAspect="Content" ObjectID="_1690176989" r:id="rId298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B62B7FF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5398C14" w14:textId="77777777" w:rsidR="00315D47" w:rsidRPr="003B6848" w:rsidRDefault="00315D47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01A0712D">
                                  <v:shape id="_x0000_i1116" type="#_x0000_t75" style="width:58.5pt;height:30pt" o:ole="">
                                    <v:imagedata r:id="rId268" o:title=""/>
                                  </v:shape>
                                  <o:OLEObject Type="Embed" ProgID="Equation.DSMT4" ShapeID="_x0000_i1116" DrawAspect="Content" ObjectID="_1690176990" r:id="rId299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3228E7D">
                                  <v:shape id="_x0000_i1117" type="#_x0000_t75" style="width:13.5pt;height:15pt" o:ole="">
                                    <v:imagedata r:id="rId270" o:title=""/>
                                  </v:shape>
                                  <o:OLEObject Type="Embed" ProgID="Equation.DSMT4" ShapeID="_x0000_i1117" DrawAspect="Content" ObjectID="_1690176991" r:id="rId300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FC0FB4B">
                                  <v:shape id="_x0000_i1118" type="#_x0000_t75" style="width:15pt;height:15pt" o:ole="">
                                    <v:imagedata r:id="rId272" o:title=""/>
                                  </v:shape>
                                  <o:OLEObject Type="Embed" ProgID="Equation.DSMT4" ShapeID="_x0000_i1118" DrawAspect="Content" ObjectID="_1690176992" r:id="rId301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BBF97F6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03570C9" w14:textId="77777777" w:rsidR="00315D47" w:rsidRPr="003B6848" w:rsidRDefault="00315D47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737" w:dyaOrig="603" w14:anchorId="09756631">
                                  <v:shape id="_x0000_i1119" type="#_x0000_t75" style="width:37.5pt;height:30pt" o:ole="">
                                    <v:imagedata r:id="rId274" o:title=""/>
                                  </v:shape>
                                  <o:OLEObject Type="Embed" ProgID="Equation.DSMT4" ShapeID="_x0000_i1119" DrawAspect="Content" ObjectID="_1690176993" r:id="rId30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34" w:dyaOrig="251" w14:anchorId="77DE2D47">
                                  <v:shape id="_x0000_i1120" type="#_x0000_t75" style="width:11.25pt;height:12.75pt" o:ole="">
                                    <v:imagedata r:id="rId276" o:title=""/>
                                  </v:shape>
                                  <o:OLEObject Type="Embed" ProgID="Equation.DSMT4" ShapeID="_x0000_i1120" DrawAspect="Content" ObjectID="_1690176994" r:id="rId30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217C07F0">
                                  <v:shape id="_x0000_i1121" type="#_x0000_t75" style="width:15pt;height:15pt" o:ole="">
                                    <v:imagedata r:id="rId278" o:title=""/>
                                  </v:shape>
                                  <o:OLEObject Type="Embed" ProgID="Equation.DSMT4" ShapeID="_x0000_i1121" DrawAspect="Content" ObjectID="_1690176995" r:id="rId30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1D395B5" w14:textId="77777777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88" w:type="dxa"/>
                            </w:tcPr>
                            <w:p w14:paraId="0D232935" w14:textId="2F01519A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 w:firstLine="13"/>
                                <w:jc w:val="center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0A44760" wp14:editId="194890FB">
                                    <wp:extent cx="1928364" cy="2135874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8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32504" cy="2140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DD3DDB5" w14:textId="77777777" w:rsidR="00315D47" w:rsidRPr="00AE186E" w:rsidRDefault="00315D47" w:rsidP="00315D47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53336E5" w14:textId="19682CC2" w:rsidR="009002FA" w:rsidRPr="003B6848" w:rsidRDefault="009002FA" w:rsidP="009002FA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CDD10D" w14:textId="77777777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7" o:spid="_x0000_s110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shape id="Rectangle: Folded Corner 238" o:spid="_x0000_s110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  <v:textbox>
                      <w:txbxContent>
                        <w:p w14:paraId="6671AAB6" w14:textId="6F3461B1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44C4FA2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ab/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AA39E9" wp14:editId="0C79C9E4">
                <wp:extent cx="6615197" cy="2796363"/>
                <wp:effectExtent l="0" t="0" r="14605" b="23495"/>
                <wp:docPr id="24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96363"/>
                          <a:chOff x="-12333" y="-4628"/>
                          <a:chExt cx="6513454" cy="1319277"/>
                        </a:xfrm>
                      </wpg:grpSpPr>
                      <wps:wsp>
                        <wps:cNvPr id="242" name="Rectangle: Diagonal Corners Rounded 242"/>
                        <wps:cNvSpPr/>
                        <wps:spPr>
                          <a:xfrm>
                            <a:off x="-9" y="-29"/>
                            <a:ext cx="6501130" cy="131467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5C57B1" w14:textId="77777777" w:rsidR="003E06B1" w:rsidRDefault="003E06B1" w:rsidP="004D02F1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A5CC941" w14:textId="125E3AA8" w:rsidR="004D02F1" w:rsidRDefault="004D02F1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Góc giữa hai đường thẳng</w:t>
                              </w:r>
                            </w:p>
                            <w:tbl>
                              <w:tblPr>
                                <w:tblStyle w:val="TableGrid"/>
                                <w:tblW w:w="1047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54"/>
                                <w:gridCol w:w="4518"/>
                              </w:tblGrid>
                              <w:tr w:rsidR="003620CB" w14:paraId="096ACC92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0BD64513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Cho hai đường thẳng </w:t>
                                    </w:r>
                                  </w:p>
                                  <w:p w14:paraId="3624B2F5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52ACD941">
                                        <v:shape id="_x0000_i1123" type="#_x0000_t75" style="width:94.5pt;height:15pt" o:ole="">
                                          <v:imagedata r:id="rId305" o:title=""/>
                                        </v:shape>
                                        <o:OLEObject Type="Embed" ProgID="Equation.DSMT4" ShapeID="_x0000_i1123" DrawAspect="Content" ObjectID="_1690176996" r:id="rId30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68" w14:anchorId="4C176482">
                                        <v:shape id="_x0000_i1125" type="#_x0000_t75" style="width:49.5pt;height:18.75pt" o:ole="">
                                          <v:imagedata r:id="rId307" o:title=""/>
                                        </v:shape>
                                        <o:OLEObject Type="Embed" ProgID="Equation.DSMT4" ShapeID="_x0000_i1125" DrawAspect="Content" ObjectID="_1690176997" r:id="rId30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;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3877BD86">
                                        <v:shape id="_x0000_i1127" type="#_x0000_t75" style="width:96.75pt;height:15pt" o:ole="">
                                          <v:imagedata r:id="rId309" o:title=""/>
                                        </v:shape>
                                        <o:OLEObject Type="Embed" ProgID="Equation.DSMT4" ShapeID="_x0000_i1127" DrawAspect="Content" ObjectID="_1690176998" r:id="rId310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5" w:dyaOrig="368" w14:anchorId="64AE7F8A">
                                        <v:shape id="_x0000_i1129" type="#_x0000_t75" style="width:52.5pt;height:18.75pt" o:ole="">
                                          <v:imagedata r:id="rId311" o:title=""/>
                                        </v:shape>
                                        <o:OLEObject Type="Embed" ProgID="Equation.DSMT4" ShapeID="_x0000_i1129" DrawAspect="Content" ObjectID="_1690176999" r:id="rId312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8F23EAA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1" w:dyaOrig="184" w14:anchorId="155FC460">
                                        <v:shape id="_x0000_i1131" type="#_x0000_t75" style="width:9.75pt;height:9pt" o:ole="">
                                          <v:imagedata r:id="rId313" o:title=""/>
                                        </v:shape>
                                        <o:OLEObject Type="Embed" ProgID="Equation.DSMT4" ShapeID="_x0000_i1131" DrawAspect="Content" ObjectID="_1690177000" r:id="rId314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góc tạo bởi giữa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15FD584A">
                                        <v:shape id="_x0000_i1133" type="#_x0000_t75" style="width:13.5pt;height:15pt" o:ole="">
                                          <v:imagedata r:id="rId315" o:title=""/>
                                        </v:shape>
                                        <o:OLEObject Type="Embed" ProgID="Equation.DSMT4" ShapeID="_x0000_i1133" DrawAspect="Content" ObjectID="_1690177001" r:id="rId31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3330D850">
                                        <v:shape id="_x0000_i1135" type="#_x0000_t75" style="width:15pt;height:15pt" o:ole="">
                                          <v:imagedata r:id="rId317" o:title=""/>
                                        </v:shape>
                                        <o:OLEObject Type="Embed" ProgID="Equation.DSMT4" ShapeID="_x0000_i1135" DrawAspect="Content" ObjectID="_1690177002" r:id="rId31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05ADB8C" w14:textId="77777777" w:rsidR="003620CB" w:rsidRPr="003E06B1" w:rsidRDefault="003620CB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142" w:firstLine="142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Khi đó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8A550E3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position w:val="-44"/>
                                        <w:sz w:val="24"/>
                                        <w:szCs w:val="24"/>
                                      </w:rPr>
                                      <w:object w:dxaOrig="5007" w:dyaOrig="1005" w14:anchorId="73E74F33">
                                        <v:shape id="_x0000_i1137" type="#_x0000_t75" style="width:250.5pt;height:49.5pt" o:ole="">
                                          <v:imagedata r:id="rId319" o:title=""/>
                                        </v:shape>
                                        <o:OLEObject Type="Embed" ProgID="Equation.DSMT4" ShapeID="_x0000_i1137" DrawAspect="Content" ObjectID="_1690177003" r:id="rId320"/>
                                      </w:object>
                                    </w:r>
                                  </w:p>
                                  <w:p w14:paraId="49519DD3" w14:textId="77777777" w:rsidR="003620CB" w:rsidRDefault="003620CB" w:rsidP="004D02F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518" w:type="dxa"/>
                                  </w:tcPr>
                                  <w:p w14:paraId="5B2083BD" w14:textId="0F27F1E0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A8C5576" wp14:editId="2E866F30">
                                          <wp:extent cx="2172196" cy="1584251"/>
                                          <wp:effectExtent l="0" t="0" r="0" b="0"/>
                                          <wp:docPr id="1785070344" name="Picture 178507034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11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7388" cy="15880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3FCED69" w14:textId="77777777" w:rsidR="003620CB" w:rsidRPr="003B6848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C425876" w14:textId="6E8D219B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8" name="Group 24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9" name="Rectangle: Folded Corner 24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ADA83D" w14:textId="2F2EEE8E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4D02F1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AA39E9" id="_x0000_s1105" style="width:520.9pt;height:220.2pt;mso-position-horizontal-relative:char;mso-position-vertical-relative:line" coordorigin="-123,-46" coordsize="65134,13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">
                <v:shape id="Rectangle: Diagonal Corners Rounded 242" o:spid="_x0000_s1106" style="position:absolute;width:65011;height:13146;visibility:visible;mso-wrap-style:square;v-text-anchor:middle" coordsize="6501130,13146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" adj="-11796480,,5400" path="m12450,l6466317,v19227,,34813,15586,34813,34813l6501130,1302228v,6876,-5574,12450,-12450,12450l34813,1314678c15586,1314678,,1299092,,1279865l,12450c,5574,5574,,12450,xe" filled="f" strokecolor="#2f528f">
                  <v:stroke joinstyle="miter"/>
                  <v:formulas/>
                  <v:path arrowok="t" o:connecttype="custom" o:connectlocs="12450,0;6466317,0;6501130,34813;6501130,1302228;6488680,1314678;34813,1314678;0,1279865;0,12450;12450,0" o:connectangles="0,0,0,0,0,0,0,0,0" textboxrect="0,0,6501130,1314678"/>
                  <v:textbox>
                    <w:txbxContent>
                      <w:p w14:paraId="005C57B1" w14:textId="77777777" w:rsidR="003E06B1" w:rsidRDefault="003E06B1" w:rsidP="004D02F1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A5CC941" w14:textId="125E3AA8" w:rsidR="004D02F1" w:rsidRDefault="004D02F1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Góc giữa hai đường thẳng</w:t>
                        </w:r>
                      </w:p>
                      <w:tbl>
                        <w:tblPr>
                          <w:tblStyle w:val="TableGrid"/>
                          <w:tblW w:w="1047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54"/>
                          <w:gridCol w:w="4518"/>
                        </w:tblGrid>
                        <w:tr w:rsidR="003620CB" w14:paraId="096ACC92" w14:textId="77777777" w:rsidTr="003620CB">
                          <w:tc>
                            <w:tcPr>
                              <w:tcW w:w="5954" w:type="dxa"/>
                            </w:tcPr>
                            <w:p w14:paraId="0BD64513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hai đường thẳng </w:t>
                              </w:r>
                            </w:p>
                            <w:p w14:paraId="3624B2F5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52ACD941">
                                  <v:shape id="_x0000_i1123" type="#_x0000_t75" style="width:94.5pt;height:15pt" o:ole="">
                                    <v:imagedata r:id="rId305" o:title=""/>
                                  </v:shape>
                                  <o:OLEObject Type="Embed" ProgID="Equation.DSMT4" ShapeID="_x0000_i1123" DrawAspect="Content" ObjectID="_1690176996" r:id="rId32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68" w14:anchorId="4C176482">
                                  <v:shape id="_x0000_i1125" type="#_x0000_t75" style="width:49.5pt;height:18.75pt" o:ole="">
                                    <v:imagedata r:id="rId307" o:title=""/>
                                  </v:shape>
                                  <o:OLEObject Type="Embed" ProgID="Equation.DSMT4" ShapeID="_x0000_i1125" DrawAspect="Content" ObjectID="_1690176997" r:id="rId32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;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3877BD86">
                                  <v:shape id="_x0000_i1127" type="#_x0000_t75" style="width:96.75pt;height:15pt" o:ole="">
                                    <v:imagedata r:id="rId309" o:title=""/>
                                  </v:shape>
                                  <o:OLEObject Type="Embed" ProgID="Equation.DSMT4" ShapeID="_x0000_i1127" DrawAspect="Content" ObjectID="_1690176998" r:id="rId32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68" w14:anchorId="64AE7F8A">
                                  <v:shape id="_x0000_i1129" type="#_x0000_t75" style="width:52.5pt;height:18.75pt" o:ole="">
                                    <v:imagedata r:id="rId311" o:title=""/>
                                  </v:shape>
                                  <o:OLEObject Type="Embed" ProgID="Equation.DSMT4" ShapeID="_x0000_i1129" DrawAspect="Content" ObjectID="_1690176999" r:id="rId325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F23EAA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Gọi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1" w:dyaOrig="184" w14:anchorId="155FC460">
                                  <v:shape id="_x0000_i1131" type="#_x0000_t75" style="width:9.75pt;height:9pt" o:ole="">
                                    <v:imagedata r:id="rId313" o:title=""/>
                                  </v:shape>
                                  <o:OLEObject Type="Embed" ProgID="Equation.DSMT4" ShapeID="_x0000_i1131" DrawAspect="Content" ObjectID="_1690177000" r:id="rId32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góc tạo bởi giữa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15FD584A">
                                  <v:shape id="_x0000_i1133" type="#_x0000_t75" style="width:13.5pt;height:15pt" o:ole="">
                                    <v:imagedata r:id="rId315" o:title=""/>
                                  </v:shape>
                                  <o:OLEObject Type="Embed" ProgID="Equation.DSMT4" ShapeID="_x0000_i1133" DrawAspect="Content" ObjectID="_1690177001" r:id="rId32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3330D850">
                                  <v:shape id="_x0000_i1135" type="#_x0000_t75" style="width:15pt;height:15pt" o:ole="">
                                    <v:imagedata r:id="rId317" o:title=""/>
                                  </v:shape>
                                  <o:OLEObject Type="Embed" ProgID="Equation.DSMT4" ShapeID="_x0000_i1135" DrawAspect="Content" ObjectID="_1690177002" r:id="rId328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05ADB8C" w14:textId="77777777" w:rsidR="003620CB" w:rsidRPr="003E06B1" w:rsidRDefault="003620CB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142" w:firstLine="142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Khi đó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8A550E3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position w:val="-44"/>
                                  <w:sz w:val="24"/>
                                  <w:szCs w:val="24"/>
                                </w:rPr>
                                <w:object w:dxaOrig="5007" w:dyaOrig="1005" w14:anchorId="73E74F33">
                                  <v:shape id="_x0000_i1137" type="#_x0000_t75" style="width:250.5pt;height:49.5pt" o:ole="">
                                    <v:imagedata r:id="rId319" o:title=""/>
                                  </v:shape>
                                  <o:OLEObject Type="Embed" ProgID="Equation.DSMT4" ShapeID="_x0000_i1137" DrawAspect="Content" ObjectID="_1690177003" r:id="rId329"/>
                                </w:object>
                              </w:r>
                            </w:p>
                            <w:p w14:paraId="49519DD3" w14:textId="77777777" w:rsidR="003620CB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518" w:type="dxa"/>
                            </w:tcPr>
                            <w:p w14:paraId="5B2083BD" w14:textId="0F27F1E0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A8C5576" wp14:editId="2E866F30">
                                    <wp:extent cx="2172196" cy="1584251"/>
                                    <wp:effectExtent l="0" t="0" r="0" b="0"/>
                                    <wp:docPr id="1785070344" name="Picture 178507034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1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7388" cy="15880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3FCED69" w14:textId="77777777" w:rsidR="003620CB" w:rsidRPr="003B6848" w:rsidRDefault="003620CB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C425876" w14:textId="6E8D219B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48" o:spid="_x0000_s110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Rectangle: Folded Corner 249" o:spid="_x0000_s110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GB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Nh&#10;nsb58Uw8AnJ1AwAA//8DAFBLAQItABQABgAIAAAAIQDb4fbL7gAAAIUBAAATAAAAAAAAAAAAAAAA&#10;AAAAAABbQ29udGVudF9UeXBlc10ueG1sUEsBAi0AFAAGAAgAAAAhAFr0LFu/AAAAFQEAAAsAAAAA&#10;AAAAAAAAAAAAHwEAAF9yZWxzLy5yZWxzUEsBAi0AFAAGAAgAAAAhACTGUYHBAAAA3AAAAA8AAAAA&#10;AAAAAAAAAAAABwIAAGRycy9kb3ducmV2LnhtbFBLBQYAAAAAAwADALcAAAD1AgAAAAA=&#10;" filled="f" stroked="f">
                    <v:textbox>
                      <w:txbxContent>
                        <w:p w14:paraId="7DADA83D" w14:textId="2F2EEE8E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4D02F1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24B69ED" w14:textId="77777777" w:rsidR="007E7823" w:rsidRPr="004568FC" w:rsidRDefault="007E7823" w:rsidP="007E782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87F178E" wp14:editId="1A481A42">
                <wp:extent cx="6615197" cy="2952750"/>
                <wp:effectExtent l="0" t="0" r="14605" b="19050"/>
                <wp:docPr id="25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52750"/>
                          <a:chOff x="-12333" y="-4628"/>
                          <a:chExt cx="6513454" cy="1393058"/>
                        </a:xfrm>
                      </wpg:grpSpPr>
                      <wps:wsp>
                        <wps:cNvPr id="253" name="Rectangle: Diagonal Corners Rounded 253"/>
                        <wps:cNvSpPr/>
                        <wps:spPr>
                          <a:xfrm>
                            <a:off x="-9" y="-26"/>
                            <a:ext cx="6501130" cy="13884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AE4BF0F" w14:textId="77777777" w:rsidR="007E7823" w:rsidRDefault="007E7823" w:rsidP="007E7823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74826342" w14:textId="6834BFE9" w:rsidR="007E7823" w:rsidRDefault="007E7823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Khoảng cách từ một điểm đến một đường </w:t>
                              </w:r>
                            </w:p>
                            <w:tbl>
                              <w:tblPr>
                                <w:tblStyle w:val="TableGrid"/>
                                <w:tblW w:w="98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70"/>
                                <w:gridCol w:w="3725"/>
                              </w:tblGrid>
                              <w:tr w:rsidR="003620CB" w14:paraId="3C5A63CC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5DBA4C7A" w14:textId="77777777" w:rsidR="003620CB" w:rsidRPr="003B6848" w:rsidRDefault="003620CB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851"/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Khoảng cách từ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18" w14:anchorId="6AADE844">
                                        <v:shape id="_x0000_i1139" type="#_x0000_t75" style="width:49.5pt;height:16.5pt" o:ole="">
                                          <v:imagedata r:id="rId330" o:title=""/>
                                        </v:shape>
                                        <o:OLEObject Type="Embed" ProgID="Equation.DSMT4" ShapeID="_x0000_i1139" DrawAspect="Content" ObjectID="_1690177004" r:id="rId331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đến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607" w:dyaOrig="301" w14:anchorId="2CB4772F">
                                        <v:shape id="_x0000_i1141" type="#_x0000_t75" style="width:81pt;height:15pt" o:ole="">
                                          <v:imagedata r:id="rId332" o:title=""/>
                                        </v:shape>
                                        <o:OLEObject Type="Embed" ProgID="Equation.DSMT4" ShapeID="_x0000_i1141" DrawAspect="Content" ObjectID="_1690177005" r:id="rId33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được tính theo công thức</w:t>
                                    </w:r>
                                  </w:p>
                                  <w:p w14:paraId="4F14BF82" w14:textId="6D9E1A4F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38"/>
                                        <w:sz w:val="24"/>
                                        <w:szCs w:val="24"/>
                                      </w:rPr>
                                      <w:object w:dxaOrig="2847" w:dyaOrig="854" w14:anchorId="224D10EE">
                                        <v:shape id="_x0000_i1143" type="#_x0000_t75" style="width:142.5pt;height:42pt" o:ole="">
                                          <v:imagedata r:id="rId334" o:title=""/>
                                        </v:shape>
                                        <o:OLEObject Type="Embed" ProgID="Equation.DSMT4" ShapeID="_x0000_i1143" DrawAspect="Content" ObjectID="_1690177006" r:id="rId335"/>
                                      </w:object>
                                    </w:r>
                                  </w:p>
                                  <w:p w14:paraId="6A03BA3C" w14:textId="77777777" w:rsidR="003620CB" w:rsidRPr="003B6848" w:rsidRDefault="003620CB" w:rsidP="00D83BB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3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34B6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Cho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018F3F8D">
                                        <v:shape id="_x0000_i1145" type="#_x0000_t75" style="width:94.5pt;height:15pt" o:ole="">
                                          <v:imagedata r:id="rId336" o:title=""/>
                                        </v:shape>
                                        <o:OLEObject Type="Embed" ProgID="Equation.DSMT4" ShapeID="_x0000_i1145" DrawAspect="Content" ObjectID="_1690177007" r:id="rId33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6F85A377">
                                        <v:shape id="_x0000_i1147" type="#_x0000_t75" style="width:96.75pt;height:15pt" o:ole="">
                                          <v:imagedata r:id="rId338" o:title=""/>
                                        </v:shape>
                                        <o:OLEObject Type="Embed" ProgID="Equation.DSMT4" ShapeID="_x0000_i1147" DrawAspect="Content" ObjectID="_1690177008" r:id="rId33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nhau thì phương trình hai đường phân giác của góc tạo bởi hai đường thẳng trên là:</w:t>
                                    </w:r>
                                  </w:p>
                                  <w:p w14:paraId="73FF3214" w14:textId="2C0C9219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      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2"/>
                                        <w:sz w:val="24"/>
                                        <w:szCs w:val="24"/>
                                      </w:rPr>
                                      <w:object w:dxaOrig="3466" w:dyaOrig="854" w14:anchorId="74DD029E">
                                        <v:shape id="_x0000_i1149" type="#_x0000_t75" style="width:174pt;height:42pt" o:ole="">
                                          <v:imagedata r:id="rId340" o:title=""/>
                                        </v:shape>
                                        <o:OLEObject Type="Embed" ProgID="Equation.DSMT4" ShapeID="_x0000_i1149" DrawAspect="Content" ObjectID="_1690177009" r:id="rId341"/>
                                      </w:object>
                                    </w:r>
                                  </w:p>
                                  <w:p w14:paraId="20312B0B" w14:textId="77777777" w:rsidR="003620CB" w:rsidRDefault="003620CB" w:rsidP="003620CB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41" w:type="dxa"/>
                                  </w:tcPr>
                                  <w:p w14:paraId="194D0F8D" w14:textId="22529CAD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6514FB2" wp14:editId="10F39726">
                                          <wp:extent cx="1828800" cy="1492250"/>
                                          <wp:effectExtent l="0" t="0" r="0" b="0"/>
                                          <wp:docPr id="1785070346" name="Picture 17850703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4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35104" cy="149739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AB336B2" w14:textId="77777777" w:rsidR="003620CB" w:rsidRPr="003B6848" w:rsidRDefault="003620CB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C244EC" w14:textId="675CB58E" w:rsidR="007E7823" w:rsidRPr="003B6848" w:rsidRDefault="007E7823" w:rsidP="007E782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ADAF085" w14:textId="77777777" w:rsidR="007E7823" w:rsidRPr="00DD312B" w:rsidRDefault="007E7823" w:rsidP="007E782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</w:p>
                            <w:p w14:paraId="44243991" w14:textId="77777777" w:rsidR="007E7823" w:rsidRDefault="007E7823" w:rsidP="007E7823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4" name="Group 25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024" name="Rectangle: Folded Corner 212457302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2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C56B3D5" w14:textId="29022999" w:rsidR="007E7823" w:rsidRDefault="007E7823" w:rsidP="007E7823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7F178E" id="_x0000_s1110" style="width:520.9pt;height:232.5pt;mso-position-horizontal-relative:char;mso-position-vertical-relative:line" coordorigin="-123,-46" coordsize="65134,13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">
                <v:shape id="Rectangle: Diagonal Corners Rounded 253" o:spid="_x0000_s1111" style="position:absolute;width:65011;height:13884;visibility:visible;mso-wrap-style:square;v-text-anchor:middle" coordsize="6501130,1388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" adj="-11796480,,5400" path="m13149,l6464364,v20305,,36766,16461,36766,36766l6501130,1375307v,7262,-5887,13149,-13149,13149l36766,1388456c16461,1388456,,1371995,,1351690l,13149c,5887,5887,,13149,xe" filled="f" strokecolor="#2f528f">
                  <v:stroke joinstyle="miter"/>
                  <v:formulas/>
                  <v:path arrowok="t" o:connecttype="custom" o:connectlocs="13149,0;6464364,0;6501130,36766;6501130,1375307;6487981,1388456;36766,1388456;0,1351690;0,13149;13149,0" o:connectangles="0,0,0,0,0,0,0,0,0" textboxrect="0,0,6501130,1388456"/>
                  <v:textbox>
                    <w:txbxContent>
                      <w:p w14:paraId="3AE4BF0F" w14:textId="77777777" w:rsidR="007E7823" w:rsidRDefault="007E7823" w:rsidP="007E7823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74826342" w14:textId="6834BFE9" w:rsidR="007E7823" w:rsidRDefault="007E7823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Khoảng cách từ một điểm đến một đường </w:t>
                        </w:r>
                      </w:p>
                      <w:tbl>
                        <w:tblPr>
                          <w:tblStyle w:val="TableGrid"/>
                          <w:tblW w:w="98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170"/>
                          <w:gridCol w:w="3725"/>
                        </w:tblGrid>
                        <w:tr w:rsidR="003620CB" w14:paraId="3C5A63CC" w14:textId="77777777" w:rsidTr="003620CB">
                          <w:tc>
                            <w:tcPr>
                              <w:tcW w:w="5954" w:type="dxa"/>
                            </w:tcPr>
                            <w:p w14:paraId="5DBA4C7A" w14:textId="77777777" w:rsidR="003620CB" w:rsidRPr="003B6848" w:rsidRDefault="003620CB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851"/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Khoảng cách từ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18" w14:anchorId="6AADE844">
                                  <v:shape id="_x0000_i1139" type="#_x0000_t75" style="width:49.5pt;height:16.5pt" o:ole="">
                                    <v:imagedata r:id="rId330" o:title=""/>
                                  </v:shape>
                                  <o:OLEObject Type="Embed" ProgID="Equation.DSMT4" ShapeID="_x0000_i1139" DrawAspect="Content" ObjectID="_1690177004" r:id="rId34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đến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607" w:dyaOrig="301" w14:anchorId="2CB4772F">
                                  <v:shape id="_x0000_i1141" type="#_x0000_t75" style="width:81pt;height:15pt" o:ole="">
                                    <v:imagedata r:id="rId332" o:title=""/>
                                  </v:shape>
                                  <o:OLEObject Type="Embed" ProgID="Equation.DSMT4" ShapeID="_x0000_i1141" DrawAspect="Content" ObjectID="_1690177005" r:id="rId34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được tính theo công thức</w:t>
                              </w:r>
                            </w:p>
                            <w:p w14:paraId="4F14BF82" w14:textId="6D9E1A4F" w:rsidR="003620CB" w:rsidRPr="003B6848" w:rsidRDefault="003620CB" w:rsidP="003620CB">
                              <w:pPr>
                                <w:widowControl w:val="0"/>
                                <w:tabs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position w:val="-38"/>
                                  <w:sz w:val="24"/>
                                  <w:szCs w:val="24"/>
                                </w:rPr>
                                <w:object w:dxaOrig="2847" w:dyaOrig="854" w14:anchorId="224D10EE">
                                  <v:shape id="_x0000_i1143" type="#_x0000_t75" style="width:142.5pt;height:42pt" o:ole="">
                                    <v:imagedata r:id="rId334" o:title=""/>
                                  </v:shape>
                                  <o:OLEObject Type="Embed" ProgID="Equation.DSMT4" ShapeID="_x0000_i1143" DrawAspect="Content" ObjectID="_1690177006" r:id="rId345"/>
                                </w:object>
                              </w:r>
                            </w:p>
                            <w:p w14:paraId="6A03BA3C" w14:textId="77777777" w:rsidR="003620CB" w:rsidRPr="003B6848" w:rsidRDefault="003620CB" w:rsidP="00D83BB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3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34B6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018F3F8D">
                                  <v:shape id="_x0000_i1145" type="#_x0000_t75" style="width:94.5pt;height:15pt" o:ole="">
                                    <v:imagedata r:id="rId336" o:title=""/>
                                  </v:shape>
                                  <o:OLEObject Type="Embed" ProgID="Equation.DSMT4" ShapeID="_x0000_i1145" DrawAspect="Content" ObjectID="_1690177007" r:id="rId34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6F85A377">
                                  <v:shape id="_x0000_i1147" type="#_x0000_t75" style="width:96.75pt;height:15pt" o:ole="">
                                    <v:imagedata r:id="rId338" o:title=""/>
                                  </v:shape>
                                  <o:OLEObject Type="Embed" ProgID="Equation.DSMT4" ShapeID="_x0000_i1147" DrawAspect="Content" ObjectID="_1690177008" r:id="rId34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thì phương trình hai đường phân giác của góc tạo bởi hai đường thẳng trên là:</w:t>
                              </w:r>
                            </w:p>
                            <w:p w14:paraId="73FF3214" w14:textId="2C0C9219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 xml:space="preserve">       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2"/>
                                  <w:sz w:val="24"/>
                                  <w:szCs w:val="24"/>
                                </w:rPr>
                                <w:object w:dxaOrig="3466" w:dyaOrig="854" w14:anchorId="74DD029E">
                                  <v:shape id="_x0000_i1149" type="#_x0000_t75" style="width:174pt;height:42pt" o:ole="">
                                    <v:imagedata r:id="rId340" o:title=""/>
                                  </v:shape>
                                  <o:OLEObject Type="Embed" ProgID="Equation.DSMT4" ShapeID="_x0000_i1149" DrawAspect="Content" ObjectID="_1690177009" r:id="rId348"/>
                                </w:object>
                              </w:r>
                            </w:p>
                            <w:p w14:paraId="20312B0B" w14:textId="77777777" w:rsidR="003620CB" w:rsidRDefault="003620CB" w:rsidP="003620CB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41" w:type="dxa"/>
                            </w:tcPr>
                            <w:p w14:paraId="194D0F8D" w14:textId="22529CAD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6514FB2" wp14:editId="10F39726">
                                    <wp:extent cx="1828800" cy="1492250"/>
                                    <wp:effectExtent l="0" t="0" r="0" b="0"/>
                                    <wp:docPr id="1785070346" name="Picture 17850703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4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35104" cy="149739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AB336B2" w14:textId="77777777" w:rsidR="003620CB" w:rsidRPr="003B6848" w:rsidRDefault="003620CB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C244EC" w14:textId="675CB58E" w:rsidR="007E7823" w:rsidRPr="003B6848" w:rsidRDefault="007E7823" w:rsidP="007E782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ind w:firstLine="284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ADAF085" w14:textId="77777777" w:rsidR="007E7823" w:rsidRPr="00DD312B" w:rsidRDefault="007E7823" w:rsidP="007E782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</w:p>
                      <w:p w14:paraId="44243991" w14:textId="77777777" w:rsidR="007E7823" w:rsidRDefault="007E7823" w:rsidP="007E7823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54" o:spid="_x0000_s111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shape id="Rectangle: Folded Corner 2124573024" o:spid="_x0000_s111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1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8m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" filled="f" stroked="f">
                    <v:textbox>
                      <w:txbxContent>
                        <w:p w14:paraId="5C56B3D5" w14:textId="29022999" w:rsidR="007E7823" w:rsidRDefault="007E7823" w:rsidP="007E7823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C30582D" w14:textId="77777777" w:rsidR="003E06B1" w:rsidRPr="004568FC" w:rsidRDefault="005436C3" w:rsidP="003E06B1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11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0Q3qQ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">
                <v:group id="Group 460" o:spid="_x0000_s111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11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11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11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12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12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12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12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12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2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2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2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2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3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3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3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3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1879DBB1" w:rsidR="00993994" w:rsidRPr="004568FC" w:rsidRDefault="00993994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2BB0AE3C">
                <wp:extent cx="6547104" cy="1310019"/>
                <wp:effectExtent l="0" t="19050" r="25400" b="234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0019"/>
                          <a:chOff x="0" y="0"/>
                          <a:chExt cx="6547104" cy="127290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02"/>
                            <a:ext cx="6547104" cy="101230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93EED57" w14:textId="047C6C7D" w:rsidR="00E62F77" w:rsidRPr="007B6D41" w:rsidRDefault="00007F50" w:rsidP="00D83BB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Thay tọa độ điểm vào đường thẳng để thử.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740165" cy="571533"/>
                            <a:chOff x="150812" y="0"/>
                            <a:chExt cx="4740446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740446" cy="485775"/>
                              <a:chOff x="150812" y="0"/>
                              <a:chExt cx="4740446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4707166" cy="485775"/>
                                <a:chOff x="184092" y="0"/>
                                <a:chExt cx="4707166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90"/>
                                  <a:ext cx="47071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218947" cy="485775"/>
                                  <a:chOff x="1502180" y="0"/>
                                  <a:chExt cx="321894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3109413" cy="369570"/>
                                    <a:chOff x="1611714" y="104387"/>
                                    <a:chExt cx="3109413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59"/>
                                      <a:ext cx="295994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1F45BB0E" w:rsidR="00E62F77" w:rsidRPr="00007F50" w:rsidRDefault="00007F50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7F5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Kiểm tra điểm thuộc đường thẳng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34" style="width:515.5pt;height:103.15pt;mso-position-horizontal-relative:char;mso-position-vertical-relative:line" coordsize="65471,12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">
                <v:shape id="Rectangle: Diagonal Corners Rounded 1" o:spid="_x0000_s1135" style="position:absolute;top:2606;width:65471;height:101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2784;6547104,1002718;6532329,1012304;112179,1012304;0,939520;0,9586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93EED57" w14:textId="047C6C7D" w:rsidR="00E62F77" w:rsidRPr="007B6D41" w:rsidRDefault="00007F50" w:rsidP="00D83BB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Thay tọa độ điểm vào đường thẳng để thử.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36" style="position:absolute;left:1508;width:47401;height:5715" coordorigin="1508" coordsize="474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37" style="position:absolute;left:1508;width:47404;height:4857" coordorigin="1508" coordsize="474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38" style="position:absolute;left:1840;width:47072;height:4857" coordorigin="1840" coordsize="4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39" style="position:absolute;left:1840;top:380;width:47072;height:4476;visibility:visible;mso-wrap-style:square;v-text-anchor:middle" coordsize="47071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" path="m,l4552442,r154724,154724l4707166,447554,,447554,,xe" fillcolor="#efddf6 [663]" stroked="f" strokeweight="1.25pt">
                        <v:fill r:id="rId349" o:title="" color2="#fffff7" type="pattern"/>
                        <v:path arrowok="t" o:connecttype="custom" o:connectlocs="0,0;4552442,0;4707166,154724;4707166,447554;0,447554;0,0" o:connectangles="0,0,0,0,0,0"/>
                      </v:shape>
                      <v:group id="Group 468" o:spid="_x0000_s1140" style="position:absolute;left:15021;width:32190;height:4857" coordorigin="15021" coordsize="321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41" style="position:absolute;left:16117;top:1043;width:31094;height:3696" coordorigin="16117,1043" coordsize="3109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42" type="#_x0000_t55" style="position:absolute;left:17611;top:1051;width:2960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" adj="2112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1F45BB0E" w:rsidR="00E62F77" w:rsidRPr="00007F50" w:rsidRDefault="00007F50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07F5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Kiểm tra điểm thuộc đường thẳng 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4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4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4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4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4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4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5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5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58F75D" w14:textId="27CFBD8A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5C497416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366AC663">
          <v:shape id="_x0000_i1150" type="#_x0000_t75" style="width:81pt;height:16.5pt" o:ole="">
            <v:imagedata r:id="rId350" o:title=""/>
          </v:shape>
          <o:OLEObject Type="Embed" ProgID="Equation.DSMT4" ShapeID="_x0000_i1150" DrawAspect="Content" ObjectID="_1690172451" r:id="rId3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nằm trên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949A7EB">
          <v:shape id="_x0000_i1151" type="#_x0000_t75" style="width:9.75pt;height:12.75pt" o:ole="">
            <v:imagedata r:id="rId352" o:title=""/>
          </v:shape>
          <o:OLEObject Type="Embed" ProgID="Equation.DSMT4" ShapeID="_x0000_i1151" DrawAspect="Content" ObjectID="_1690172452" r:id="rId353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08F7502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90" w:dyaOrig="405" w14:anchorId="59BBC80C">
          <v:shape id="_x0000_i1152" type="#_x0000_t75" style="width:34.5pt;height:19.5pt" o:ole="">
            <v:imagedata r:id="rId354" o:title=""/>
          </v:shape>
          <o:OLEObject Type="Embed" ProgID="Equation.DSMT4" ShapeID="_x0000_i1152" DrawAspect="Content" ObjectID="_1690172453" r:id="rId3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13F660DC">
          <v:shape id="_x0000_i1153" type="#_x0000_t75" style="width:45pt;height:34.5pt" o:ole="">
            <v:imagedata r:id="rId356" o:title=""/>
          </v:shape>
          <o:OLEObject Type="Embed" ProgID="Equation.DSMT4" ShapeID="_x0000_i1153" DrawAspect="Content" ObjectID="_1690172454" r:id="rId3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20" w:dyaOrig="690" w14:anchorId="6DEE8BFF">
          <v:shape id="_x0000_i1154" type="#_x0000_t75" style="width:51pt;height:34.5pt" o:ole="">
            <v:imagedata r:id="rId358" o:title=""/>
          </v:shape>
          <o:OLEObject Type="Embed" ProgID="Equation.DSMT4" ShapeID="_x0000_i1154" DrawAspect="Content" ObjectID="_1690172455" r:id="rId3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15" w:dyaOrig="405" w14:anchorId="737D98B0">
          <v:shape id="_x0000_i1155" type="#_x0000_t75" style="width:45pt;height:19.5pt" o:ole="">
            <v:imagedata r:id="rId360" o:title=""/>
          </v:shape>
          <o:OLEObject Type="Embed" ProgID="Equation.DSMT4" ShapeID="_x0000_i1155" DrawAspect="Content" ObjectID="_1690172456" r:id="rId3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2C9B731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8584ED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04965CC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34579D3C">
          <v:shape id="_x0000_i1156" type="#_x0000_t75" style="width:45pt;height:34.5pt" o:ole="">
            <v:imagedata r:id="rId356" o:title=""/>
          </v:shape>
          <o:OLEObject Type="Embed" ProgID="Equation.DSMT4" ShapeID="_x0000_i1156" DrawAspect="Content" ObjectID="_1690172457" r:id="rId36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>vào đường thẳng</w:t>
      </w:r>
      <w:r w:rsidRPr="004568FC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2037E608">
          <v:shape id="_x0000_i1157" type="#_x0000_t75" style="width:81pt;height:16.5pt" o:ole="">
            <v:imagedata r:id="rId350" o:title=""/>
          </v:shape>
          <o:OLEObject Type="Embed" ProgID="Equation.DSMT4" ShapeID="_x0000_i1157" DrawAspect="Content" ObjectID="_1690172458" r:id="rId3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được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1B809594">
          <v:shape id="_x0000_i1158" type="#_x0000_t75" style="width:70.5pt;height:30pt" o:ole="">
            <v:imagedata r:id="rId364" o:title=""/>
          </v:shape>
          <o:OLEObject Type="Embed" ProgID="Equation.DSMT4" ShapeID="_x0000_i1158" DrawAspect="Content" ObjectID="_1690172459" r:id="rId3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AD2F397" w14:textId="77777777" w:rsidR="007722A7" w:rsidRPr="004568FC" w:rsidRDefault="007722A7" w:rsidP="007722A7">
      <w:pPr>
        <w:ind w:left="1000" w:hanging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50" w:dyaOrig="720" w14:anchorId="2EF70BFC">
          <v:shape id="_x0000_i1159" type="#_x0000_t75" style="width:66.75pt;height:36pt" o:ole="">
            <v:imagedata r:id="rId366" o:title=""/>
          </v:shape>
          <o:OLEObject Type="Embed" ProgID="Equation.DSMT4" ShapeID="_x0000_i1159" DrawAspect="Content" ObjectID="_1690172460" r:id="rId3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điểm nào trong các điểm sau đây?</w:t>
      </w:r>
    </w:p>
    <w:p w14:paraId="49D7AF56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70" w:dyaOrig="405" w14:anchorId="56938562">
          <v:shape id="_x0000_i1160" type="#_x0000_t75" style="width:58.5pt;height:19.5pt" o:ole="">
            <v:imagedata r:id="rId368" o:title=""/>
          </v:shape>
          <o:OLEObject Type="Embed" ProgID="Equation.DSMT4" ShapeID="_x0000_i1160" DrawAspect="Content" ObjectID="_1690172461" r:id="rId36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7470DB56">
          <v:shape id="_x0000_i1161" type="#_x0000_t75" style="width:42pt;height:19.5pt" o:ole="">
            <v:imagedata r:id="rId370" o:title=""/>
          </v:shape>
          <o:OLEObject Type="Embed" ProgID="Equation.DSMT4" ShapeID="_x0000_i1161" DrawAspect="Content" ObjectID="_1690172462" r:id="rId371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35" w:dyaOrig="405" w14:anchorId="289B712C">
          <v:shape id="_x0000_i1162" type="#_x0000_t75" style="width:52.5pt;height:19.5pt" o:ole="">
            <v:imagedata r:id="rId372" o:title=""/>
          </v:shape>
          <o:OLEObject Type="Embed" ProgID="Equation.DSMT4" ShapeID="_x0000_i1162" DrawAspect="Content" ObjectID="_1690172463" r:id="rId37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25" w:dyaOrig="405" w14:anchorId="6E51736F">
          <v:shape id="_x0000_i1163" type="#_x0000_t75" style="width:42pt;height:19.5pt" o:ole="">
            <v:imagedata r:id="rId374" o:title=""/>
          </v:shape>
          <o:OLEObject Type="Embed" ProgID="Equation.DSMT4" ShapeID="_x0000_i1163" DrawAspect="Content" ObjectID="_1690172464" r:id="rId375"/>
        </w:object>
      </w:r>
    </w:p>
    <w:p w14:paraId="726E5B05" w14:textId="77777777" w:rsidR="007722A7" w:rsidRPr="004568FC" w:rsidRDefault="007722A7" w:rsidP="007722A7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EA6B46C" w14:textId="77777777" w:rsidR="007722A7" w:rsidRPr="004568FC" w:rsidRDefault="007722A7" w:rsidP="007722A7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B</w:t>
      </w:r>
    </w:p>
    <w:p w14:paraId="2C64526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45C649FB">
          <v:shape id="_x0000_i1164" type="#_x0000_t75" style="width:49.5pt;height:19.5pt" o:ole="">
            <v:imagedata r:id="rId376" o:title=""/>
          </v:shape>
          <o:OLEObject Type="Embed" ProgID="Equation.DSMT4" ShapeID="_x0000_i1164" DrawAspect="Content" ObjectID="_1690172465" r:id="rId3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6311084F">
          <v:shape id="_x0000_i1165" type="#_x0000_t75" style="width:11.25pt;height:15pt" o:ole="">
            <v:imagedata r:id="rId378" o:title=""/>
          </v:shape>
          <o:OLEObject Type="Embed" ProgID="Equation.DSMT4" ShapeID="_x0000_i1165" DrawAspect="Content" ObjectID="_1690172466" r:id="rId3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2025" w:dyaOrig="1005" w14:anchorId="1F78AEA5">
          <v:shape id="_x0000_i1166" type="#_x0000_t75" style="width:102pt;height:49.5pt" o:ole="">
            <v:imagedata r:id="rId380" o:title=""/>
          </v:shape>
          <o:OLEObject Type="Embed" ProgID="Equation.DSMT4" ShapeID="_x0000_i1166" DrawAspect="Content" ObjectID="_1690172467" r:id="rId381"/>
        </w:object>
      </w:r>
    </w:p>
    <w:p w14:paraId="1FB9F19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3D0B1A7">
          <v:shape id="_x0000_i1167" type="#_x0000_t75" style="width:16.5pt;height:12.75pt" o:ole="">
            <v:imagedata r:id="rId382" o:title=""/>
          </v:shape>
          <o:OLEObject Type="Embed" ProgID="Equation.DSMT4" ShapeID="_x0000_i1167" DrawAspect="Content" ObjectID="_1690172468" r:id="rId3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283C38F9">
          <v:shape id="_x0000_i1168" type="#_x0000_t75" style="width:49.5pt;height:19.5pt" o:ole="">
            <v:imagedata r:id="rId376" o:title=""/>
          </v:shape>
          <o:OLEObject Type="Embed" ProgID="Equation.DSMT4" ShapeID="_x0000_i1168" DrawAspect="Content" ObjectID="_1690172469" r:id="rId3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962721D">
          <v:shape id="_x0000_i1169" type="#_x0000_t75" style="width:11.25pt;height:15pt" o:ole="">
            <v:imagedata r:id="rId378" o:title=""/>
          </v:shape>
          <o:OLEObject Type="Embed" ProgID="Equation.DSMT4" ShapeID="_x0000_i1169" DrawAspect="Content" ObjectID="_1690172470" r:id="rId3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B76F6B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0C08B37">
          <v:shape id="_x0000_i1170" type="#_x0000_t75" style="width:36pt;height:19.5pt" o:ole="">
            <v:imagedata r:id="rId386" o:title=""/>
          </v:shape>
          <o:OLEObject Type="Embed" ProgID="Equation.DSMT4" ShapeID="_x0000_i1170" DrawAspect="Content" ObjectID="_1690172471" r:id="rId3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35A99E2A">
          <v:shape id="_x0000_i1171" type="#_x0000_t75" style="width:11.25pt;height:15pt" o:ole="">
            <v:imagedata r:id="rId378" o:title=""/>
          </v:shape>
          <o:OLEObject Type="Embed" ProgID="Equation.DSMT4" ShapeID="_x0000_i1171" DrawAspect="Content" ObjectID="_1690172472" r:id="rId3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070" w:dyaOrig="720" w14:anchorId="47257B49">
          <v:shape id="_x0000_i1172" type="#_x0000_t75" style="width:102.75pt;height:36pt" o:ole="">
            <v:imagedata r:id="rId389" o:title=""/>
          </v:shape>
          <o:OLEObject Type="Embed" ProgID="Equation.DSMT4" ShapeID="_x0000_i1172" DrawAspect="Content" ObjectID="_1690172473" r:id="rId390"/>
        </w:object>
      </w:r>
    </w:p>
    <w:p w14:paraId="5DE3ACC9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03F78B0C">
          <v:shape id="_x0000_i1173" type="#_x0000_t75" style="width:16.5pt;height:12.75pt" o:ole="">
            <v:imagedata r:id="rId382" o:title=""/>
          </v:shape>
          <o:OLEObject Type="Embed" ProgID="Equation.DSMT4" ShapeID="_x0000_i1173" DrawAspect="Content" ObjectID="_1690172474" r:id="rId3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A9DF193">
          <v:shape id="_x0000_i1174" type="#_x0000_t75" style="width:36pt;height:19.5pt" o:ole="">
            <v:imagedata r:id="rId392" o:title=""/>
          </v:shape>
          <o:OLEObject Type="Embed" ProgID="Equation.DSMT4" ShapeID="_x0000_i1174" DrawAspect="Content" ObjectID="_1690172475" r:id="rId3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849604E">
          <v:shape id="_x0000_i1175" type="#_x0000_t75" style="width:11.25pt;height:15pt" o:ole="">
            <v:imagedata r:id="rId378" o:title=""/>
          </v:shape>
          <o:OLEObject Type="Embed" ProgID="Equation.DSMT4" ShapeID="_x0000_i1175" DrawAspect="Content" ObjectID="_1690172476" r:id="rId3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26880DA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2006A41">
          <v:shape id="_x0000_i1176" type="#_x0000_t75" style="width:55.5pt;height:19.5pt" o:ole="">
            <v:imagedata r:id="rId395" o:title=""/>
          </v:shape>
          <o:OLEObject Type="Embed" ProgID="Equation.DSMT4" ShapeID="_x0000_i1176" DrawAspect="Content" ObjectID="_1690172477" r:id="rId3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4F8F1E5">
          <v:shape id="_x0000_i1177" type="#_x0000_t75" style="width:11.25pt;height:15pt" o:ole="">
            <v:imagedata r:id="rId378" o:title=""/>
          </v:shape>
          <o:OLEObject Type="Embed" ProgID="Equation.DSMT4" ShapeID="_x0000_i1177" DrawAspect="Content" ObjectID="_1690172478" r:id="rId3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50" w:dyaOrig="720" w14:anchorId="5D648D18">
          <v:shape id="_x0000_i1178" type="#_x0000_t75" style="width:113.25pt;height:36pt" o:ole="">
            <v:imagedata r:id="rId398" o:title=""/>
          </v:shape>
          <o:OLEObject Type="Embed" ProgID="Equation.DSMT4" ShapeID="_x0000_i1178" DrawAspect="Content" ObjectID="_1690172479" r:id="rId399"/>
        </w:object>
      </w:r>
    </w:p>
    <w:p w14:paraId="7E23D8E6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585C6AE">
          <v:shape id="_x0000_i1179" type="#_x0000_t75" style="width:16.5pt;height:12.75pt" o:ole="">
            <v:imagedata r:id="rId382" o:title=""/>
          </v:shape>
          <o:OLEObject Type="Embed" ProgID="Equation.DSMT4" ShapeID="_x0000_i1179" DrawAspect="Content" ObjectID="_1690172480" r:id="rId4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823EFCF">
          <v:shape id="_x0000_i1180" type="#_x0000_t75" style="width:55.5pt;height:19.5pt" o:ole="">
            <v:imagedata r:id="rId395" o:title=""/>
          </v:shape>
          <o:OLEObject Type="Embed" ProgID="Equation.DSMT4" ShapeID="_x0000_i1180" DrawAspect="Content" ObjectID="_1690172481" r:id="rId4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5B38F93">
          <v:shape id="_x0000_i1181" type="#_x0000_t75" style="width:11.25pt;height:15pt" o:ole="">
            <v:imagedata r:id="rId378" o:title=""/>
          </v:shape>
          <o:OLEObject Type="Embed" ProgID="Equation.DSMT4" ShapeID="_x0000_i1181" DrawAspect="Content" ObjectID="_1690172482" r:id="rId4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E81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5497B6CB">
          <v:shape id="_x0000_i1182" type="#_x0000_t75" style="width:38.25pt;height:19.5pt" o:ole="">
            <v:imagedata r:id="rId403" o:title=""/>
          </v:shape>
          <o:OLEObject Type="Embed" ProgID="Equation.DSMT4" ShapeID="_x0000_i1182" DrawAspect="Content" ObjectID="_1690172483" r:id="rId4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5B4C7305">
          <v:shape id="_x0000_i1183" type="#_x0000_t75" style="width:11.25pt;height:15pt" o:ole="">
            <v:imagedata r:id="rId378" o:title=""/>
          </v:shape>
          <o:OLEObject Type="Embed" ProgID="Equation.DSMT4" ShapeID="_x0000_i1183" DrawAspect="Content" ObjectID="_1690172484" r:id="rId4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935" w:dyaOrig="720" w14:anchorId="1EE56886">
          <v:shape id="_x0000_i1184" type="#_x0000_t75" style="width:96.75pt;height:36pt" o:ole="">
            <v:imagedata r:id="rId406" o:title=""/>
          </v:shape>
          <o:OLEObject Type="Embed" ProgID="Equation.DSMT4" ShapeID="_x0000_i1184" DrawAspect="Content" ObjectID="_1690172485" r:id="rId407"/>
        </w:object>
      </w:r>
    </w:p>
    <w:p w14:paraId="2E899B58" w14:textId="77777777" w:rsidR="007722A7" w:rsidRPr="004568FC" w:rsidRDefault="007722A7" w:rsidP="007722A7">
      <w:pPr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61E7B11F">
          <v:shape id="_x0000_i1185" type="#_x0000_t75" style="width:16.5pt;height:12.75pt" o:ole="">
            <v:imagedata r:id="rId382" o:title=""/>
          </v:shape>
          <o:OLEObject Type="Embed" ProgID="Equation.DSMT4" ShapeID="_x0000_i1185" DrawAspect="Content" ObjectID="_1690172486" r:id="rId4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1082E74E">
          <v:shape id="_x0000_i1186" type="#_x0000_t75" style="width:38.25pt;height:19.5pt" o:ole="">
            <v:imagedata r:id="rId409" o:title=""/>
          </v:shape>
          <o:OLEObject Type="Embed" ProgID="Equation.DSMT4" ShapeID="_x0000_i1186" DrawAspect="Content" ObjectID="_1690172487" r:id="rId4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8F0442D">
          <v:shape id="_x0000_i1187" type="#_x0000_t75" style="width:11.25pt;height:15pt" o:ole="">
            <v:imagedata r:id="rId378" o:title=""/>
          </v:shape>
          <o:OLEObject Type="Embed" ProgID="Equation.DSMT4" ShapeID="_x0000_i1187" DrawAspect="Content" ObjectID="_1690172488" r:id="rId4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0194DA4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474259A">
          <v:shape id="_x0000_i1188" type="#_x0000_t75" style="width:23.25pt;height:16.5pt" o:ole="">
            <v:imagedata r:id="rId412" o:title=""/>
          </v:shape>
          <o:OLEObject Type="Embed" ProgID="Equation.DSMT4" ShapeID="_x0000_i1188" DrawAspect="Content" ObjectID="_1690172489" r:id="rId4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20" w:dyaOrig="720" w14:anchorId="76D341B6">
          <v:shape id="_x0000_i1189" type="#_x0000_t75" style="width:66pt;height:36pt" o:ole="">
            <v:imagedata r:id="rId414" o:title=""/>
          </v:shape>
          <o:OLEObject Type="Embed" ProgID="Equation.DSMT4" ShapeID="_x0000_i1189" DrawAspect="Content" ObjectID="_1690172490" r:id="rId4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nào trong các điểm cho dưới đây?</w:t>
      </w:r>
    </w:p>
    <w:p w14:paraId="15C48225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05" w14:anchorId="218CC8DF">
          <v:shape id="_x0000_i1190" type="#_x0000_t75" style="width:41.25pt;height:19.5pt" o:ole="">
            <v:imagedata r:id="rId416" o:title=""/>
          </v:shape>
          <o:OLEObject Type="Embed" ProgID="Equation.DSMT4" ShapeID="_x0000_i1190" DrawAspect="Content" ObjectID="_1690172491" r:id="rId4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3102E044">
          <v:shape id="_x0000_i1191" type="#_x0000_t75" style="width:54.75pt;height:19.5pt" o:ole="">
            <v:imagedata r:id="rId418" o:title=""/>
          </v:shape>
          <o:OLEObject Type="Embed" ProgID="Equation.DSMT4" ShapeID="_x0000_i1191" DrawAspect="Content" ObjectID="_1690172492" r:id="rId41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6624E98">
          <v:shape id="_x0000_i1192" type="#_x0000_t75" style="width:43.5pt;height:19.5pt" o:ole="">
            <v:imagedata r:id="rId420" o:title=""/>
          </v:shape>
          <o:OLEObject Type="Embed" ProgID="Equation.DSMT4" ShapeID="_x0000_i1192" DrawAspect="Content" ObjectID="_1690172493" r:id="rId4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146DF869">
          <v:shape id="_x0000_i1193" type="#_x0000_t75" style="width:48.75pt;height:19.5pt" o:ole="">
            <v:imagedata r:id="rId422" o:title=""/>
          </v:shape>
          <o:OLEObject Type="Embed" ProgID="Equation.DSMT4" ShapeID="_x0000_i1193" DrawAspect="Content" ObjectID="_1690172494" r:id="rId4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C178C5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F42E14D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3CA289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9DF89CB">
          <v:shape id="_x0000_i1194" type="#_x0000_t75" style="width:59.25pt;height:16.5pt" o:ole="">
            <v:imagedata r:id="rId424" o:title=""/>
          </v:shape>
          <o:OLEObject Type="Embed" ProgID="Equation.DSMT4" ShapeID="_x0000_i1194" DrawAspect="Content" ObjectID="_1690172495" r:id="rId4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đường thảng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55" w14:anchorId="6FB60CAE">
          <v:shape id="_x0000_i1195" type="#_x0000_t75" style="width:11.25pt;height:12.75pt" o:ole="">
            <v:imagedata r:id="rId426" o:title=""/>
          </v:shape>
          <o:OLEObject Type="Embed" ProgID="Equation.DSMT4" ShapeID="_x0000_i1195" DrawAspect="Content" ObjectID="_1690172496" r:id="rId4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nhận thấy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60" w:dyaOrig="405" w14:anchorId="36116A8B">
          <v:shape id="_x0000_i1196" type="#_x0000_t75" style="width:63pt;height:19.5pt" o:ole="">
            <v:imagedata r:id="rId428" o:title=""/>
          </v:shape>
          <o:OLEObject Type="Embed" ProgID="Equation.DSMT4" ShapeID="_x0000_i1196" DrawAspect="Content" ObjectID="_1690172497" r:id="rId4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848FC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Thật vậy,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5312FBC">
          <v:shape id="_x0000_i1197" type="#_x0000_t75" style="width:43.5pt;height:19.5pt" o:ole="">
            <v:imagedata r:id="rId420" o:title=""/>
          </v:shape>
          <o:OLEObject Type="Embed" ProgID="Equation.DSMT4" ShapeID="_x0000_i1197" DrawAspect="Content" ObjectID="_1690172498" r:id="rId4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835" w:dyaOrig="720" w14:anchorId="5B0125F3">
          <v:shape id="_x0000_i1198" type="#_x0000_t75" style="width:141.75pt;height:36pt" o:ole="">
            <v:imagedata r:id="rId431" o:title=""/>
          </v:shape>
          <o:OLEObject Type="Embed" ProgID="Equation.DSMT4" ShapeID="_x0000_i1198" DrawAspect="Content" ObjectID="_1690172499" r:id="rId4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(thỏa mãn).</w:t>
      </w:r>
    </w:p>
    <w:p w14:paraId="318CE4D1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Điểm nào sau đây nằm trên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145" w:dyaOrig="735" w14:anchorId="5619AF45">
          <v:shape id="_x0000_i1199" type="#_x0000_t75" style="width:108pt;height:36pt" o:ole="">
            <v:imagedata r:id="rId433" o:title=""/>
          </v:shape>
          <o:OLEObject Type="Embed" ProgID="Equation.DSMT4" ShapeID="_x0000_i1199" DrawAspect="Content" ObjectID="_1690172500" r:id="rId4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?</w:t>
      </w:r>
    </w:p>
    <w:p w14:paraId="0532F4C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3265DBA9">
          <v:shape id="_x0000_i1200" type="#_x0000_t75" style="width:50.25pt;height:21.75pt" o:ole="">
            <v:imagedata r:id="rId435" o:title=""/>
          </v:shape>
          <o:OLEObject Type="Embed" ProgID="Equation.DSMT4" ShapeID="_x0000_i1200" DrawAspect="Content" ObjectID="_1690172501" r:id="rId4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405" w14:anchorId="08A8A3F6">
          <v:shape id="_x0000_i1201" type="#_x0000_t75" style="width:50.25pt;height:21.75pt" o:ole="">
            <v:imagedata r:id="rId437" o:title=""/>
          </v:shape>
          <o:OLEObject Type="Embed" ProgID="Equation.DSMT4" ShapeID="_x0000_i1201" DrawAspect="Content" ObjectID="_1690172502" r:id="rId4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48A6C55F">
          <v:shape id="_x0000_i1202" type="#_x0000_t75" style="width:57.75pt;height:21.75pt" o:ole="">
            <v:imagedata r:id="rId439" o:title=""/>
          </v:shape>
          <o:OLEObject Type="Embed" ProgID="Equation.DSMT4" ShapeID="_x0000_i1202" DrawAspect="Content" ObjectID="_1690172503" r:id="rId4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40EE9F69">
          <v:shape id="_x0000_i1203" type="#_x0000_t75" style="width:36pt;height:21.75pt" o:ole="">
            <v:imagedata r:id="rId441" o:title=""/>
          </v:shape>
          <o:OLEObject Type="Embed" ProgID="Equation.DSMT4" ShapeID="_x0000_i1203" DrawAspect="Content" ObjectID="_1690172504" r:id="rId4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E446E4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68043D6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1B74C9F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D664714">
          <v:shape id="_x0000_i1204" type="#_x0000_t75" style="width:7.5pt;height:14.25pt" o:ole="">
            <v:imagedata r:id="rId443" o:title=""/>
          </v:shape>
          <o:OLEObject Type="Embed" ProgID="Equation.DSMT4" ShapeID="_x0000_i1204" DrawAspect="Content" ObjectID="_1690172505" r:id="rId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được viết lại dưới dạng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77C18C20">
          <v:shape id="_x0000_i1205" type="#_x0000_t75" style="width:79.5pt;height:14.25pt" o:ole="">
            <v:imagedata r:id="rId445" o:title=""/>
          </v:shape>
          <o:OLEObject Type="Embed" ProgID="Equation.DSMT4" ShapeID="_x0000_i1205" DrawAspect="Content" ObjectID="_1690172506" r:id="rId4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0034E78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7299ADD">
          <v:shape id="_x0000_i1206" type="#_x0000_t75" style="width:57.75pt;height:14.25pt" o:ole="">
            <v:imagedata r:id="rId447" o:title=""/>
          </v:shape>
          <o:OLEObject Type="Embed" ProgID="Equation.DSMT4" ShapeID="_x0000_i1206" DrawAspect="Content" ObjectID="_1690172507" r:id="rId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226F835">
          <v:shape id="_x0000_i1207" type="#_x0000_t75" style="width:7.5pt;height:14.25pt" o:ole="">
            <v:imagedata r:id="rId449" o:title=""/>
          </v:shape>
          <o:OLEObject Type="Embed" ProgID="Equation.DSMT4" ShapeID="_x0000_i1207" DrawAspect="Content" ObjectID="_1690172508" r:id="rId4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thấy chỉ có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5C0D06FB">
          <v:shape id="_x0000_i1208" type="#_x0000_t75" style="width:50.25pt;height:21.75pt" o:ole="">
            <v:imagedata r:id="rId435" o:title=""/>
          </v:shape>
          <o:OLEObject Type="Embed" ProgID="Equation.DSMT4" ShapeID="_x0000_i1208" DrawAspect="Content" ObjectID="_1690172509" r:id="rId4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AD1C397">
          <v:shape id="_x0000_i1209" type="#_x0000_t75" style="width:7.5pt;height:14.25pt" o:ole="">
            <v:imagedata r:id="rId452" o:title=""/>
          </v:shape>
          <o:OLEObject Type="Embed" ProgID="Equation.DSMT4" ShapeID="_x0000_i1209" DrawAspect="Content" ObjectID="_1690172510" r:id="rId4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F8FD3F8" w14:textId="042AE31C" w:rsidR="007E7823" w:rsidRPr="004568FC" w:rsidRDefault="007E7823" w:rsidP="007E7823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D2EB91D" w14:textId="1929547A" w:rsidR="00652C50" w:rsidRDefault="00652C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8571B5" w:rsidRPr="007C1EE8" w14:paraId="4889497C" w14:textId="77777777" w:rsidTr="008571B5">
        <w:tc>
          <w:tcPr>
            <w:tcW w:w="6200" w:type="dxa"/>
            <w:shd w:val="clear" w:color="auto" w:fill="auto"/>
          </w:tcPr>
          <w:p w14:paraId="1837F4E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" w:name="c1q"/>
            <w:bookmarkEnd w:id="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1:</w:t>
            </w:r>
            <w:bookmarkStart w:id="4" w:name="c1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95" w:dyaOrig="720" w14:anchorId="7E6AAF2F">
                <v:shape id="_x0000_i1210" type="#_x0000_t75" style="width:1in;height:36pt" o:ole="">
                  <v:imagedata r:id="rId454" o:title=""/>
                </v:shape>
                <o:OLEObject Type="Embed" ProgID="Equation.DSMT4" ShapeID="_x0000_i1210" DrawAspect="Content" ObjectID="_1690172511" r:id="rId4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sau đây?</w:t>
            </w:r>
            <w:bookmarkEnd w:id="4"/>
          </w:p>
          <w:p w14:paraId="35BB2EA4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5" w:name="c1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DCF9D27">
                <v:shape id="_x0000_i1211" type="#_x0000_t75" style="width:36pt;height:21.75pt" o:ole="">
                  <v:imagedata r:id="rId456" o:title=""/>
                </v:shape>
                <o:OLEObject Type="Embed" ProgID="Equation.DSMT4" ShapeID="_x0000_i1211" DrawAspect="Content" ObjectID="_1690172512" r:id="rId45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6" w:name="c1b"/>
            <w:bookmarkEnd w:id="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00CCBD69">
                <v:shape id="_x0000_i1212" type="#_x0000_t75" style="width:36pt;height:21.75pt" o:ole="">
                  <v:imagedata r:id="rId458" o:title=""/>
                </v:shape>
                <o:OLEObject Type="Embed" ProgID="Equation.DSMT4" ShapeID="_x0000_i1212" DrawAspect="Content" ObjectID="_1690172513" r:id="rId45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7" w:name="c1c"/>
            <w:bookmarkEnd w:id="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498B0942">
                <v:shape id="_x0000_i1213" type="#_x0000_t75" style="width:50.25pt;height:21.75pt" o:ole="">
                  <v:imagedata r:id="rId460" o:title=""/>
                </v:shape>
                <o:OLEObject Type="Embed" ProgID="Equation.DSMT4" ShapeID="_x0000_i1213" DrawAspect="Content" ObjectID="_1690172514" r:id="rId46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8" w:name="c1d"/>
            <w:bookmarkEnd w:id="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75EF17F2">
                <v:shape id="_x0000_i1214" type="#_x0000_t75" style="width:50.25pt;height:21.75pt" o:ole="">
                  <v:imagedata r:id="rId462" o:title=""/>
                </v:shape>
                <o:OLEObject Type="Embed" ProgID="Equation.DSMT4" ShapeID="_x0000_i1214" DrawAspect="Content" ObjectID="_1690172515" r:id="rId46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</w:p>
          <w:bookmarkEnd w:id="8"/>
          <w:p w14:paraId="68F9128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649CEA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4295A36" w14:textId="77777777" w:rsidTr="008571B5">
        <w:tc>
          <w:tcPr>
            <w:tcW w:w="6200" w:type="dxa"/>
            <w:shd w:val="clear" w:color="auto" w:fill="auto"/>
          </w:tcPr>
          <w:p w14:paraId="55D5071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9" w:name="c2q"/>
            <w:bookmarkEnd w:id="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2:</w:t>
            </w:r>
            <w:bookmarkStart w:id="10" w:name="c2"/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Điểm nào sau đây nằm trên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90" w:dyaOrig="750" w14:anchorId="70768497">
                <v:shape id="_x0000_i1215" type="#_x0000_t75" style="width:108pt;height:36pt" o:ole="">
                  <v:imagedata r:id="rId464" o:title=""/>
                </v:shape>
                <o:OLEObject Type="Embed" ProgID="Equation.DSMT4" ShapeID="_x0000_i1215" DrawAspect="Content" ObjectID="_1690172516" r:id="rId4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?</w:t>
            </w:r>
            <w:bookmarkEnd w:id="10"/>
          </w:p>
          <w:p w14:paraId="687CFC0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1" w:name="c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1080" w:dyaOrig="390" w14:anchorId="0DC9816E">
                <v:shape id="_x0000_i1216" type="#_x0000_t75" style="width:57.75pt;height:21.75pt" o:ole="">
                  <v:imagedata r:id="rId466" o:title=""/>
                </v:shape>
                <o:OLEObject Type="Embed" ProgID="Equation.DSMT4" ShapeID="_x0000_i1216" DrawAspect="Content" ObjectID="_1690172517" r:id="rId4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2" w:name="c2b"/>
            <w:bookmarkEnd w:id="1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750" w:dyaOrig="390" w14:anchorId="06771415">
                <v:shape id="_x0000_i1217" type="#_x0000_t75" style="width:36pt;height:21.75pt" o:ole="">
                  <v:imagedata r:id="rId468" o:title=""/>
                </v:shape>
                <o:OLEObject Type="Embed" ProgID="Equation.DSMT4" ShapeID="_x0000_i1217" DrawAspect="Content" ObjectID="_1690172518" r:id="rId46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DDD851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" w:name="c2c"/>
            <w:bookmarkEnd w:id="1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990" w:dyaOrig="390" w14:anchorId="214A292C">
                <v:shape id="_x0000_i1218" type="#_x0000_t75" style="width:50.25pt;height:21.75pt" o:ole="">
                  <v:imagedata r:id="rId470" o:title=""/>
                </v:shape>
                <o:OLEObject Type="Embed" ProgID="Equation.DSMT4" ShapeID="_x0000_i1218" DrawAspect="Content" ObjectID="_1690172519" r:id="rId47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4" w:name="c2d"/>
            <w:bookmarkEnd w:id="1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960" w:dyaOrig="390" w14:anchorId="351A31A9">
                <v:shape id="_x0000_i1219" type="#_x0000_t75" style="width:50.25pt;height:21.75pt" o:ole="">
                  <v:imagedata r:id="rId472" o:title=""/>
                </v:shape>
                <o:OLEObject Type="Embed" ProgID="Equation.DSMT4" ShapeID="_x0000_i1219" DrawAspect="Content" ObjectID="_1690172520" r:id="rId47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4"/>
          <w:p w14:paraId="56488AF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8071E7C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3AB76D9" w14:textId="77777777" w:rsidTr="008571B5">
        <w:tc>
          <w:tcPr>
            <w:tcW w:w="6200" w:type="dxa"/>
            <w:shd w:val="clear" w:color="auto" w:fill="auto"/>
          </w:tcPr>
          <w:p w14:paraId="417670F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5" w:name="c3q"/>
            <w:bookmarkEnd w:id="1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3:</w:t>
            </w:r>
            <w:bookmarkStart w:id="16" w:name="c3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  <w:lang w:val="vi-VN" w:eastAsia="vi-VN"/>
              </w:rPr>
              <w:object w:dxaOrig="1455" w:dyaOrig="735" w14:anchorId="48EFEE78">
                <v:shape id="_x0000_i1220" type="#_x0000_t75" style="width:1in;height:36pt" o:ole="">
                  <v:imagedata r:id="rId474" o:title=""/>
                </v:shape>
                <o:OLEObject Type="Embed" ProgID="Equation.DSMT4" ShapeID="_x0000_i1220" DrawAspect="Content" ObjectID="_1690172521" r:id="rId47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Điểm nào sau đây nằm trên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210" w:dyaOrig="255" w14:anchorId="379C55C6">
                <v:shape id="_x0000_i1221" type="#_x0000_t75" style="width:7.5pt;height:14.25pt" o:ole="">
                  <v:imagedata r:id="rId476" o:title=""/>
                </v:shape>
                <o:OLEObject Type="Embed" ProgID="Equation.DSMT4" ShapeID="_x0000_i1221" DrawAspect="Content" ObjectID="_1690172522" r:id="rId477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  <w:bookmarkEnd w:id="16"/>
          </w:p>
          <w:p w14:paraId="77D82857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7" w:name="c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585" w:dyaOrig="405" w14:anchorId="03936127">
                <v:shape id="_x0000_i1222" type="#_x0000_t75" style="width:28.5pt;height:21.75pt" o:ole="">
                  <v:imagedata r:id="rId478" o:title=""/>
                </v:shape>
                <o:OLEObject Type="Embed" ProgID="Equation.DSMT4" ShapeID="_x0000_i1222" DrawAspect="Content" ObjectID="_1690172523" r:id="rId47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" w:name="c3b"/>
            <w:bookmarkEnd w:id="1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705" w:dyaOrig="405" w14:anchorId="4802CEF0">
                <v:shape id="_x0000_i1223" type="#_x0000_t75" style="width:36pt;height:21.75pt" o:ole="">
                  <v:imagedata r:id="rId480" o:title=""/>
                </v:shape>
                <o:OLEObject Type="Embed" ProgID="Equation.DSMT4" ShapeID="_x0000_i1223" DrawAspect="Content" ObjectID="_1690172524" r:id="rId48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" w:name="c3c"/>
            <w:bookmarkEnd w:id="1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945" w:dyaOrig="405" w14:anchorId="2EC9A8C0">
                <v:shape id="_x0000_i1224" type="#_x0000_t75" style="width:50.25pt;height:21.75pt" o:ole="">
                  <v:imagedata r:id="rId482" o:title=""/>
                </v:shape>
                <o:OLEObject Type="Embed" ProgID="Equation.DSMT4" ShapeID="_x0000_i1224" DrawAspect="Content" ObjectID="_1690172525" r:id="rId483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bookmarkStart w:id="20" w:name="c3d"/>
            <w:bookmarkEnd w:id="1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690" w:dyaOrig="405" w14:anchorId="095BA63E">
                <v:shape id="_x0000_i1225" type="#_x0000_t75" style="width:36pt;height:21.75pt" o:ole="">
                  <v:imagedata r:id="rId484" o:title=""/>
                </v:shape>
                <o:OLEObject Type="Embed" ProgID="Equation.DSMT4" ShapeID="_x0000_i1225" DrawAspect="Content" ObjectID="_1690172526" r:id="rId4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0"/>
          <w:p w14:paraId="3A907A6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53B5AC4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D</w:t>
            </w:r>
          </w:p>
          <w:p w14:paraId="7B9FAD6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7CB774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9AA875" w14:textId="77777777" w:rsidTr="008571B5">
        <w:tc>
          <w:tcPr>
            <w:tcW w:w="6200" w:type="dxa"/>
            <w:shd w:val="clear" w:color="auto" w:fill="auto"/>
          </w:tcPr>
          <w:p w14:paraId="33FB221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1" w:name="c4q"/>
            <w:bookmarkEnd w:id="2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4:</w:t>
            </w:r>
            <w:bookmarkStart w:id="22" w:name="c4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80" w:dyaOrig="720" w14:anchorId="1C055FDC">
                <v:shape id="_x0000_i1226" type="#_x0000_t75" style="width:1in;height:36pt" o:ole="">
                  <v:imagedata r:id="rId486" o:title=""/>
                </v:shape>
                <o:OLEObject Type="Embed" ProgID="Equation.DSMT4" ShapeID="_x0000_i1226" DrawAspect="Content" ObjectID="_1690172527" r:id="rId4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trong các điểm sau đây?</w:t>
            </w:r>
            <w:bookmarkEnd w:id="22"/>
          </w:p>
          <w:p w14:paraId="4456F21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3" w:name="c4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153B2B67">
                <v:shape id="_x0000_i1227" type="#_x0000_t75" style="width:50.25pt;height:21.75pt" o:ole="">
                  <v:imagedata r:id="rId488" o:title=""/>
                </v:shape>
                <o:OLEObject Type="Embed" ProgID="Equation.DSMT4" ShapeID="_x0000_i1227" DrawAspect="Content" ObjectID="_1690172528" r:id="rId4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" w:name="c4b"/>
            <w:bookmarkEnd w:id="2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19FCD5E7">
                <v:shape id="_x0000_i1228" type="#_x0000_t75" style="width:50.25pt;height:21.75pt" o:ole="">
                  <v:imagedata r:id="rId490" o:title=""/>
                </v:shape>
                <o:OLEObject Type="Embed" ProgID="Equation.DSMT4" ShapeID="_x0000_i1228" DrawAspect="Content" ObjectID="_1690172529" r:id="rId4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69154B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5" w:name="c4c"/>
            <w:bookmarkEnd w:id="2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13A6BD56">
                <v:shape id="_x0000_i1229" type="#_x0000_t75" style="width:36pt;height:21.75pt" o:ole="">
                  <v:imagedata r:id="rId492" o:title=""/>
                </v:shape>
                <o:OLEObject Type="Embed" ProgID="Equation.DSMT4" ShapeID="_x0000_i1229" DrawAspect="Content" ObjectID="_1690172530" r:id="rId4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6" w:name="c4d"/>
            <w:bookmarkEnd w:id="2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7EBA4B7A">
                <v:shape id="_x0000_i1230" type="#_x0000_t75" style="width:36pt;height:21.75pt" o:ole="">
                  <v:imagedata r:id="rId494" o:title=""/>
                </v:shape>
                <o:OLEObject Type="Embed" ProgID="Equation.DSMT4" ShapeID="_x0000_i1230" DrawAspect="Content" ObjectID="_1690172531" r:id="rId4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6"/>
          <w:p w14:paraId="206C92F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04F6321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2023F3B2" w14:textId="77777777" w:rsidTr="008571B5">
        <w:tc>
          <w:tcPr>
            <w:tcW w:w="6200" w:type="dxa"/>
            <w:shd w:val="clear" w:color="auto" w:fill="auto"/>
          </w:tcPr>
          <w:p w14:paraId="483D3E36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lastRenderedPageBreak/>
              <w:t xml:space="preserve">Câu </w:t>
            </w:r>
            <w:bookmarkStart w:id="27" w:name="c5q"/>
            <w:bookmarkEnd w:id="2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>5:</w:t>
            </w:r>
            <w:bookmarkStart w:id="28" w:name="c5"/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Cho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05" w:dyaOrig="315" w14:anchorId="4BEE9336">
                <v:shape id="_x0000_i1231" type="#_x0000_t75" style="width:79.5pt;height:14.25pt" o:ole="">
                  <v:imagedata r:id="rId496" o:title=""/>
                </v:shape>
                <o:OLEObject Type="Embed" ProgID="Equation.DSMT4" ShapeID="_x0000_i1231" DrawAspect="Content" ObjectID="_1690172532" r:id="rId497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. Điểm nào sau đây nằm trên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70" w14:anchorId="1A925D41">
                <v:shape id="_x0000_i1232" type="#_x0000_t75" style="width:7.5pt;height:14.25pt" o:ole="">
                  <v:imagedata r:id="rId498" o:title=""/>
                </v:shape>
                <o:OLEObject Type="Embed" ProgID="Equation.DSMT4" ShapeID="_x0000_i1232" DrawAspect="Content" ObjectID="_1690172533" r:id="rId499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eastAsia="x-none"/>
              </w:rPr>
              <w:t>?</w:t>
            </w:r>
            <w:bookmarkEnd w:id="28"/>
          </w:p>
          <w:p w14:paraId="70887E2F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bookmarkStart w:id="29" w:name="c5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75" w:dyaOrig="405" w14:anchorId="7C1049E5">
                <v:shape id="_x0000_i1233" type="#_x0000_t75" style="width:36pt;height:21.75pt" o:ole="">
                  <v:imagedata r:id="rId500" o:title=""/>
                </v:shape>
                <o:OLEObject Type="Embed" ProgID="Equation.DSMT4" ShapeID="_x0000_i1233" DrawAspect="Content" ObjectID="_1690172534" r:id="rId501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x-none"/>
              </w:rPr>
              <w:t>.</w:t>
            </w:r>
            <w:bookmarkStart w:id="30" w:name="c5b"/>
            <w:bookmarkEnd w:id="2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x-none" w:eastAsia="x-none"/>
              </w:rPr>
              <w:object w:dxaOrig="900" w:dyaOrig="675" w14:anchorId="17EFDABE">
                <v:shape id="_x0000_i1234" type="#_x0000_t75" style="width:43.5pt;height:36pt" o:ole="">
                  <v:imagedata r:id="rId502" o:title=""/>
                </v:shape>
                <o:OLEObject Type="Embed" ProgID="Equation.DSMT4" ShapeID="_x0000_i1234" DrawAspect="Content" ObjectID="_1690172535" r:id="rId503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31" w:name="c5c"/>
            <w:bookmarkEnd w:id="3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>C.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x-none" w:eastAsia="x-none"/>
              </w:rPr>
              <w:object w:dxaOrig="1005" w:dyaOrig="675" w14:anchorId="67A76AEF">
                <v:shape id="_x0000_i1235" type="#_x0000_t75" style="width:50.25pt;height:36pt" o:ole="">
                  <v:imagedata r:id="rId504" o:title=""/>
                </v:shape>
                <o:OLEObject Type="Embed" ProgID="Equation.DSMT4" ShapeID="_x0000_i1235" DrawAspect="Content" ObjectID="_1690172536" r:id="rId505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32" w:name="c5d"/>
            <w:bookmarkEnd w:id="31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930" w:dyaOrig="405" w14:anchorId="1CBE50B5">
                <v:shape id="_x0000_i1236" type="#_x0000_t75" style="width:43.5pt;height:21.75pt" o:ole="">
                  <v:imagedata r:id="rId506" o:title=""/>
                </v:shape>
                <o:OLEObject Type="Embed" ProgID="Equation.DSMT4" ShapeID="_x0000_i1236" DrawAspect="Content" ObjectID="_1690172537" r:id="rId507"/>
              </w:object>
            </w:r>
          </w:p>
          <w:bookmarkEnd w:id="32"/>
          <w:p w14:paraId="3F5DCB0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C43CD3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2CA2309D" w14:textId="77777777" w:rsidTr="008571B5">
        <w:tc>
          <w:tcPr>
            <w:tcW w:w="6200" w:type="dxa"/>
            <w:shd w:val="clear" w:color="auto" w:fill="auto"/>
          </w:tcPr>
          <w:p w14:paraId="1E48C92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3" w:name="c6q"/>
            <w:bookmarkEnd w:id="3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6:</w:t>
            </w:r>
            <w:bookmarkStart w:id="34" w:name="c6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4C2AE939">
                <v:shape id="_x0000_i1237" type="#_x0000_t75" style="width:1in;height:14.25pt" o:ole="">
                  <v:imagedata r:id="rId508" o:title=""/>
                </v:shape>
                <o:OLEObject Type="Embed" ProgID="Equation.DSMT4" ShapeID="_x0000_i1237" DrawAspect="Content" ObjectID="_1690172538" r:id="rId5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không đi qua điểm</w:t>
            </w:r>
            <w:bookmarkEnd w:id="34"/>
          </w:p>
          <w:p w14:paraId="6959E709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5" w:name="c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254215C3">
                <v:shape id="_x0000_i1238" type="#_x0000_t75" style="width:43.5pt;height:21.75pt" o:ole="">
                  <v:imagedata r:id="rId510" o:title=""/>
                </v:shape>
                <o:OLEObject Type="Embed" ProgID="Equation.DSMT4" ShapeID="_x0000_i1238" DrawAspect="Content" ObjectID="_1690172539" r:id="rId5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6" w:name="c6b"/>
            <w:bookmarkEnd w:id="3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870" w:dyaOrig="660" w14:anchorId="73499C73">
                <v:shape id="_x0000_i1239" type="#_x0000_t75" style="width:43.5pt;height:36pt" o:ole="">
                  <v:imagedata r:id="rId512" o:title=""/>
                </v:shape>
                <o:OLEObject Type="Embed" ProgID="Equation.DSMT4" ShapeID="_x0000_i1239" DrawAspect="Content" ObjectID="_1690172540" r:id="rId5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7" w:name="c6c"/>
            <w:bookmarkEnd w:id="3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60" w14:anchorId="6A03D3F9">
                <v:shape id="_x0000_i1240" type="#_x0000_t75" style="width:43.5pt;height:36pt" o:ole="">
                  <v:imagedata r:id="rId514" o:title=""/>
                </v:shape>
                <o:OLEObject Type="Embed" ProgID="Equation.DSMT4" ShapeID="_x0000_i1240" DrawAspect="Content" ObjectID="_1690172541" r:id="rId5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8" w:name="c6d"/>
            <w:bookmarkEnd w:id="3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390" w14:anchorId="2FE7DC63">
                <v:shape id="_x0000_i1241" type="#_x0000_t75" style="width:43.5pt;height:21.75pt" o:ole="">
                  <v:imagedata r:id="rId516" o:title=""/>
                </v:shape>
                <o:OLEObject Type="Embed" ProgID="Equation.DSMT4" ShapeID="_x0000_i1241" DrawAspect="Content" ObjectID="_1690172542" r:id="rId5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38"/>
          <w:p w14:paraId="3901268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C2EDB5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6D1A854" w14:textId="77777777" w:rsidTr="008571B5">
        <w:tc>
          <w:tcPr>
            <w:tcW w:w="6200" w:type="dxa"/>
            <w:shd w:val="clear" w:color="auto" w:fill="auto"/>
          </w:tcPr>
          <w:p w14:paraId="652FC8EE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9" w:name="c7q"/>
            <w:bookmarkEnd w:id="3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7:</w:t>
            </w:r>
            <w:bookmarkStart w:id="40" w:name="c7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6CFE8F23">
                <v:shape id="_x0000_i1242" type="#_x0000_t75" style="width:7.5pt;height:14.25pt" o:ole="">
                  <v:imagedata r:id="rId518" o:title=""/>
                </v:shape>
                <o:OLEObject Type="Embed" ProgID="Equation.DSMT4" ShapeID="_x0000_i1242" DrawAspect="Content" ObjectID="_1690172543" r:id="rId5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có phương trình: </w:t>
            </w:r>
            <w:r w:rsidRPr="007C1EE8">
              <w:rPr>
                <w:rFonts w:ascii="Chu Van An" w:eastAsiaTheme="minorEastAsia" w:hAnsi="Chu Van An" w:cs="Chu Van An"/>
                <w:position w:val="-32"/>
                <w:szCs w:val="22"/>
              </w:rPr>
              <w:object w:dxaOrig="1140" w:dyaOrig="750" w14:anchorId="7CC6355C">
                <v:shape id="_x0000_i1243" type="#_x0000_t75" style="width:57.75pt;height:36pt" o:ole="">
                  <v:imagedata r:id="rId520" o:title=""/>
                </v:shape>
                <o:OLEObject Type="Embed" ProgID="Equation.DSMT4" ShapeID="_x0000_i1243" DrawAspect="Content" ObjectID="_1690172544" r:id="rId5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Trong các điểm sau đây điểm nào không thuộc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5AFA102B">
                <v:shape id="_x0000_i1244" type="#_x0000_t75" style="width:7.5pt;height:14.25pt" o:ole="">
                  <v:imagedata r:id="rId518" o:title=""/>
                </v:shape>
                <o:OLEObject Type="Embed" ProgID="Equation.DSMT4" ShapeID="_x0000_i1244" DrawAspect="Content" ObjectID="_1690172545" r:id="rId522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  <w:bookmarkEnd w:id="40"/>
          </w:p>
          <w:p w14:paraId="753C40C1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41" w:name="c7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405" w14:anchorId="464B244D">
                <v:shape id="_x0000_i1245" type="#_x0000_t75" style="width:43.5pt;height:21.75pt" o:ole="">
                  <v:imagedata r:id="rId523" o:title=""/>
                </v:shape>
                <o:OLEObject Type="Embed" ProgID="Equation.DSMT4" ShapeID="_x0000_i1245" DrawAspect="Content" ObjectID="_1690172546" r:id="rId5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2" w:name="c7b"/>
            <w:bookmarkEnd w:id="4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405" w14:anchorId="4BBC8047">
                <v:shape id="_x0000_i1246" type="#_x0000_t75" style="width:43.5pt;height:21.75pt" o:ole="">
                  <v:imagedata r:id="rId525" o:title=""/>
                </v:shape>
                <o:OLEObject Type="Embed" ProgID="Equation.DSMT4" ShapeID="_x0000_i1246" DrawAspect="Content" ObjectID="_1690172547" r:id="rId526"/>
              </w:object>
            </w:r>
            <w:bookmarkStart w:id="43" w:name="c7c"/>
            <w:bookmarkEnd w:id="4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75" w:dyaOrig="390" w14:anchorId="199209A0">
                <v:shape id="_x0000_i1247" type="#_x0000_t75" style="width:50.25pt;height:21.75pt" o:ole="">
                  <v:imagedata r:id="rId527" o:title=""/>
                </v:shape>
                <o:OLEObject Type="Embed" ProgID="Equation.DSMT4" ShapeID="_x0000_i1247" DrawAspect="Content" ObjectID="_1690172548" r:id="rId5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4" w:name="c7d"/>
            <w:bookmarkEnd w:id="4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405" w14:anchorId="1287ECD6">
                <v:shape id="_x0000_i1248" type="#_x0000_t75" style="width:43.5pt;height:21.75pt" o:ole="">
                  <v:imagedata r:id="rId529" o:title=""/>
                </v:shape>
                <o:OLEObject Type="Embed" ProgID="Equation.DSMT4" ShapeID="_x0000_i1248" DrawAspect="Content" ObjectID="_1690172549" r:id="rId5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44"/>
          <w:p w14:paraId="238D145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6521A8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7FFCA35" w14:textId="77777777" w:rsidTr="008571B5">
        <w:tc>
          <w:tcPr>
            <w:tcW w:w="6200" w:type="dxa"/>
            <w:shd w:val="clear" w:color="auto" w:fill="auto"/>
          </w:tcPr>
          <w:p w14:paraId="74338A56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45" w:name="c8q"/>
            <w:bookmarkEnd w:id="4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8:</w:t>
            </w:r>
            <w:bookmarkStart w:id="46" w:name="c8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15" w:dyaOrig="720" w14:anchorId="03957994">
                <v:shape id="_x0000_i1249" type="#_x0000_t75" style="width:79.5pt;height:36pt" o:ole="">
                  <v:imagedata r:id="rId531" o:title=""/>
                </v:shape>
                <o:OLEObject Type="Embed" ProgID="Equation.DSMT4" ShapeID="_x0000_i1249" DrawAspect="Content" ObjectID="_1690172550" r:id="rId5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865E036">
                <v:shape id="_x0000_i1250" type="#_x0000_t75" style="width:14.25pt;height:14.25pt" o:ole="">
                  <v:imagedata r:id="rId533" o:title=""/>
                </v:shape>
                <o:OLEObject Type="Embed" ProgID="Equation.DSMT4" ShapeID="_x0000_i1250" DrawAspect="Content" ObjectID="_1690172551" r:id="rId5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75728FF">
                <v:shape id="_x0000_i1251" type="#_x0000_t75" style="width:14.25pt;height:14.25pt" o:ole="">
                  <v:imagedata r:id="rId535" o:title=""/>
                </v:shape>
                <o:OLEObject Type="Embed" ProgID="Equation.DSMT4" ShapeID="_x0000_i1251" DrawAspect="Content" ObjectID="_1690172552" r:id="rId5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có hoành độ bằng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05CC8D04">
                <v:shape id="_x0000_i1252" type="#_x0000_t75" style="width:7.5pt;height:14.25pt" o:ole="">
                  <v:imagedata r:id="rId537" o:title=""/>
                </v:shape>
                <o:OLEObject Type="Embed" ProgID="Equation.DSMT4" ShapeID="_x0000_i1252" DrawAspect="Content" ObjectID="_1690172553" r:id="rId5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Tung độ của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34A85C8">
                <v:shape id="_x0000_i1253" type="#_x0000_t75" style="width:14.25pt;height:14.25pt" o:ole="">
                  <v:imagedata r:id="rId539" o:title=""/>
                </v:shape>
                <o:OLEObject Type="Embed" ProgID="Equation.DSMT4" ShapeID="_x0000_i1253" DrawAspect="Content" ObjectID="_1690172554" r:id="rId5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bằng</w:t>
            </w:r>
            <w:bookmarkEnd w:id="46"/>
          </w:p>
          <w:p w14:paraId="784EEDB0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47" w:name="c8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2CFB0D65">
                <v:shape id="_x0000_i1254" type="#_x0000_t75" style="width:21.75pt;height:28.5pt" o:ole="">
                  <v:imagedata r:id="rId541" o:title=""/>
                </v:shape>
                <o:OLEObject Type="Embed" ProgID="Equation.DSMT4" ShapeID="_x0000_i1254" DrawAspect="Content" ObjectID="_1690172555" r:id="rId5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8" w:name="c8b"/>
            <w:bookmarkEnd w:id="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63D96F6">
                <v:shape id="_x0000_i1255" type="#_x0000_t75" style="width:7.5pt;height:14.25pt" o:ole="">
                  <v:imagedata r:id="rId543" o:title=""/>
                </v:shape>
                <o:OLEObject Type="Embed" ProgID="Equation.DSMT4" ShapeID="_x0000_i1255" DrawAspect="Content" ObjectID="_1690172556" r:id="rId5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9" w:name="c8c"/>
            <w:bookmarkEnd w:id="4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73D528D7">
                <v:shape id="_x0000_i1256" type="#_x0000_t75" style="width:14.25pt;height:14.25pt" o:ole="">
                  <v:imagedata r:id="rId545" o:title=""/>
                </v:shape>
                <o:OLEObject Type="Embed" ProgID="Equation.DSMT4" ShapeID="_x0000_i1256" DrawAspect="Content" ObjectID="_1690172557" r:id="rId5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50" w:name="c8d"/>
            <w:bookmarkEnd w:id="4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538CB943">
                <v:shape id="_x0000_i1257" type="#_x0000_t75" style="width:14.25pt;height:14.25pt" o:ole="">
                  <v:imagedata r:id="rId547" o:title=""/>
                </v:shape>
                <o:OLEObject Type="Embed" ProgID="Equation.DSMT4" ShapeID="_x0000_i1257" DrawAspect="Content" ObjectID="_1690172558" r:id="rId5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50"/>
          <w:p w14:paraId="0701813C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5FC79DD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D22ED5B" w14:textId="77777777" w:rsidTr="008571B5">
        <w:tc>
          <w:tcPr>
            <w:tcW w:w="6200" w:type="dxa"/>
            <w:shd w:val="clear" w:color="auto" w:fill="auto"/>
          </w:tcPr>
          <w:p w14:paraId="7AFCF91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Câu </w:t>
            </w:r>
            <w:bookmarkStart w:id="51" w:name="c9q"/>
            <w:bookmarkEnd w:id="51"/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>9:</w:t>
            </w:r>
            <w:bookmarkStart w:id="52" w:name="c9"/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1710" w:dyaOrig="405" w14:anchorId="58AC349A">
                <v:shape id="_x0000_i1258" type="#_x0000_t75" style="width:86.25pt;height:21.75pt" o:ole="">
                  <v:imagedata r:id="rId549" o:title=""/>
                </v:shape>
                <o:OLEObject Type="Embed" ProgID="Equation.DSMT4" ShapeID="_x0000_i1258" DrawAspect="Content" ObjectID="_1690172559" r:id="rId550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Hỏi đường thẳng </w:t>
            </w:r>
            <w:r w:rsidRPr="007C1EE8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405" w:dyaOrig="255" w14:anchorId="616ADC0C">
                <v:shape id="_x0000_i1259" type="#_x0000_t75" style="width:21.75pt;height:14.25pt" o:ole="">
                  <v:imagedata r:id="rId551" o:title=""/>
                </v:shape>
                <o:OLEObject Type="Embed" ProgID="Equation.DSMT4" ShapeID="_x0000_i1259" DrawAspect="Content" ObjectID="_1690172560" r:id="rId552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đi qua điểm nào dưới đây?</w:t>
            </w:r>
            <w:bookmarkEnd w:id="52"/>
          </w:p>
          <w:p w14:paraId="55ECDD24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53" w:name="c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5B88ABF9">
                <v:shape id="_x0000_i1260" type="#_x0000_t75" style="width:28.5pt;height:21.75pt" o:ole="">
                  <v:imagedata r:id="rId553" o:title=""/>
                </v:shape>
                <o:OLEObject Type="Embed" ProgID="Equation.DSMT4" ShapeID="_x0000_i1260" DrawAspect="Content" ObjectID="_1690172561" r:id="rId55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4" w:name="c9b"/>
            <w:bookmarkEnd w:id="5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253A53B7">
                <v:shape id="_x0000_i1261" type="#_x0000_t75" style="width:36pt;height:21.75pt" o:ole="">
                  <v:imagedata r:id="rId555" o:title=""/>
                </v:shape>
                <o:OLEObject Type="Embed" ProgID="Equation.DSMT4" ShapeID="_x0000_i1261" DrawAspect="Content" ObjectID="_1690172562" r:id="rId55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5" w:name="c9c"/>
            <w:bookmarkEnd w:id="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49AA484E">
                <v:shape id="_x0000_i1262" type="#_x0000_t75" style="width:28.5pt;height:21.75pt" o:ole="">
                  <v:imagedata r:id="rId557" o:title=""/>
                </v:shape>
                <o:OLEObject Type="Embed" ProgID="Equation.DSMT4" ShapeID="_x0000_i1262" DrawAspect="Content" ObjectID="_1690172563" r:id="rId55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6" w:name="c9d"/>
            <w:bookmarkEnd w:id="5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24A4B45A">
                <v:shape id="_x0000_i1263" type="#_x0000_t75" style="width:43.5pt;height:21.75pt" o:ole="">
                  <v:imagedata r:id="rId559" o:title=""/>
                </v:shape>
                <o:OLEObject Type="Embed" ProgID="Equation.DSMT4" ShapeID="_x0000_i1263" DrawAspect="Content" ObjectID="_1690172564" r:id="rId5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56"/>
          <w:p w14:paraId="7AEC9C9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2407059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3F81A7AC" w14:textId="77777777" w:rsidTr="008571B5">
        <w:tc>
          <w:tcPr>
            <w:tcW w:w="6200" w:type="dxa"/>
            <w:shd w:val="clear" w:color="auto" w:fill="auto"/>
          </w:tcPr>
          <w:p w14:paraId="1FF8B2E6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57" w:name="c10q"/>
            <w:bookmarkEnd w:id="5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10:</w:t>
            </w:r>
            <w:bookmarkStart w:id="58" w:name="c10"/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Trong các điểm sau đây, tìm điểm thuộc đường thẳng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320" w:dyaOrig="720" w14:anchorId="5DA79644">
                <v:shape id="_x0000_i1264" type="#_x0000_t75" style="width:64.5pt;height:36pt" o:ole="">
                  <v:imagedata r:id="rId561" o:title=""/>
                </v:shape>
                <o:OLEObject Type="Embed" ProgID="Equation.DSMT4" ShapeID="_x0000_i1264" DrawAspect="Content" ObjectID="_1690172565" r:id="rId5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58"/>
          </w:p>
          <w:p w14:paraId="22F3D82E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59" w:name="c10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25" w:dyaOrig="405" w14:anchorId="013CAA0A">
                <v:shape id="_x0000_i1265" type="#_x0000_t75" style="width:57.75pt;height:21.75pt" o:ole="">
                  <v:imagedata r:id="rId563" o:title=""/>
                </v:shape>
                <o:OLEObject Type="Embed" ProgID="Equation.DSMT4" ShapeID="_x0000_i1265" DrawAspect="Content" ObjectID="_1690172566" r:id="rId5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60" w:name="c10b"/>
            <w:bookmarkEnd w:id="5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5" w14:anchorId="0F53F45D">
                <v:shape id="_x0000_i1266" type="#_x0000_t75" style="width:36pt;height:21.75pt" o:ole="">
                  <v:imagedata r:id="rId565" o:title=""/>
                </v:shape>
                <o:OLEObject Type="Embed" ProgID="Equation.DSMT4" ShapeID="_x0000_i1266" DrawAspect="Content" ObjectID="_1690172567" r:id="rId5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FB92025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61" w:name="c10c"/>
            <w:bookmarkEnd w:id="6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5" w:dyaOrig="405" w14:anchorId="22D24624">
                <v:shape id="_x0000_i1267" type="#_x0000_t75" style="width:50.25pt;height:21.75pt" o:ole="">
                  <v:imagedata r:id="rId567" o:title=""/>
                </v:shape>
                <o:OLEObject Type="Embed" ProgID="Equation.DSMT4" ShapeID="_x0000_i1267" DrawAspect="Content" ObjectID="_1690172568" r:id="rId5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62" w:name="c10d"/>
            <w:bookmarkEnd w:id="6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05" w14:anchorId="77D99473">
                <v:shape id="_x0000_i1268" type="#_x0000_t75" style="width:36pt;height:21.75pt" o:ole="">
                  <v:imagedata r:id="rId569" o:title=""/>
                </v:shape>
                <o:OLEObject Type="Embed" ProgID="Equation.DSMT4" ShapeID="_x0000_i1268" DrawAspect="Content" ObjectID="_1690172569" r:id="rId5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62"/>
          <w:p w14:paraId="7C13178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37BCD5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2799ABC" w14:textId="77777777" w:rsidTr="008571B5">
        <w:tc>
          <w:tcPr>
            <w:tcW w:w="6200" w:type="dxa"/>
            <w:shd w:val="clear" w:color="auto" w:fill="auto"/>
          </w:tcPr>
          <w:p w14:paraId="6C0A513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Câu </w:t>
            </w:r>
            <w:bookmarkStart w:id="63" w:name="c11q"/>
            <w:bookmarkEnd w:id="6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>11:</w:t>
            </w:r>
            <w:bookmarkStart w:id="64" w:name="c11"/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bCs/>
                <w:color w:val="000000"/>
                <w:position w:val="-10"/>
                <w:szCs w:val="22"/>
              </w:rPr>
              <w:object w:dxaOrig="465" w:dyaOrig="315" w14:anchorId="7120FF44">
                <v:shape id="_x0000_i1269" type="#_x0000_t75" style="width:21.75pt;height:14.25pt" o:ole="">
                  <v:imagedata r:id="rId571" o:title=""/>
                </v:shape>
                <o:OLEObject Type="Embed" ProgID="Equation.DSMT4" ShapeID="_x0000_i1269" DrawAspect="Content" ObjectID="_1690172570" r:id="rId572"/>
              </w:object>
            </w:r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>, đường thẳng v</w:t>
            </w:r>
            <w:r w:rsidRPr="007C1EE8">
              <w:rPr>
                <w:rFonts w:ascii="Chu Van An" w:eastAsia="Times New Roman" w:hAnsi="Chu Van An" w:cs="Chu Van An"/>
                <w:bCs/>
                <w:color w:val="000000"/>
                <w:position w:val="-30"/>
                <w:szCs w:val="22"/>
              </w:rPr>
              <w:object w:dxaOrig="1335" w:dyaOrig="720" w14:anchorId="19EDC320">
                <v:shape id="_x0000_i1270" type="#_x0000_t75" style="width:64.5pt;height:36pt" o:ole="">
                  <v:imagedata r:id="rId573" o:title=""/>
                </v:shape>
                <o:OLEObject Type="Embed" ProgID="Equation.DSMT4" ShapeID="_x0000_i1270" DrawAspect="Content" ObjectID="_1690172571" r:id="rId574"/>
              </w:object>
            </w:r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 xml:space="preserve"> đi qua điểm nào trong các điểm dưới đây?</w:t>
            </w:r>
            <w:bookmarkEnd w:id="64"/>
          </w:p>
          <w:p w14:paraId="62DB969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5" w:name="c11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405" w14:anchorId="516359FF">
                <v:shape id="_x0000_i1271" type="#_x0000_t75" style="width:50.25pt;height:21.75pt" o:ole="">
                  <v:imagedata r:id="rId575" o:title=""/>
                </v:shape>
                <o:OLEObject Type="Embed" ProgID="Equation.DSMT4" ShapeID="_x0000_i1271" DrawAspect="Content" ObjectID="_1690172572" r:id="rId57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66" w:name="c11b"/>
            <w:bookmarkEnd w:id="6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840" w:dyaOrig="405" w14:anchorId="6B806E64">
                <v:shape id="_x0000_i1272" type="#_x0000_t75" style="width:43.5pt;height:21.75pt" o:ole="">
                  <v:imagedata r:id="rId577" o:title=""/>
                </v:shape>
                <o:OLEObject Type="Embed" ProgID="Equation.DSMT4" ShapeID="_x0000_i1272" DrawAspect="Content" ObjectID="_1690172573" r:id="rId57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D2DA57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7" w:name="c11c"/>
            <w:bookmarkEnd w:id="6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915" w:dyaOrig="405" w14:anchorId="3917DB9A">
                <v:shape id="_x0000_i1273" type="#_x0000_t75" style="width:43.5pt;height:21.75pt" o:ole="">
                  <v:imagedata r:id="rId579" o:title=""/>
                </v:shape>
                <o:OLEObject Type="Embed" ProgID="Equation.DSMT4" ShapeID="_x0000_i1273" DrawAspect="Content" ObjectID="_1690172574" r:id="rId58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68" w:name="c11d"/>
            <w:bookmarkEnd w:id="6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780" w:dyaOrig="405" w14:anchorId="635084BA">
                <v:shape id="_x0000_i1274" type="#_x0000_t75" style="width:36pt;height:21.75pt" o:ole="">
                  <v:imagedata r:id="rId581" o:title=""/>
                </v:shape>
                <o:OLEObject Type="Embed" ProgID="Equation.DSMT4" ShapeID="_x0000_i1274" DrawAspect="Content" ObjectID="_1690172575" r:id="rId58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68"/>
          <w:p w14:paraId="7B322C1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4ED31280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7A3F9911" w14:textId="77777777" w:rsidTr="008571B5">
        <w:tc>
          <w:tcPr>
            <w:tcW w:w="6200" w:type="dxa"/>
            <w:shd w:val="clear" w:color="auto" w:fill="auto"/>
          </w:tcPr>
          <w:p w14:paraId="5E31D6C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 xml:space="preserve">Câu </w:t>
            </w:r>
            <w:bookmarkStart w:id="69" w:name="c12q"/>
            <w:bookmarkEnd w:id="6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12:</w:t>
            </w:r>
            <w:bookmarkStart w:id="70" w:name="c12"/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2300AEFC">
                <v:shape id="_x0000_i1275" type="#_x0000_t75" style="width:28.5pt;height:14.25pt" o:ole="">
                  <v:imagedata r:id="rId583" o:title=""/>
                </v:shape>
                <o:OLEObject Type="Embed" ProgID="Equation.DSMT4" ShapeID="_x0000_i1275" DrawAspect="Content" ObjectID="_1690172576" r:id="rId5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6C45C419">
                <v:shape id="_x0000_i1276" type="#_x0000_t75" style="width:36pt;height:21.75pt" o:ole="">
                  <v:imagedata r:id="rId585" o:title=""/>
                </v:shape>
                <o:OLEObject Type="Embed" ProgID="Equation.DSMT4" ShapeID="_x0000_i1276" DrawAspect="Content" ObjectID="_1690172577" r:id="rId5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B80E905">
                <v:shape id="_x0000_i1277" type="#_x0000_t75" style="width:36pt;height:21.75pt" o:ole="">
                  <v:imagedata r:id="rId587" o:title=""/>
                </v:shape>
                <o:OLEObject Type="Embed" ProgID="Equation.DSMT4" ShapeID="_x0000_i1277" DrawAspect="Content" ObjectID="_1690172578" r:id="rId5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B783B0F">
                <v:shape id="_x0000_i1278" type="#_x0000_t75" style="width:36pt;height:21.75pt" o:ole="">
                  <v:imagedata r:id="rId589" o:title=""/>
                </v:shape>
                <o:OLEObject Type="Embed" ProgID="Equation.DSMT4" ShapeID="_x0000_i1278" DrawAspect="Content" ObjectID="_1690172579" r:id="rId5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Trung tuyến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65" w:dyaOrig="285" w14:anchorId="3E7E8AE9">
                <v:shape id="_x0000_i1279" type="#_x0000_t75" style="width:21.75pt;height:14.25pt" o:ole="">
                  <v:imagedata r:id="rId591" o:title=""/>
                </v:shape>
                <o:OLEObject Type="Embed" ProgID="Equation.DSMT4" ShapeID="_x0000_i1279" DrawAspect="Content" ObjectID="_1690172580" r:id="rId5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dưới đây?</w:t>
            </w:r>
            <w:bookmarkEnd w:id="70"/>
          </w:p>
          <w:p w14:paraId="390A01F0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71" w:name="c1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17A3EC08">
                <v:shape id="_x0000_i1280" type="#_x0000_t75" style="width:36pt;height:21.75pt" o:ole="">
                  <v:imagedata r:id="rId593" o:title=""/>
                </v:shape>
                <o:OLEObject Type="Embed" ProgID="Equation.DSMT4" ShapeID="_x0000_i1280" DrawAspect="Content" ObjectID="_1690172581" r:id="rId5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2" w:name="c12b"/>
            <w:bookmarkEnd w:id="7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45" w:dyaOrig="675" w14:anchorId="06A2AB27">
                <v:shape id="_x0000_i1281" type="#_x0000_t75" style="width:50.25pt;height:36pt" o:ole="">
                  <v:imagedata r:id="rId595" o:title=""/>
                </v:shape>
                <o:OLEObject Type="Embed" ProgID="Equation.DSMT4" ShapeID="_x0000_i1281" DrawAspect="Content" ObjectID="_1690172582" r:id="rId5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3" w:name="c12c"/>
            <w:bookmarkEnd w:id="7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298CAC25">
                <v:shape id="_x0000_i1282" type="#_x0000_t75" style="width:43.5pt;height:21.75pt" o:ole="">
                  <v:imagedata r:id="rId597" o:title=""/>
                </v:shape>
                <o:OLEObject Type="Embed" ProgID="Equation.DSMT4" ShapeID="_x0000_i1282" DrawAspect="Content" ObjectID="_1690172583" r:id="rId5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4" w:name="c12d"/>
            <w:bookmarkEnd w:id="7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765" w:dyaOrig="675" w14:anchorId="14B4CB08">
                <v:shape id="_x0000_i1283" type="#_x0000_t75" style="width:36pt;height:36pt" o:ole="">
                  <v:imagedata r:id="rId599" o:title=""/>
                </v:shape>
                <o:OLEObject Type="Embed" ProgID="Equation.DSMT4" ShapeID="_x0000_i1283" DrawAspect="Content" ObjectID="_1690172584" r:id="rId6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74"/>
          <w:p w14:paraId="4FF9260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434020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31A904E" w14:textId="77777777" w:rsidTr="008571B5">
        <w:tc>
          <w:tcPr>
            <w:tcW w:w="6200" w:type="dxa"/>
            <w:shd w:val="clear" w:color="auto" w:fill="auto"/>
          </w:tcPr>
          <w:p w14:paraId="74E0140A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75" w:name="c13q"/>
            <w:bookmarkEnd w:id="7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13:</w:t>
            </w:r>
            <w:bookmarkStart w:id="76" w:name="c13"/>
            <w:r w:rsidRPr="007C1EE8">
              <w:rPr>
                <w:rFonts w:ascii="Chu Van An" w:hAnsi="Chu Van An" w:cs="Chu Van An"/>
                <w:szCs w:val="22"/>
              </w:rPr>
              <w:t xml:space="preserve">Trong hệ trục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6DD9F3C">
                <v:shape id="_x0000_i1284" type="#_x0000_t75" style="width:21.75pt;height:14.25pt" o:ole="">
                  <v:imagedata r:id="rId601" o:title=""/>
                </v:shape>
                <o:OLEObject Type="Embed" ProgID="Equation.DSMT4" ShapeID="_x0000_i1284" DrawAspect="Content" ObjectID="_1690172585" r:id="rId6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cho hình bình hành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2F32BCE1">
                <v:shape id="_x0000_i1285" type="#_x0000_t75" style="width:36pt;height:14.25pt" o:ole="">
                  <v:imagedata r:id="rId603" o:title=""/>
                </v:shape>
                <o:OLEObject Type="Embed" ProgID="Equation.DSMT4" ShapeID="_x0000_i1285" DrawAspect="Content" ObjectID="_1690172586" r:id="rId6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4884D5C9">
                <v:shape id="_x0000_i1286" type="#_x0000_t75" style="width:36pt;height:21.75pt" o:ole="">
                  <v:imagedata r:id="rId605" o:title=""/>
                </v:shape>
                <o:OLEObject Type="Embed" ProgID="Equation.DSMT4" ShapeID="_x0000_i1286" DrawAspect="Content" ObjectID="_1690172587" r:id="rId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2B0A55E4">
                <v:shape id="_x0000_i1287" type="#_x0000_t75" style="width:50.25pt;height:21.75pt" o:ole="">
                  <v:imagedata r:id="rId607" o:title=""/>
                </v:shape>
                <o:OLEObject Type="Embed" ProgID="Equation.DSMT4" ShapeID="_x0000_i1287" DrawAspect="Content" ObjectID="_1690172588" r:id="rId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trọng tâm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468DC573">
                <v:shape id="_x0000_i1288" type="#_x0000_t75" style="width:28.5pt;height:14.25pt" o:ole="">
                  <v:imagedata r:id="rId609" o:title=""/>
                </v:shape>
                <o:OLEObject Type="Embed" ProgID="Equation.DSMT4" ShapeID="_x0000_i1288" DrawAspect="Content" ObjectID="_1690172589" r:id="rId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90" w14:anchorId="47DC9A67">
                <v:shape id="_x0000_i1289" type="#_x0000_t75" style="width:43.5pt;height:36pt" o:ole="">
                  <v:imagedata r:id="rId611" o:title=""/>
                </v:shape>
                <o:OLEObject Type="Embed" ProgID="Equation.DSMT4" ShapeID="_x0000_i1289" DrawAspect="Content" ObjectID="_1690172590" r:id="rId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751C4226">
                <v:shape id="_x0000_i1290" type="#_x0000_t75" style="width:21.75pt;height:14.25pt" o:ole="">
                  <v:imagedata r:id="rId613" o:title=""/>
                </v:shape>
                <o:OLEObject Type="Embed" ProgID="Equation.DSMT4" ShapeID="_x0000_i1290" DrawAspect="Content" ObjectID="_1690172591" r:id="rId614"/>
              </w:object>
            </w:r>
            <w:r w:rsidRPr="007C1EE8">
              <w:rPr>
                <w:rFonts w:ascii="Chu Van An" w:hAnsi="Chu Van An" w:cs="Chu Van An"/>
                <w:szCs w:val="22"/>
              </w:rPr>
              <w:t>đi qua điểm nào dưới đây?</w:t>
            </w:r>
            <w:bookmarkEnd w:id="76"/>
          </w:p>
          <w:p w14:paraId="536DAF01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77" w:name="c1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405" w14:anchorId="582298C0">
                <v:shape id="_x0000_i1291" type="#_x0000_t75" style="width:43.5pt;height:21.75pt" o:ole="">
                  <v:imagedata r:id="rId615" o:title=""/>
                </v:shape>
                <o:OLEObject Type="Embed" ProgID="Equation.DSMT4" ShapeID="_x0000_i1291" DrawAspect="Content" ObjectID="_1690172592" r:id="rId616"/>
              </w:object>
            </w:r>
            <w:bookmarkStart w:id="78" w:name="c13b"/>
            <w:bookmarkEnd w:id="7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15" w:dyaOrig="405" w14:anchorId="424ADBC9">
                <v:shape id="_x0000_i1292" type="#_x0000_t75" style="width:43.5pt;height:21.75pt" o:ole="">
                  <v:imagedata r:id="rId617" o:title=""/>
                </v:shape>
                <o:OLEObject Type="Embed" ProgID="Equation.DSMT4" ShapeID="_x0000_i1292" DrawAspect="Content" ObjectID="_1690172593" r:id="rId618"/>
              </w:object>
            </w:r>
            <w:bookmarkStart w:id="79" w:name="c13c"/>
            <w:bookmarkEnd w:id="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30" w:dyaOrig="405" w14:anchorId="4CDE8649">
                <v:shape id="_x0000_i1293" type="#_x0000_t75" style="width:43.5pt;height:21.75pt" o:ole="">
                  <v:imagedata r:id="rId619" o:title=""/>
                </v:shape>
                <o:OLEObject Type="Embed" ProgID="Equation.DSMT4" ShapeID="_x0000_i1293" DrawAspect="Content" ObjectID="_1690172594" r:id="rId620"/>
              </w:object>
            </w:r>
            <w:bookmarkStart w:id="80" w:name="s2"/>
            <w:bookmarkStart w:id="81" w:name="c13d"/>
            <w:bookmarkEnd w:id="79"/>
            <w:bookmarkEnd w:id="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10" w:dyaOrig="405" w14:anchorId="0FD27750">
                <v:shape id="_x0000_i1294" type="#_x0000_t75" style="width:43.5pt;height:21.75pt" o:ole="">
                  <v:imagedata r:id="rId621" o:title=""/>
                </v:shape>
                <o:OLEObject Type="Embed" ProgID="Equation.DSMT4" ShapeID="_x0000_i1294" DrawAspect="Content" ObjectID="_1690172595" r:id="rId622"/>
              </w:object>
            </w:r>
          </w:p>
          <w:bookmarkEnd w:id="81"/>
          <w:p w14:paraId="31DF9E7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ACE3029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4CA9D5ED" w14:textId="77777777" w:rsidR="00253050" w:rsidRPr="004568FC" w:rsidRDefault="002530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7C93E9D5">
                <wp:extent cx="6547104" cy="1378429"/>
                <wp:effectExtent l="0" t="19050" r="25400" b="1270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78429"/>
                          <a:chOff x="34611" y="0"/>
                          <a:chExt cx="6547104" cy="1376787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3"/>
                            <a:ext cx="6547104" cy="109779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43DA618" w14:textId="62C66A8E" w:rsidR="00253050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0F2BBA0" w14:textId="76A74E7F" w:rsidR="007722A7" w:rsidRPr="007722A7" w:rsidRDefault="007722A7" w:rsidP="00D83BB6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722A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định nghĩa VTCP và VTPT của  đường thẳng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9A60BE2" w14:textId="2222D3F1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297B2D" w14:textId="2B6730C9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0C754C7" w14:textId="77777777" w:rsidR="00007F50" w:rsidRPr="003B6848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C199CE4" w14:textId="77777777" w:rsidR="00253050" w:rsidRPr="00D77153" w:rsidRDefault="00253050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5482342" cy="571533"/>
                            <a:chOff x="150812" y="0"/>
                            <a:chExt cx="5482668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5482668" cy="485775"/>
                              <a:chOff x="150812" y="0"/>
                              <a:chExt cx="5482668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0" y="0"/>
                                <a:ext cx="5449380" cy="485775"/>
                                <a:chOff x="184100" y="0"/>
                                <a:chExt cx="5449380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0" y="38077"/>
                                  <a:ext cx="5449380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3906999" cy="485775"/>
                                  <a:chOff x="1502180" y="0"/>
                                  <a:chExt cx="3906999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3797465" cy="369570"/>
                                    <a:chOff x="1611714" y="104387"/>
                                    <a:chExt cx="3797465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24"/>
                                      <a:ext cx="3647923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56192FED" w:rsidR="00253050" w:rsidRPr="007722A7" w:rsidRDefault="007722A7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7722A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VTCP, VTPT của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53" style="width:515.5pt;height:108.55pt;mso-position-horizontal-relative:char;mso-position-vertical-relative:line" coordorigin="346" coordsize="65471,13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">
                <v:shape id="Rectangle: Diagonal Corners Rounded 1" o:spid="_x0000_s1154" style="position:absolute;left:346;top:2789;width:65471;height:1097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8931;6547104,1087398;6532329,1097794;112179,1097794;0,1018863;0,10396;14775,0" o:connectangles="0,0,0,0,0,0,0,0,0" textboxrect="0,0,6435090,1533525"/>
                  <v:textbox>
                    <w:txbxContent>
                      <w:p w14:paraId="1AC6C033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43DA618" w14:textId="62C66A8E" w:rsidR="00253050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0F2BBA0" w14:textId="76A74E7F" w:rsidR="007722A7" w:rsidRPr="007722A7" w:rsidRDefault="007722A7" w:rsidP="00D83BB6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7722A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định nghĩa VTCP và VTPT của  đường thẳng</w:t>
                        </w: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.</w:t>
                        </w:r>
                      </w:p>
                      <w:p w14:paraId="69A60BE2" w14:textId="2222D3F1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297B2D" w14:textId="2B6730C9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0C754C7" w14:textId="77777777" w:rsidR="00007F50" w:rsidRPr="003B6848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4C199CE4" w14:textId="77777777" w:rsidR="00253050" w:rsidRPr="00D77153" w:rsidRDefault="00253050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83" o:spid="_x0000_s1155" style="position:absolute;left:1508;width:54823;height:5715" coordorigin="1508" coordsize="5482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56" style="position:absolute;left:1508;width:54826;height:4857" coordorigin="1508" coordsize="548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57" style="position:absolute;left:1841;width:54493;height:4857" coordorigin="1841" coordsize="544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58" style="position:absolute;left:1841;top:380;width:54493;height:4476;visibility:visible;mso-wrap-style:square;v-text-anchor:middle" coordsize="544938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" path="m,l5294656,r154724,154724l5449380,447554,,447554,,xe" fillcolor="#f0def6" stroked="f" strokeweight="1.25pt">
                        <v:fill r:id="rId349" o:title="" color2="#fffff7" type="pattern"/>
                        <v:path arrowok="t" o:connecttype="custom" o:connectlocs="0,0;5294656,0;5449380,154724;5449380,447554;0,447554;0,0" o:connectangles="0,0,0,0,0,0"/>
                      </v:shape>
                      <v:group id="Group 87" o:spid="_x0000_s1159" style="position:absolute;left:15021;width:39070;height:4857" coordorigin="15021" coordsize="390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60" style="position:absolute;left:16117;top:1043;width:37974;height:3696" coordorigin="16117,1043" coordsize="3797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61" type="#_x0000_t55" style="position:absolute;left:17612;top:1051;width:36479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" adj="21216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56192FED" w:rsidR="00253050" w:rsidRPr="007722A7" w:rsidRDefault="007722A7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7722A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VTCP, VTPT của đường thẳng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6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6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6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6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6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6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6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7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09CB5EE0" w:rsidR="00253050" w:rsidRPr="004568FC" w:rsidRDefault="00253050" w:rsidP="002530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DB79573" w14:textId="77777777" w:rsidR="00562080" w:rsidRPr="004568FC" w:rsidRDefault="00562080" w:rsidP="00562080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605" w:dyaOrig="720" w14:anchorId="13B862F1">
          <v:shape id="_x0000_i1295" type="#_x0000_t75" style="width:79.5pt;height:36pt" o:ole="">
            <v:imagedata r:id="rId623" o:title=""/>
          </v:shape>
          <o:OLEObject Type="Embed" ProgID="Equation.DSMT4" ShapeID="_x0000_i1295" DrawAspect="Content" ObjectID="_1690172596" r:id="rId6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pháp tuyến có tọa độ là:</w:t>
      </w:r>
    </w:p>
    <w:p w14:paraId="56ED047D" w14:textId="77777777" w:rsidR="00562080" w:rsidRPr="004568FC" w:rsidRDefault="00562080" w:rsidP="00562080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23B877FE">
          <v:shape id="_x0000_i1296" type="#_x0000_t75" style="width:21.75pt;height:21.75pt" o:ole="">
            <v:imagedata r:id="rId625" o:title=""/>
          </v:shape>
          <o:OLEObject Type="Embed" ProgID="Equation.DSMT4" ShapeID="_x0000_i1296" DrawAspect="Content" ObjectID="_1690172597" r:id="rId6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76E006D7">
          <v:shape id="_x0000_i1297" type="#_x0000_t75" style="width:43.5pt;height:21.75pt" o:ole="">
            <v:imagedata r:id="rId627" o:title=""/>
          </v:shape>
          <o:OLEObject Type="Embed" ProgID="Equation.DSMT4" ShapeID="_x0000_i1297" DrawAspect="Content" ObjectID="_1690172598" r:id="rId6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0B734F75">
          <v:shape id="_x0000_i1298" type="#_x0000_t75" style="width:36pt;height:21.75pt" o:ole="">
            <v:imagedata r:id="rId629" o:title=""/>
          </v:shape>
          <o:OLEObject Type="Embed" ProgID="Equation.DSMT4" ShapeID="_x0000_i1298" DrawAspect="Content" ObjectID="_1690172599" r:id="rId6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61BBFDF7">
          <v:shape id="_x0000_i1299" type="#_x0000_t75" style="width:36pt;height:21.75pt" o:ole="">
            <v:imagedata r:id="rId631" o:title=""/>
          </v:shape>
          <o:OLEObject Type="Embed" ProgID="Equation.DSMT4" ShapeID="_x0000_i1299" DrawAspect="Content" ObjectID="_1690172600" r:id="rId6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DD21396" w14:textId="77777777" w:rsidR="00562080" w:rsidRPr="004568FC" w:rsidRDefault="00562080" w:rsidP="00562080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465C13" w14:textId="77777777" w:rsidR="00562080" w:rsidRPr="004568FC" w:rsidRDefault="00562080" w:rsidP="00562080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9472509" w14:textId="77777777" w:rsidR="00562080" w:rsidRPr="004568FC" w:rsidRDefault="00562080" w:rsidP="00562080">
      <w:pPr>
        <w:pStyle w:val="ListParagraph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 có véctơ chỉ phương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35" w14:anchorId="040ACAFF">
          <v:shape id="_x0000_i1300" type="#_x0000_t75" style="width:50.25pt;height:21.75pt" o:ole="">
            <v:imagedata r:id="rId633" o:title=""/>
          </v:shape>
          <o:OLEObject Type="Embed" ProgID="Equation.DSMT4" ShapeID="_x0000_i1300" DrawAspect="Content" ObjectID="_1690172601" r:id="rId6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véctơ pháp tuyến có tọa độ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2D1A3915">
          <v:shape id="_x0000_i1301" type="#_x0000_t75" style="width:36pt;height:21.75pt" o:ole="">
            <v:imagedata r:id="rId629" o:title=""/>
          </v:shape>
          <o:OLEObject Type="Embed" ProgID="Equation.DSMT4" ShapeID="_x0000_i1301" DrawAspect="Content" ObjectID="_1690172602" r:id="rId6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64A5D5" w14:textId="77777777" w:rsidR="00562080" w:rsidRPr="004568FC" w:rsidRDefault="00562080" w:rsidP="00562080">
      <w:pPr>
        <w:ind w:left="1000" w:hanging="1000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620CA70E">
          <v:shape id="_x0000_i1302" type="#_x0000_t75" style="width:79.5pt;height:14.25pt" o:ole="">
            <v:imagedata r:id="rId636" o:title=""/>
          </v:shape>
          <o:OLEObject Type="Embed" ProgID="Equation.DSMT4" ShapeID="_x0000_i1302" DrawAspect="Content" ObjectID="_1690172603" r:id="rId6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vecto pháp tuyến là</w:t>
      </w:r>
    </w:p>
    <w:p w14:paraId="153AB4DF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20" w14:anchorId="1A71A86B">
          <v:shape id="_x0000_i1303" type="#_x0000_t75" style="width:57.75pt;height:21.75pt" o:ole="">
            <v:imagedata r:id="rId638" o:title=""/>
          </v:shape>
          <o:OLEObject Type="Embed" ProgID="Equation.DSMT4" ShapeID="_x0000_i1303" DrawAspect="Content" ObjectID="_1690172604" r:id="rId639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20" w14:anchorId="1556CCAB">
          <v:shape id="_x0000_i1304" type="#_x0000_t75" style="width:36pt;height:21.75pt" o:ole="">
            <v:imagedata r:id="rId640" o:title=""/>
          </v:shape>
          <o:OLEObject Type="Embed" ProgID="Equation.DSMT4" ShapeID="_x0000_i1304" DrawAspect="Content" ObjectID="_1690172605" r:id="rId641"/>
        </w:object>
      </w:r>
      <w:r w:rsidRPr="004568FC">
        <w:rPr>
          <w:rFonts w:ascii="Chu Van An" w:hAnsi="Chu Van An" w:cs="Chu Van An"/>
          <w:b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20" w14:anchorId="3DF66DA6">
          <v:shape id="_x0000_i1305" type="#_x0000_t75" style="width:36pt;height:21.75pt" o:ole="">
            <v:imagedata r:id="rId642" o:title=""/>
          </v:shape>
          <o:OLEObject Type="Embed" ProgID="Equation.DSMT4" ShapeID="_x0000_i1305" DrawAspect="Content" ObjectID="_1690172606" r:id="rId643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31D9559E">
          <v:shape id="_x0000_i1306" type="#_x0000_t75" style="width:50.25pt;height:21.75pt" o:ole="">
            <v:imagedata r:id="rId644" o:title=""/>
          </v:shape>
          <o:OLEObject Type="Embed" ProgID="Equation.DSMT4" ShapeID="_x0000_i1306" DrawAspect="Content" ObjectID="_1690172607" r:id="rId645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</w:p>
    <w:p w14:paraId="0839965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44984D0" w14:textId="77777777" w:rsidR="00562080" w:rsidRPr="004568FC" w:rsidRDefault="00562080" w:rsidP="00562080">
      <w:pPr>
        <w:ind w:left="1000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378E70C" w14:textId="77777777" w:rsidR="00562080" w:rsidRPr="004568FC" w:rsidRDefault="00562080" w:rsidP="00562080">
      <w:pPr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9B65FD8">
          <v:shape id="_x0000_i1307" type="#_x0000_t75" style="width:14.25pt;height:14.25pt" o:ole="">
            <v:imagedata r:id="rId646" o:title=""/>
          </v:shape>
          <o:OLEObject Type="Embed" ProgID="Equation.DSMT4" ShapeID="_x0000_i1307" DrawAspect="Content" ObjectID="_1690172608" r:id="rId6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487CC51">
          <v:shape id="_x0000_i1308" type="#_x0000_t75" style="width:43.5pt;height:21.75pt" o:ole="">
            <v:imagedata r:id="rId648" o:title=""/>
          </v:shape>
          <o:OLEObject Type="Embed" ProgID="Equation.DSMT4" ShapeID="_x0000_i1308" DrawAspect="Content" ObjectID="_1690172609" r:id="rId6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8B61A2A">
          <v:shape id="_x0000_i1309" type="#_x0000_t75" style="width:43.5pt;height:21.75pt" o:ole="">
            <v:imagedata r:id="rId650" o:title=""/>
          </v:shape>
          <o:OLEObject Type="Embed" ProgID="Equation.DSMT4" ShapeID="_x0000_i1309" DrawAspect="Content" ObjectID="_1690172610" r:id="rId6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Vectơ nào sau đây không phải là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1695D4">
          <v:shape id="_x0000_i1310" type="#_x0000_t75" style="width:14.25pt;height:14.25pt" o:ole="">
            <v:imagedata r:id="rId652" o:title=""/>
          </v:shape>
          <o:OLEObject Type="Embed" ProgID="Equation.DSMT4" ShapeID="_x0000_i1310" DrawAspect="Content" ObjectID="_1690172611" r:id="rId6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75C6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367E8DF4">
          <v:shape id="_x0000_i1311" type="#_x0000_t75" style="width:57.75pt;height:21.75pt" o:ole="">
            <v:imagedata r:id="rId654" o:title=""/>
          </v:shape>
          <o:OLEObject Type="Embed" ProgID="Equation.DSMT4" ShapeID="_x0000_i1311" DrawAspect="Content" ObjectID="_1690172612" r:id="rId6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30189C5D">
          <v:shape id="_x0000_i1312" type="#_x0000_t75" style="width:57.75pt;height:21.75pt" o:ole="">
            <v:imagedata r:id="rId656" o:title=""/>
          </v:shape>
          <o:OLEObject Type="Embed" ProgID="Equation.DSMT4" ShapeID="_x0000_i1312" DrawAspect="Content" ObjectID="_1690172613" r:id="rId6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3B3363A4">
          <v:shape id="_x0000_i1313" type="#_x0000_t75" style="width:50.25pt;height:21.75pt" o:ole="">
            <v:imagedata r:id="rId658" o:title=""/>
          </v:shape>
          <o:OLEObject Type="Embed" ProgID="Equation.DSMT4" ShapeID="_x0000_i1313" DrawAspect="Content" ObjectID="_1690172614" r:id="rId6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D826BD6">
          <v:shape id="_x0000_i1314" type="#_x0000_t75" style="width:43.5pt;height:21.75pt" o:ole="">
            <v:imagedata r:id="rId660" o:title=""/>
          </v:shape>
          <o:OLEObject Type="Embed" ProgID="Equation.DSMT4" ShapeID="_x0000_i1314" DrawAspect="Content" ObjectID="_1690172615" r:id="rId6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D67128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63ED0F0" w14:textId="77777777" w:rsidR="00562080" w:rsidRPr="004568FC" w:rsidRDefault="00562080" w:rsidP="00562080">
      <w:pPr>
        <w:spacing w:line="276" w:lineRule="auto"/>
        <w:ind w:left="1000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B</w:t>
      </w:r>
    </w:p>
    <w:p w14:paraId="02E23F63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4F6FC1BD">
          <v:shape id="_x0000_i1315" type="#_x0000_t75" style="width:64.5pt;height:21.75pt" o:ole="">
            <v:imagedata r:id="rId662" o:title=""/>
          </v:shape>
          <o:OLEObject Type="Embed" ProgID="Equation.DSMT4" ShapeID="_x0000_i1315" DrawAspect="Content" ObjectID="_1690172616" r:id="rId6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một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685711">
          <v:shape id="_x0000_i1316" type="#_x0000_t75" style="width:14.25pt;height:14.25pt" o:ole="">
            <v:imagedata r:id="rId652" o:title=""/>
          </v:shape>
          <o:OLEObject Type="Embed" ProgID="Equation.DSMT4" ShapeID="_x0000_i1316" DrawAspect="Content" ObjectID="_1690172617" r:id="rId6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76E0CDC3">
          <v:shape id="_x0000_i1317" type="#_x0000_t75" style="width:57.75pt;height:21.75pt" o:ole="">
            <v:imagedata r:id="rId656" o:title=""/>
          </v:shape>
          <o:OLEObject Type="Embed" ProgID="Equation.DSMT4" ShapeID="_x0000_i1317" DrawAspect="Content" ObjectID="_1690172618" r:id="rId6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A67548" w14:textId="77777777" w:rsidR="00562080" w:rsidRPr="004568FC" w:rsidRDefault="00562080" w:rsidP="00562080">
      <w:pPr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942A096">
          <v:shape id="_x0000_i1318" type="#_x0000_t75" style="width:21.75pt;height:14.25pt" o:ole="">
            <v:imagedata r:id="rId666" o:title=""/>
          </v:shape>
          <o:OLEObject Type="Embed" ProgID="Equation.DSMT4" ShapeID="_x0000_i1318" DrawAspect="Content" ObjectID="_1690172619" r:id="rId66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7C175FF3">
          <v:shape id="_x0000_i1319" type="#_x0000_t75" style="width:93.75pt;height:14.25pt" o:ole="">
            <v:imagedata r:id="rId668" o:title=""/>
          </v:shape>
          <o:OLEObject Type="Embed" ProgID="Equation.DSMT4" ShapeID="_x0000_i1319" DrawAspect="Content" ObjectID="_1690172620" r:id="rId66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Vectơ nào sau đây là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27C8D5BB">
          <v:shape id="_x0000_i1320" type="#_x0000_t75" style="width:14.25pt;height:14.25pt" o:ole="">
            <v:imagedata r:id="rId670" o:title=""/>
          </v:shape>
          <o:OLEObject Type="Embed" ProgID="Equation.DSMT4" ShapeID="_x0000_i1320" DrawAspect="Content" ObjectID="_1690172621" r:id="rId671"/>
        </w:object>
      </w:r>
    </w:p>
    <w:p w14:paraId="58EE2D77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5EBC2280">
          <v:shape id="_x0000_i1321" type="#_x0000_t75" style="width:64.5pt;height:21.75pt" o:ole="">
            <v:imagedata r:id="rId672" o:title=""/>
          </v:shape>
          <o:OLEObject Type="Embed" ProgID="Equation.DSMT4" ShapeID="_x0000_i1321" DrawAspect="Content" ObjectID="_1690172622" r:id="rId67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728471D9">
          <v:shape id="_x0000_i1322" type="#_x0000_t75" style="width:57.75pt;height:21.75pt" o:ole="">
            <v:imagedata r:id="rId674" o:title=""/>
          </v:shape>
          <o:OLEObject Type="Embed" ProgID="Equation.DSMT4" ShapeID="_x0000_i1322" DrawAspect="Content" ObjectID="_1690172623" r:id="rId675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5E107A81">
          <v:shape id="_x0000_i1323" type="#_x0000_t75" style="width:57.75pt;height:21.75pt" o:ole="">
            <v:imagedata r:id="rId676" o:title=""/>
          </v:shape>
          <o:OLEObject Type="Embed" ProgID="Equation.DSMT4" ShapeID="_x0000_i1323" DrawAspect="Content" ObjectID="_1690172624" r:id="rId67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39389DA0">
          <v:shape id="_x0000_i1324" type="#_x0000_t75" style="width:50.25pt;height:21.75pt" o:ole="">
            <v:imagedata r:id="rId678" o:title=""/>
          </v:shape>
          <o:OLEObject Type="Embed" ProgID="Equation.DSMT4" ShapeID="_x0000_i1324" DrawAspect="Content" ObjectID="_1690172625" r:id="rId679"/>
        </w:object>
      </w:r>
    </w:p>
    <w:p w14:paraId="445304B3" w14:textId="77777777" w:rsidR="00562080" w:rsidRPr="004568FC" w:rsidRDefault="00562080" w:rsidP="00562080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Lời giải</w:t>
      </w:r>
    </w:p>
    <w:p w14:paraId="3FE81208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70C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70C0"/>
          <w:sz w:val="24"/>
          <w:szCs w:val="24"/>
          <w:lang w:val="nl-NL"/>
        </w:rPr>
        <w:t>Chọn A</w:t>
      </w:r>
    </w:p>
    <w:p w14:paraId="45088FED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Một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C03D924">
          <v:shape id="_x0000_i1325" type="#_x0000_t75" style="width:14.25pt;height:14.25pt" o:ole="">
            <v:imagedata r:id="rId680" o:title=""/>
          </v:shape>
          <o:OLEObject Type="Embed" ProgID="Equation.DSMT4" ShapeID="_x0000_i1325" DrawAspect="Content" ObjectID="_1690172626" r:id="rId68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4AAE27FF">
          <v:shape id="_x0000_i1326" type="#_x0000_t75" style="width:50.25pt;height:21.75pt" o:ole="">
            <v:imagedata r:id="rId682" o:title=""/>
          </v:shape>
          <o:OLEObject Type="Embed" ProgID="Equation.DSMT4" ShapeID="_x0000_i1326" DrawAspect="Content" ObjectID="_1690172627" r:id="rId68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74865AD3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Ta có: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20" w14:anchorId="16414D63">
          <v:shape id="_x0000_i1327" type="#_x0000_t75" style="width:100.5pt;height:21.75pt" o:ole="">
            <v:imagedata r:id="rId684" o:title=""/>
          </v:shape>
          <o:OLEObject Type="Embed" ProgID="Equation.DSMT4" ShapeID="_x0000_i1327" DrawAspect="Content" ObjectID="_1690172628" r:id="rId685"/>
        </w:object>
      </w:r>
    </w:p>
    <w:p w14:paraId="615747C9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Do đó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62428A15">
          <v:shape id="_x0000_i1328" type="#_x0000_t75" style="width:64.5pt;height:21.75pt" o:ole="">
            <v:imagedata r:id="rId686" o:title=""/>
          </v:shape>
          <o:OLEObject Type="Embed" ProgID="Equation.DSMT4" ShapeID="_x0000_i1328" DrawAspect="Content" ObjectID="_1690172629" r:id="rId68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cũng là vec tơ pháp tuyến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DB82D88">
          <v:shape id="_x0000_i1329" type="#_x0000_t75" style="width:14.25pt;height:14.25pt" o:ole="">
            <v:imagedata r:id="rId688" o:title=""/>
          </v:shape>
          <o:OLEObject Type="Embed" ProgID="Equation.DSMT4" ShapeID="_x0000_i1329" DrawAspect="Content" ObjectID="_1690172630" r:id="rId68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4A3DB3C0" w14:textId="1FE0E939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8571B5" w14:paraId="01EA814C" w14:textId="77777777" w:rsidTr="008571B5">
        <w:tc>
          <w:tcPr>
            <w:tcW w:w="6200" w:type="dxa"/>
            <w:shd w:val="clear" w:color="auto" w:fill="auto"/>
          </w:tcPr>
          <w:p w14:paraId="1190725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Véctơ pháp tuyến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0336B847">
                <v:shape id="_x0000_i1330" type="#_x0000_t75" style="width:43.5pt;height:21.75pt" o:ole="">
                  <v:imagedata r:id="rId690" o:title=""/>
                </v:shape>
                <o:OLEObject Type="Embed" ProgID="Equation.DSMT4" ShapeID="_x0000_i1330" DrawAspect="Content" ObjectID="_1690172631" r:id="rId69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6548259A">
                <v:shape id="_x0000_i1331" type="#_x0000_t75" style="width:43.5pt;height:21.75pt" o:ole="">
                  <v:imagedata r:id="rId692" o:title=""/>
                </v:shape>
                <o:OLEObject Type="Embed" ProgID="Equation.DSMT4" ShapeID="_x0000_i1331" DrawAspect="Content" ObjectID="_1690172632" r:id="rId6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nào sau đây?</w:t>
            </w:r>
          </w:p>
          <w:p w14:paraId="6D7E3E6D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35" w:dyaOrig="405" w14:anchorId="1BD76C6D">
                <v:shape id="_x0000_i1332" type="#_x0000_t75" style="width:36pt;height:21.75pt" o:ole="">
                  <v:imagedata r:id="rId694" o:title=""/>
                </v:shape>
                <o:OLEObject Type="Embed" ProgID="Equation.DSMT4" ShapeID="_x0000_i1332" DrawAspect="Content" ObjectID="_1690172633" r:id="rId6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525" w:dyaOrig="405" w14:anchorId="32675628">
                <v:shape id="_x0000_i1333" type="#_x0000_t75" style="width:28.5pt;height:21.75pt" o:ole="">
                  <v:imagedata r:id="rId696" o:title=""/>
                </v:shape>
                <o:OLEObject Type="Embed" ProgID="Equation.DSMT4" ShapeID="_x0000_i1333" DrawAspect="Content" ObjectID="_1690172634" r:id="rId69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90" w:dyaOrig="405" w14:anchorId="41611E17">
                <v:shape id="_x0000_i1334" type="#_x0000_t75" style="width:36pt;height:21.75pt" o:ole="">
                  <v:imagedata r:id="rId698" o:title=""/>
                </v:shape>
                <o:OLEObject Type="Embed" ProgID="Equation.DSMT4" ShapeID="_x0000_i1334" DrawAspect="Content" ObjectID="_1690172635" r:id="rId69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555" w:dyaOrig="405" w14:anchorId="45CC1EDD">
                <v:shape id="_x0000_i1335" type="#_x0000_t75" style="width:28.5pt;height:21.75pt" o:ole="">
                  <v:imagedata r:id="rId700" o:title=""/>
                </v:shape>
                <o:OLEObject Type="Embed" ProgID="Equation.DSMT4" ShapeID="_x0000_i1335" DrawAspect="Content" ObjectID="_1690172636" r:id="rId70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F2DD3DC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C2566E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1B8ACF4" w14:textId="77777777" w:rsidTr="008571B5">
        <w:tc>
          <w:tcPr>
            <w:tcW w:w="6200" w:type="dxa"/>
            <w:shd w:val="clear" w:color="auto" w:fill="auto"/>
          </w:tcPr>
          <w:p w14:paraId="1C6EE30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42C8DB34">
                <v:shape id="_x0000_i1336" type="#_x0000_t75" style="width:21.75pt;height:14.25pt" o:ole="">
                  <v:imagedata r:id="rId702" o:title=""/>
                </v:shape>
                <o:OLEObject Type="Embed" ProgID="Equation.DSMT4" ShapeID="_x0000_i1336" DrawAspect="Content" ObjectID="_1690172637" r:id="rId703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85" w14:anchorId="2E8E2858">
                <v:shape id="_x0000_i1337" type="#_x0000_t75" style="width:7.5pt;height:14.25pt" o:ole="">
                  <v:imagedata r:id="rId704" o:title=""/>
                </v:shape>
                <o:OLEObject Type="Embed" ProgID="Equation.DSMT4" ShapeID="_x0000_i1337" DrawAspect="Content" ObjectID="_1690172638" r:id="rId705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30" w14:anchorId="1EAE7244">
                <v:shape id="_x0000_i1338" type="#_x0000_t75" style="width:64.5pt;height:14.25pt" o:ole="">
                  <v:imagedata r:id="rId706" o:title=""/>
                </v:shape>
                <o:OLEObject Type="Embed" ProgID="Equation.DSMT4" ShapeID="_x0000_i1338" DrawAspect="Content" ObjectID="_1690172639" r:id="rId707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. Vectơ nào sau đây là vectơ pháp tuyến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85" w14:anchorId="25625A52">
                <v:shape id="_x0000_i1339" type="#_x0000_t75" style="width:7.5pt;height:14.25pt" o:ole="">
                  <v:imagedata r:id="rId704" o:title=""/>
                </v:shape>
                <o:OLEObject Type="Embed" ProgID="Equation.DSMT4" ShapeID="_x0000_i1339" DrawAspect="Content" ObjectID="_1690172640" r:id="rId70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?</w:t>
            </w:r>
          </w:p>
          <w:p w14:paraId="65075F2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55" w:dyaOrig="435" w14:anchorId="492FB76F">
                <v:shape id="_x0000_i1340" type="#_x0000_t75" style="width:57.75pt;height:21.75pt" o:ole="">
                  <v:imagedata r:id="rId709" o:title=""/>
                </v:shape>
                <o:OLEObject Type="Embed" ProgID="Equation.DSMT4" ShapeID="_x0000_i1340" DrawAspect="Content" ObjectID="_1690172641" r:id="rId71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35" w14:anchorId="469CE747">
                <v:shape id="_x0000_i1341" type="#_x0000_t75" style="width:50.25pt;height:21.75pt" o:ole="">
                  <v:imagedata r:id="rId711" o:title=""/>
                </v:shape>
                <o:OLEObject Type="Embed" ProgID="Equation.DSMT4" ShapeID="_x0000_i1341" DrawAspect="Content" ObjectID="_1690172642" r:id="rId71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6DA381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35" w14:anchorId="0C61735A">
                <v:shape id="_x0000_i1342" type="#_x0000_t75" style="width:57.75pt;height:21.75pt" o:ole="">
                  <v:imagedata r:id="rId713" o:title=""/>
                </v:shape>
                <o:OLEObject Type="Embed" ProgID="Equation.DSMT4" ShapeID="_x0000_i1342" DrawAspect="Content" ObjectID="_1690172643" r:id="rId71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35" w14:anchorId="1192EE08">
                <v:shape id="_x0000_i1343" type="#_x0000_t75" style="width:50.25pt;height:21.75pt" o:ole="">
                  <v:imagedata r:id="rId715" o:title=""/>
                </v:shape>
                <o:OLEObject Type="Embed" ProgID="Equation.DSMT4" ShapeID="_x0000_i1343" DrawAspect="Content" ObjectID="_1690172644" r:id="rId71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5CA63A1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00F9AF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599D317" w14:textId="77777777" w:rsidTr="008571B5">
        <w:tc>
          <w:tcPr>
            <w:tcW w:w="6200" w:type="dxa"/>
            <w:shd w:val="clear" w:color="auto" w:fill="auto"/>
          </w:tcPr>
          <w:p w14:paraId="44CFE18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30" w:dyaOrig="615" w14:anchorId="4CC2746F">
                <v:shape id="_x0000_i1344" type="#_x0000_t75" style="width:79.5pt;height:28.5pt" o:ole="">
                  <v:imagedata r:id="rId717" o:title=""/>
                </v:shape>
                <o:OLEObject Type="Embed" ProgID="Equation.DSMT4" ShapeID="_x0000_i1344" DrawAspect="Content" ObjectID="_1690172645" r:id="rId7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một vec tơ chỉ phương là:</w:t>
            </w:r>
          </w:p>
          <w:p w14:paraId="760C16E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1140" w:dyaOrig="420" w14:anchorId="5AF9A3C2">
                <v:shape id="_x0000_i1345" type="#_x0000_t75" style="width:57.75pt;height:21.75pt" o:ole="">
                  <v:imagedata r:id="rId719" o:title=""/>
                </v:shape>
                <o:OLEObject Type="Embed" ProgID="Equation.DSMT4" ShapeID="_x0000_i1345" DrawAspect="Content" ObjectID="_1690172646" r:id="rId7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1275" w:dyaOrig="420" w14:anchorId="360C36B9">
                <v:shape id="_x0000_i1346" type="#_x0000_t75" style="width:64.5pt;height:21.75pt" o:ole="">
                  <v:imagedata r:id="rId721" o:title=""/>
                </v:shape>
                <o:OLEObject Type="Embed" ProgID="Equation.DSMT4" ShapeID="_x0000_i1346" DrawAspect="Content" ObjectID="_1690172647" r:id="rId7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D705A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990" w:dyaOrig="420" w14:anchorId="0D9C2A9B">
                <v:shape id="_x0000_i1347" type="#_x0000_t75" style="width:50.25pt;height:21.75pt" o:ole="">
                  <v:imagedata r:id="rId723" o:title=""/>
                </v:shape>
                <o:OLEObject Type="Embed" ProgID="Equation.DSMT4" ShapeID="_x0000_i1347" DrawAspect="Content" ObjectID="_1690172648" r:id="rId7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960" w:dyaOrig="420" w14:anchorId="3B1B3627">
                <v:shape id="_x0000_i1348" type="#_x0000_t75" style="width:50.25pt;height:21.75pt" o:ole="">
                  <v:imagedata r:id="rId725" o:title=""/>
                </v:shape>
                <o:OLEObject Type="Embed" ProgID="Equation.DSMT4" ShapeID="_x0000_i1348" DrawAspect="Content" ObjectID="_1690172649" r:id="rId7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0126B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3364FA2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227834C" w14:textId="77777777" w:rsidTr="008571B5">
        <w:tc>
          <w:tcPr>
            <w:tcW w:w="6200" w:type="dxa"/>
            <w:shd w:val="clear" w:color="auto" w:fill="auto"/>
          </w:tcPr>
          <w:p w14:paraId="5944000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30" w14:anchorId="1DF958B3">
                <v:shape id="_x0000_i1349" type="#_x0000_t75" style="width:21.75pt;height:14.25pt" o:ole="">
                  <v:imagedata r:id="rId727" o:title=""/>
                </v:shape>
                <o:OLEObject Type="Embed" ProgID="Equation.DSMT4" ShapeID="_x0000_i1349" DrawAspect="Content" ObjectID="_1690172650" r:id="rId7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2175" w:dyaOrig="735" w14:anchorId="01CC9F67">
                <v:shape id="_x0000_i1350" type="#_x0000_t75" style="width:108pt;height:36pt" o:ole="">
                  <v:imagedata r:id="rId729" o:title=""/>
                </v:shape>
                <o:OLEObject Type="Embed" ProgID="Equation.DSMT4" ShapeID="_x0000_i1350" DrawAspect="Content" ObjectID="_1690172651" r:id="rId7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Một véctơ chỉ phương của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25" w:dyaOrig="270" w14:anchorId="220BD3C3">
                <v:shape id="_x0000_i1351" type="#_x0000_t75" style="width:14.25pt;height:14.25pt" o:ole="">
                  <v:imagedata r:id="rId731" o:title=""/>
                </v:shape>
                <o:OLEObject Type="Embed" ProgID="Equation.DSMT4" ShapeID="_x0000_i1351" DrawAspect="Content" ObjectID="_1690172652" r:id="rId73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là.</w:t>
            </w:r>
          </w:p>
          <w:p w14:paraId="20C120B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30" w:dyaOrig="435" w14:anchorId="3AC7B32A">
                <v:shape id="_x0000_i1352" type="#_x0000_t75" style="width:43.5pt;height:21.75pt" o:ole="">
                  <v:imagedata r:id="rId733" o:title=""/>
                </v:shape>
                <o:OLEObject Type="Embed" ProgID="Equation.DSMT4" ShapeID="_x0000_i1352" DrawAspect="Content" ObjectID="_1690172653" r:id="rId7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30" w:dyaOrig="435" w14:anchorId="1A311C24">
                <v:shape id="_x0000_i1353" type="#_x0000_t75" style="width:43.5pt;height:21.75pt" o:ole="">
                  <v:imagedata r:id="rId735" o:title=""/>
                </v:shape>
                <o:OLEObject Type="Embed" ProgID="Equation.DSMT4" ShapeID="_x0000_i1353" DrawAspect="Content" ObjectID="_1690172654" r:id="rId7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1124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95" w:dyaOrig="435" w14:anchorId="6911484C">
                <v:shape id="_x0000_i1354" type="#_x0000_t75" style="width:57.75pt;height:21.75pt" o:ole="">
                  <v:imagedata r:id="rId737" o:title=""/>
                </v:shape>
                <o:OLEObject Type="Embed" ProgID="Equation.DSMT4" ShapeID="_x0000_i1354" DrawAspect="Content" ObjectID="_1690172655" r:id="rId7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95" w:dyaOrig="435" w14:anchorId="570F86CA">
                <v:shape id="_x0000_i1355" type="#_x0000_t75" style="width:57.75pt;height:21.75pt" o:ole="">
                  <v:imagedata r:id="rId739" o:title=""/>
                </v:shape>
                <o:OLEObject Type="Embed" ProgID="Equation.DSMT4" ShapeID="_x0000_i1355" DrawAspect="Content" ObjectID="_1690172656" r:id="rId7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8AF9E4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456D49D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F662D01" w14:textId="77777777" w:rsidTr="008571B5">
        <w:tc>
          <w:tcPr>
            <w:tcW w:w="6200" w:type="dxa"/>
            <w:shd w:val="clear" w:color="auto" w:fill="auto"/>
          </w:tcPr>
          <w:p w14:paraId="00E4C29F" w14:textId="77777777" w:rsidR="008571B5" w:rsidRPr="007C1EE8" w:rsidRDefault="008571B5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9B2E4E7">
                <v:shape id="_x0000_i1356" type="#_x0000_t75" style="width:21.75pt;height:14.25pt" o:ole="">
                  <v:imagedata r:id="rId741" o:title=""/>
                </v:shape>
                <o:OLEObject Type="Embed" ProgID="Equation.DSMT4" ShapeID="_x0000_i1356" DrawAspect="Content" ObjectID="_1690172657" r:id="rId7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25" w:dyaOrig="735" w14:anchorId="2F042C83">
                <v:shape id="_x0000_i1357" type="#_x0000_t75" style="width:1in;height:36pt" o:ole="">
                  <v:imagedata r:id="rId743" o:title=""/>
                </v:shape>
                <o:OLEObject Type="Embed" ProgID="Equation.DSMT4" ShapeID="_x0000_i1357" DrawAspect="Content" ObjectID="_1690172658" r:id="rId7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390" w14:anchorId="4E2C7914">
                <v:shape id="_x0000_i1358" type="#_x0000_t75" style="width:36pt;height:21.75pt" o:ole="">
                  <v:imagedata r:id="rId745" o:title=""/>
                </v:shape>
                <o:OLEObject Type="Embed" ProgID="Equation.DSMT4" ShapeID="_x0000_i1358" DrawAspect="Content" ObjectID="_1690172659" r:id="rId7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Một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1B2DC5CA">
                <v:shape id="_x0000_i1359" type="#_x0000_t75" style="width:14.25pt;height:14.25pt" o:ole="">
                  <v:imagedata r:id="rId747" o:title=""/>
                </v:shape>
                <o:OLEObject Type="Embed" ProgID="Equation.DSMT4" ShapeID="_x0000_i1359" DrawAspect="Content" ObjectID="_1690172660" r:id="rId74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30AF03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35" w14:anchorId="4609A1D6">
                <v:shape id="_x0000_i1360" type="#_x0000_t75" style="width:50.25pt;height:21.75pt" o:ole="">
                  <v:imagedata r:id="rId749" o:title=""/>
                </v:shape>
                <o:OLEObject Type="Embed" ProgID="Equation.DSMT4" ShapeID="_x0000_i1360" DrawAspect="Content" ObjectID="_1690172661" r:id="rId7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25" w:dyaOrig="435" w14:anchorId="7A926535">
                <v:shape id="_x0000_i1361" type="#_x0000_t75" style="width:57.75pt;height:21.75pt" o:ole="">
                  <v:imagedata r:id="rId751" o:title=""/>
                </v:shape>
                <o:OLEObject Type="Embed" ProgID="Equation.DSMT4" ShapeID="_x0000_i1361" DrawAspect="Content" ObjectID="_1690172662" r:id="rId7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AED03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5D41939E">
                <v:shape id="_x0000_i1362" type="#_x0000_t75" style="width:50.25pt;height:21.75pt" o:ole="">
                  <v:imagedata r:id="rId753" o:title=""/>
                </v:shape>
                <o:OLEObject Type="Embed" ProgID="Equation.DSMT4" ShapeID="_x0000_i1362" DrawAspect="Content" ObjectID="_1690172663" r:id="rId7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55" w:dyaOrig="435" w14:anchorId="37C90DDC">
                <v:shape id="_x0000_i1363" type="#_x0000_t75" style="width:57.75pt;height:21.75pt" o:ole="">
                  <v:imagedata r:id="rId755" o:title=""/>
                </v:shape>
                <o:OLEObject Type="Embed" ProgID="Equation.DSMT4" ShapeID="_x0000_i1363" DrawAspect="Content" ObjectID="_1690172664" r:id="rId7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E75B50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4AF97F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28BFE67" w14:textId="77777777" w:rsidTr="008571B5">
        <w:tc>
          <w:tcPr>
            <w:tcW w:w="6200" w:type="dxa"/>
            <w:shd w:val="clear" w:color="auto" w:fill="auto"/>
          </w:tcPr>
          <w:p w14:paraId="3DD981B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 w:eastAsia="ko-KR"/>
              </w:rPr>
              <w:t>Câu 6:</w: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Trong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37257542">
                <v:shape id="_x0000_i1364" type="#_x0000_t75" style="width:21.75pt;height:14.25pt" o:ole="">
                  <v:imagedata r:id="rId757" o:title=""/>
                </v:shape>
                <o:OLEObject Type="Embed" ProgID="Equation.DSMT4" ShapeID="_x0000_i1364" DrawAspect="Content" ObjectID="_1690172665" r:id="rId758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 cho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25" w:dyaOrig="315" w14:anchorId="331031A1">
                <v:shape id="_x0000_i1365" type="#_x0000_t75" style="width:86.25pt;height:14.25pt" o:ole="">
                  <v:imagedata r:id="rId759" o:title=""/>
                </v:shape>
                <o:OLEObject Type="Embed" ProgID="Equation.DSMT4" ShapeID="_x0000_i1365" DrawAspect="Content" ObjectID="_1690172666" r:id="rId760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. Vectơ nào sau đây là vectơ pháp tuyến của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330" w:dyaOrig="285" w14:anchorId="0F4CC05D">
                <v:shape id="_x0000_i1366" type="#_x0000_t75" style="width:14.25pt;height:14.25pt" o:ole="">
                  <v:imagedata r:id="rId761" o:title=""/>
                </v:shape>
                <o:OLEObject Type="Embed" ProgID="Equation.DSMT4" ShapeID="_x0000_i1366" DrawAspect="Content" ObjectID="_1690172667" r:id="rId762"/>
              </w:object>
            </w:r>
          </w:p>
          <w:p w14:paraId="5C530B9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05" w:dyaOrig="435" w14:anchorId="0E7C5F38">
                <v:shape id="_x0000_i1367" type="#_x0000_t75" style="width:50.25pt;height:21.75pt" o:ole="">
                  <v:imagedata r:id="rId763" o:title=""/>
                </v:shape>
                <o:OLEObject Type="Embed" ProgID="Equation.DSMT4" ShapeID="_x0000_i1367" DrawAspect="Content" ObjectID="_1690172668" r:id="rId764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55" w:dyaOrig="435" w14:anchorId="545D99FF">
                <v:shape id="_x0000_i1368" type="#_x0000_t75" style="width:57.75pt;height:21.75pt" o:ole="">
                  <v:imagedata r:id="rId765" o:title=""/>
                </v:shape>
                <o:OLEObject Type="Embed" ProgID="Equation.DSMT4" ShapeID="_x0000_i1368" DrawAspect="Content" ObjectID="_1690172669" r:id="rId766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8F0C18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05" w:dyaOrig="435" w14:anchorId="25E99D63">
                <v:shape id="_x0000_i1369" type="#_x0000_t75" style="width:50.25pt;height:21.75pt" o:ole="">
                  <v:imagedata r:id="rId767" o:title=""/>
                </v:shape>
                <o:OLEObject Type="Embed" ProgID="Equation.DSMT4" ShapeID="_x0000_i1369" DrawAspect="Content" ObjectID="_1690172670" r:id="rId76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55" w:dyaOrig="435" w14:anchorId="0E4798F6">
                <v:shape id="_x0000_i1370" type="#_x0000_t75" style="width:57.75pt;height:21.75pt" o:ole="">
                  <v:imagedata r:id="rId769" o:title=""/>
                </v:shape>
                <o:OLEObject Type="Embed" ProgID="Equation.DSMT4" ShapeID="_x0000_i1370" DrawAspect="Content" ObjectID="_1690172671" r:id="rId77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473E175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41130D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564196E" w14:textId="77777777" w:rsidTr="008571B5">
        <w:tc>
          <w:tcPr>
            <w:tcW w:w="6200" w:type="dxa"/>
            <w:shd w:val="clear" w:color="auto" w:fill="auto"/>
          </w:tcPr>
          <w:p w14:paraId="1FAB7BC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7: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Trên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30" w14:anchorId="6BC3DF78">
                <v:shape id="_x0000_i1371" type="#_x0000_t75" style="width:21.75pt;height:14.25pt" o:ole="">
                  <v:imagedata r:id="rId771" o:title=""/>
                </v:shape>
                <o:OLEObject Type="Embed" ProgID="Equation.DSMT4" ShapeID="_x0000_i1371" DrawAspect="Content" ObjectID="_1690172672" r:id="rId77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, cho đường thẳng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500" w:dyaOrig="735" w14:anchorId="5460F115">
                <v:shape id="_x0000_i1372" type="#_x0000_t75" style="width:1in;height:36pt" o:ole="">
                  <v:imagedata r:id="rId773" o:title=""/>
                </v:shape>
                <o:OLEObject Type="Embed" ProgID="Equation.DSMT4" ShapeID="_x0000_i1372" DrawAspect="Content" ObjectID="_1690172673" r:id="rId77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. Một vectơ chỉ phương của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25" w:dyaOrig="285" w14:anchorId="260DA173">
                <v:shape id="_x0000_i1373" type="#_x0000_t75" style="width:14.25pt;height:14.25pt" o:ole="">
                  <v:imagedata r:id="rId775" o:title=""/>
                </v:shape>
                <o:OLEObject Type="Embed" ProgID="Equation.DSMT4" ShapeID="_x0000_i1373" DrawAspect="Content" ObjectID="_1690172674" r:id="rId77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là</w:t>
            </w:r>
          </w:p>
          <w:p w14:paraId="10B84A4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85" w:dyaOrig="435" w14:anchorId="73F7850D">
                <v:shape id="_x0000_i1374" type="#_x0000_t75" style="width:57.75pt;height:21.75pt" o:ole="">
                  <v:imagedata r:id="rId777" o:title=""/>
                </v:shape>
                <o:OLEObject Type="Embed" ProgID="Equation.DSMT4" ShapeID="_x0000_i1374" DrawAspect="Content" ObjectID="_1690172675" r:id="rId77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5" w:dyaOrig="465" w14:anchorId="79B8407A">
                <v:shape id="_x0000_i1375" type="#_x0000_t75" style="width:50.25pt;height:21.75pt" o:ole="">
                  <v:imagedata r:id="rId779" o:title=""/>
                </v:shape>
                <o:OLEObject Type="Embed" ProgID="Equation.DSMT4" ShapeID="_x0000_i1375" DrawAspect="Content" ObjectID="_1690172676" r:id="rId78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906362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55" w:dyaOrig="435" w14:anchorId="2C8E72CC">
                <v:shape id="_x0000_i1376" type="#_x0000_t75" style="width:43.5pt;height:21.75pt" o:ole="">
                  <v:imagedata r:id="rId781" o:title=""/>
                </v:shape>
                <o:OLEObject Type="Embed" ProgID="Equation.DSMT4" ShapeID="_x0000_i1376" DrawAspect="Content" ObjectID="_1690172677" r:id="rId78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20" w:dyaOrig="435" w14:anchorId="6FD6B3EE">
                <v:shape id="_x0000_i1377" type="#_x0000_t75" style="width:50.25pt;height:21.75pt" o:ole="">
                  <v:imagedata r:id="rId783" o:title=""/>
                </v:shape>
                <o:OLEObject Type="Embed" ProgID="Equation.DSMT4" ShapeID="_x0000_i1377" DrawAspect="Content" ObjectID="_1690172678" r:id="rId78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E57232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FED15A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D47FC0D" w14:textId="77777777" w:rsidTr="008571B5">
        <w:tc>
          <w:tcPr>
            <w:tcW w:w="6200" w:type="dxa"/>
            <w:shd w:val="clear" w:color="auto" w:fill="auto"/>
          </w:tcPr>
          <w:p w14:paraId="2C307DA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Vectơ pháp tuyến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65" w:dyaOrig="405" w14:anchorId="1AC197AA">
                <v:shape id="_x0000_i1378" type="#_x0000_t75" style="width:86.25pt;height:21.75pt" o:ole="">
                  <v:imagedata r:id="rId785" o:title=""/>
                </v:shape>
                <o:OLEObject Type="Embed" ProgID="Equation.DSMT4" ShapeID="_x0000_i1378" DrawAspect="Content" ObjectID="_1690172679" r:id="rId7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nào sau đây?</w:t>
            </w:r>
          </w:p>
          <w:p w14:paraId="5B526B8E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10" w:dyaOrig="405" w14:anchorId="0FE4254F">
                <v:shape id="_x0000_i1379" type="#_x0000_t75" style="width:28.5pt;height:21.75pt" o:ole="">
                  <v:imagedata r:id="rId787" o:title=""/>
                </v:shape>
                <o:OLEObject Type="Embed" ProgID="Equation.DSMT4" ShapeID="_x0000_i1379" DrawAspect="Content" ObjectID="_1690172680" r:id="rId78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95" w:dyaOrig="405" w14:anchorId="3E78054A">
                <v:shape id="_x0000_i1380" type="#_x0000_t75" style="width:21.75pt;height:21.75pt" o:ole="">
                  <v:imagedata r:id="rId789" o:title=""/>
                </v:shape>
                <o:OLEObject Type="Embed" ProgID="Equation.DSMT4" ShapeID="_x0000_i1380" DrawAspect="Content" ObjectID="_1690172681" r:id="rId79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60" w:dyaOrig="405" w14:anchorId="1D6FCD90">
                <v:shape id="_x0000_i1381" type="#_x0000_t75" style="width:36pt;height:21.75pt" o:ole="">
                  <v:imagedata r:id="rId791" o:title=""/>
                </v:shape>
                <o:OLEObject Type="Embed" ProgID="Equation.DSMT4" ShapeID="_x0000_i1381" DrawAspect="Content" ObjectID="_1690172682" r:id="rId79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60" w:dyaOrig="405" w14:anchorId="652DD372">
                <v:shape id="_x0000_i1382" type="#_x0000_t75" style="width:36pt;height:21.75pt" o:ole="">
                  <v:imagedata r:id="rId793" o:title=""/>
                </v:shape>
                <o:OLEObject Type="Embed" ProgID="Equation.DSMT4" ShapeID="_x0000_i1382" DrawAspect="Content" ObjectID="_1690172683" r:id="rId79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3F4FD4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8A56CB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7D234D77" w14:textId="77777777" w:rsidTr="008571B5">
        <w:tc>
          <w:tcPr>
            <w:tcW w:w="6200" w:type="dxa"/>
            <w:shd w:val="clear" w:color="auto" w:fill="auto"/>
          </w:tcPr>
          <w:p w14:paraId="3D9D3D3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9: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nl-NL"/>
              </w:rPr>
              <w:object w:dxaOrig="1530" w:dyaOrig="300" w14:anchorId="2A1596DB">
                <v:shape id="_x0000_i1383" type="#_x0000_t75" style="width:79.5pt;height:14.25pt" o:ole="">
                  <v:imagedata r:id="rId795" o:title=""/>
                </v:shape>
                <o:OLEObject Type="Embed" ProgID="Equation.DSMT4" ShapeID="_x0000_i1383" DrawAspect="Content" ObjectID="_1690172684" r:id="rId79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có một vectơ pháp tuyến là</w:t>
            </w:r>
          </w:p>
          <w:p w14:paraId="54422D3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8"/>
                <w:szCs w:val="22"/>
                <w:lang w:val="nl-NL"/>
              </w:rPr>
              <w:object w:dxaOrig="1050" w:dyaOrig="495" w14:anchorId="19490C41">
                <v:shape id="_x0000_i1384" type="#_x0000_t75" style="width:50.25pt;height:21.75pt" o:ole="">
                  <v:imagedata r:id="rId797" o:title=""/>
                </v:shape>
                <o:OLEObject Type="Embed" ProgID="Equation.DSMT4" ShapeID="_x0000_i1384" DrawAspect="Content" ObjectID="_1690172685" r:id="rId79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915" w:dyaOrig="435" w14:anchorId="2267D209">
                <v:shape id="_x0000_i1385" type="#_x0000_t75" style="width:43.5pt;height:21.75pt" o:ole="">
                  <v:imagedata r:id="rId799" o:title=""/>
                </v:shape>
                <o:OLEObject Type="Embed" ProgID="Equation.DSMT4" ShapeID="_x0000_i1385" DrawAspect="Content" ObjectID="_1690172686" r:id="rId80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9CC6BD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1140" w:dyaOrig="435" w14:anchorId="03F1747F">
                <v:shape id="_x0000_i1386" type="#_x0000_t75" style="width:57.75pt;height:21.75pt" o:ole="">
                  <v:imagedata r:id="rId801" o:title=""/>
                </v:shape>
                <o:OLEObject Type="Embed" ProgID="Equation.DSMT4" ShapeID="_x0000_i1386" DrawAspect="Content" ObjectID="_1690172687" r:id="rId80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1050" w:dyaOrig="435" w14:anchorId="610EDBB7">
                <v:shape id="_x0000_i1387" type="#_x0000_t75" style="width:50.25pt;height:21.75pt" o:ole="">
                  <v:imagedata r:id="rId803" o:title=""/>
                </v:shape>
                <o:OLEObject Type="Embed" ProgID="Equation.DSMT4" ShapeID="_x0000_i1387" DrawAspect="Content" ObjectID="_1690172688" r:id="rId80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2521C6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3187A9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4BD3302" w14:textId="77777777" w:rsidTr="008571B5">
        <w:tc>
          <w:tcPr>
            <w:tcW w:w="6200" w:type="dxa"/>
            <w:shd w:val="clear" w:color="auto" w:fill="auto"/>
          </w:tcPr>
          <w:p w14:paraId="4E5FCCE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120FE26F">
                <v:shape id="_x0000_i1388" type="#_x0000_t75" style="width:14.25pt;height:14.25pt" o:ole="">
                  <v:imagedata r:id="rId805" o:title=""/>
                </v:shape>
                <o:OLEObject Type="Embed" ProgID="Equation.DSMT4" ShapeID="_x0000_i1388" DrawAspect="Content" ObjectID="_1690172689" r:id="rId806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vuông góc với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66E85D5">
                <v:shape id="_x0000_i1389" type="#_x0000_t75" style="width:21.75pt;height:14.25pt" o:ole="">
                  <v:imagedata r:id="rId807" o:title=""/>
                </v:shape>
                <o:OLEObject Type="Embed" ProgID="Equation.DSMT4" ShapeID="_x0000_i1389" DrawAspect="Content" ObjectID="_1690172690" r:id="rId808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,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910F71F">
                <v:shape id="_x0000_i1390" type="#_x0000_t75" style="width:43.5pt;height:21.75pt" o:ole="">
                  <v:imagedata r:id="rId809" o:title=""/>
                </v:shape>
                <o:OLEObject Type="Embed" ProgID="Equation.DSMT4" ShapeID="_x0000_i1390" DrawAspect="Content" ObjectID="_1690172691" r:id="rId810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7AE549AF">
                <v:shape id="_x0000_i1391" type="#_x0000_t75" style="width:36pt;height:21.75pt" o:ole="">
                  <v:imagedata r:id="rId811" o:title=""/>
                </v:shape>
                <o:OLEObject Type="Embed" ProgID="Equation.DSMT4" ShapeID="_x0000_i1391" DrawAspect="Content" ObjectID="_1690172692" r:id="rId812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4948AE38">
                <v:shape id="_x0000_i1392" type="#_x0000_t75" style="width:14.25pt;height:14.25pt" o:ole="">
                  <v:imagedata r:id="rId813" o:title=""/>
                </v:shape>
                <o:OLEObject Type="Embed" ProgID="Equation.DSMT4" ShapeID="_x0000_i1392" DrawAspect="Content" ObjectID="_1690172693" r:id="rId814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có một vectơ chỉ phương là</w:t>
            </w:r>
          </w:p>
          <w:p w14:paraId="4C45CCA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20" w14:anchorId="045066B3">
                <v:shape id="_x0000_i1393" type="#_x0000_t75" style="width:50.25pt;height:21.75pt" o:ole="">
                  <v:imagedata r:id="rId815" o:title=""/>
                </v:shape>
                <o:OLEObject Type="Embed" ProgID="Equation.DSMT4" ShapeID="_x0000_i1393" DrawAspect="Content" ObjectID="_1690172694" r:id="rId81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1B809807">
                <v:shape id="_x0000_i1394" type="#_x0000_t75" style="width:50.25pt;height:21.75pt" o:ole="">
                  <v:imagedata r:id="rId817" o:title=""/>
                </v:shape>
                <o:OLEObject Type="Embed" ProgID="Equation.DSMT4" ShapeID="_x0000_i1394" DrawAspect="Content" ObjectID="_1690172695" r:id="rId81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CC92F1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20" w14:anchorId="2F550475">
                <v:shape id="_x0000_i1395" type="#_x0000_t75" style="width:43.5pt;height:21.75pt" o:ole="">
                  <v:imagedata r:id="rId819" o:title=""/>
                </v:shape>
                <o:OLEObject Type="Embed" ProgID="Equation.DSMT4" ShapeID="_x0000_i1395" DrawAspect="Content" ObjectID="_1690172696" r:id="rId82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20" w14:anchorId="6B98D405">
                <v:shape id="_x0000_i1396" type="#_x0000_t75" style="width:43.5pt;height:21.75pt" o:ole="">
                  <v:imagedata r:id="rId821" o:title=""/>
                </v:shape>
                <o:OLEObject Type="Embed" ProgID="Equation.DSMT4" ShapeID="_x0000_i1396" DrawAspect="Content" ObjectID="_1690172697" r:id="rId82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D20219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4B5FD2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BD0F50F" w14:textId="77777777" w:rsidTr="008571B5">
        <w:tc>
          <w:tcPr>
            <w:tcW w:w="6200" w:type="dxa"/>
            <w:shd w:val="clear" w:color="auto" w:fill="auto"/>
          </w:tcPr>
          <w:p w14:paraId="095AA0E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Một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610AA3A6">
                <v:shape id="_x0000_i1397" type="#_x0000_t75" style="width:7.5pt;height:14.25pt" o:ole="">
                  <v:imagedata r:id="rId823" o:title=""/>
                </v:shape>
                <o:OLEObject Type="Embed" ProgID="Equation.DSMT4" ShapeID="_x0000_i1397" DrawAspect="Content" ObjectID="_1690172698" r:id="rId824"/>
              </w:object>
            </w:r>
            <w:r w:rsidRPr="007C1EE8">
              <w:rPr>
                <w:rFonts w:ascii="Chu Van An" w:hAnsi="Chu Van An" w:cs="Chu Van An"/>
                <w:szCs w:val="22"/>
              </w:rPr>
              <w:t>: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7034FD6E">
                <v:shape id="_x0000_i1398" type="#_x0000_t75" style="width:57.75pt;height:36pt" o:ole="">
                  <v:imagedata r:id="rId825" o:title=""/>
                </v:shape>
                <o:OLEObject Type="Embed" ProgID="Equation.DSMT4" ShapeID="_x0000_i1398" DrawAspect="Content" ObjectID="_1690172699" r:id="rId8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74DB9B3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35" w14:anchorId="3BEB54E8">
                <v:shape id="_x0000_i1399" type="#_x0000_t75" style="width:50.25pt;height:21.75pt" o:ole="">
                  <v:imagedata r:id="rId827" o:title=""/>
                </v:shape>
                <o:OLEObject Type="Embed" ProgID="Equation.DSMT4" ShapeID="_x0000_i1399" DrawAspect="Content" ObjectID="_1690172700" r:id="rId82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35" w14:anchorId="4E250A25">
                <v:shape id="_x0000_i1400" type="#_x0000_t75" style="width:43.5pt;height:21.75pt" o:ole="">
                  <v:imagedata r:id="rId829" o:title=""/>
                </v:shape>
                <o:OLEObject Type="Embed" ProgID="Equation.DSMT4" ShapeID="_x0000_i1400" DrawAspect="Content" ObjectID="_1690172701" r:id="rId83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27DDF93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7E02FA50">
                <v:shape id="_x0000_i1401" type="#_x0000_t75" style="width:50.25pt;height:21.75pt" o:ole="">
                  <v:imagedata r:id="rId831" o:title=""/>
                </v:shape>
                <o:OLEObject Type="Embed" ProgID="Equation.DSMT4" ShapeID="_x0000_i1401" DrawAspect="Content" ObjectID="_1690172702" r:id="rId83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35" w14:anchorId="5349DD33">
                <v:shape id="_x0000_i1402" type="#_x0000_t75" style="width:57.75pt;height:21.75pt" o:ole="">
                  <v:imagedata r:id="rId833" o:title=""/>
                </v:shape>
                <o:OLEObject Type="Embed" ProgID="Equation.DSMT4" ShapeID="_x0000_i1402" DrawAspect="Content" ObjectID="_1690172703" r:id="rId83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9ADF52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1A32BB7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8571B5" w14:paraId="206833A4" w14:textId="77777777" w:rsidTr="008571B5">
        <w:tc>
          <w:tcPr>
            <w:tcW w:w="6200" w:type="dxa"/>
            <w:shd w:val="clear" w:color="auto" w:fill="auto"/>
          </w:tcPr>
          <w:p w14:paraId="3A55F16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Biết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53B7DD65">
                <v:shape id="_x0000_i1403" type="#_x0000_t75" style="width:1in;height:14.25pt" o:ole="">
                  <v:imagedata r:id="rId835" o:title=""/>
                </v:shape>
                <o:OLEObject Type="Embed" ProgID="Equation.DSMT4" ShapeID="_x0000_i1403" DrawAspect="Content" ObjectID="_1690172704" r:id="rId8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605" w:dyaOrig="810" w14:anchorId="4FB54CCC">
                <v:shape id="_x0000_i1404" type="#_x0000_t75" style="width:79.5pt;height:43.5pt" o:ole="">
                  <v:imagedata r:id="rId837" o:title=""/>
                </v:shape>
                <o:OLEObject Type="Embed" ProgID="Equation.DSMT4" ShapeID="_x0000_i1404" DrawAspect="Content" ObjectID="_1690172705" r:id="rId8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vuông góc với nhau. Khi đó, giá trị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195" w14:anchorId="79501788">
                <v:shape id="_x0000_i1405" type="#_x0000_t75" style="width:7.5pt;height:7.5pt" o:ole="">
                  <v:imagedata r:id="rId839" o:title=""/>
                </v:shape>
                <o:OLEObject Type="Embed" ProgID="Equation.DSMT4" ShapeID="_x0000_i1405" DrawAspect="Content" ObjectID="_1690172706" r:id="rId840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0E19E12C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b/>
                <w:color w:val="0033CC"/>
                <w:position w:val="-6"/>
                <w:szCs w:val="22"/>
              </w:rPr>
              <w:object w:dxaOrig="705" w:dyaOrig="285" w14:anchorId="10A3AC0D">
                <v:shape id="_x0000_i1406" type="#_x0000_t75" style="width:36pt;height:14.25pt" o:ole="">
                  <v:imagedata r:id="rId841" o:title=""/>
                </v:shape>
                <o:OLEObject Type="Embed" ProgID="Equation.DSMT4" ShapeID="_x0000_i1406" DrawAspect="Content" ObjectID="_1690172707" r:id="rId842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b/>
                <w:color w:val="0033CC"/>
                <w:position w:val="-6"/>
                <w:szCs w:val="22"/>
              </w:rPr>
              <w:object w:dxaOrig="525" w:dyaOrig="270" w14:anchorId="720C3B12">
                <v:shape id="_x0000_i1407" type="#_x0000_t75" style="width:28.5pt;height:14.25pt" o:ole="">
                  <v:imagedata r:id="rId843" o:title=""/>
                </v:shape>
                <o:OLEObject Type="Embed" ProgID="Equation.DSMT4" ShapeID="_x0000_i1407" DrawAspect="Content" ObjectID="_1690172708" r:id="rId844"/>
              </w:objec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b/>
                <w:color w:val="0033CC"/>
                <w:position w:val="-6"/>
                <w:szCs w:val="22"/>
              </w:rPr>
              <w:object w:dxaOrig="555" w:dyaOrig="270" w14:anchorId="5A432543">
                <v:shape id="_x0000_i1408" type="#_x0000_t75" style="width:28.5pt;height:14.25pt" o:ole="">
                  <v:imagedata r:id="rId845" o:title=""/>
                </v:shape>
                <o:OLEObject Type="Embed" ProgID="Equation.DSMT4" ShapeID="_x0000_i1408" DrawAspect="Content" ObjectID="_1690172709" r:id="rId846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b/>
                <w:color w:val="0033CC"/>
                <w:position w:val="-6"/>
                <w:szCs w:val="22"/>
              </w:rPr>
              <w:object w:dxaOrig="720" w:dyaOrig="285" w14:anchorId="5CF961C4">
                <v:shape id="_x0000_i1409" type="#_x0000_t75" style="width:36pt;height:14.25pt" o:ole="">
                  <v:imagedata r:id="rId847" o:title=""/>
                </v:shape>
                <o:OLEObject Type="Embed" ProgID="Equation.DSMT4" ShapeID="_x0000_i1409" DrawAspect="Content" ObjectID="_1690172710" r:id="rId848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</w:p>
          <w:p w14:paraId="11DFFAA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8A0805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1AEBEFA" w14:textId="77777777" w:rsidTr="008571B5">
        <w:tc>
          <w:tcPr>
            <w:tcW w:w="6200" w:type="dxa"/>
            <w:shd w:val="clear" w:color="auto" w:fill="auto"/>
          </w:tcPr>
          <w:p w14:paraId="5891F09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Tìm tọa độ vectơ pháp tuyến của 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55" w:dyaOrig="405" w14:anchorId="662881A7">
                <v:shape id="_x0000_i1410" type="#_x0000_t75" style="width:43.5pt;height:21.75pt" o:ole="">
                  <v:imagedata r:id="rId849" o:title=""/>
                </v:shape>
                <o:OLEObject Type="Embed" ProgID="Equation.DSMT4" ShapeID="_x0000_i1410" DrawAspect="Content" ObjectID="_1690172711" r:id="rId85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5" w14:anchorId="3B02E1A0">
                <v:shape id="_x0000_i1411" type="#_x0000_t75" style="width:36pt;height:21.75pt" o:ole="">
                  <v:imagedata r:id="rId851" o:title=""/>
                </v:shape>
                <o:OLEObject Type="Embed" ProgID="Equation.DSMT4" ShapeID="_x0000_i1411" DrawAspect="Content" ObjectID="_1690172712" r:id="rId852"/>
              </w:object>
            </w:r>
          </w:p>
          <w:p w14:paraId="71C7E523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945" w:dyaOrig="420" w14:anchorId="7896778F">
                <v:shape id="_x0000_i1412" type="#_x0000_t75" style="width:50.25pt;height:21.75pt" o:ole="">
                  <v:imagedata r:id="rId853" o:title=""/>
                </v:shape>
                <o:OLEObject Type="Embed" ProgID="Equation.DSMT4" ShapeID="_x0000_i1412" DrawAspect="Content" ObjectID="_1690172713" r:id="rId854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915" w:dyaOrig="420" w14:anchorId="3F75B13F">
                <v:shape id="_x0000_i1413" type="#_x0000_t75" style="width:43.5pt;height:21.75pt" o:ole="">
                  <v:imagedata r:id="rId855" o:title=""/>
                </v:shape>
                <o:OLEObject Type="Embed" ProgID="Equation.DSMT4" ShapeID="_x0000_i1413" DrawAspect="Content" ObjectID="_1690172714" r:id="rId856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1065" w:dyaOrig="420" w14:anchorId="211D80F3">
                <v:shape id="_x0000_i1414" type="#_x0000_t75" style="width:50.25pt;height:21.75pt" o:ole="">
                  <v:imagedata r:id="rId857" o:title=""/>
                </v:shape>
                <o:OLEObject Type="Embed" ProgID="Equation.DSMT4" ShapeID="_x0000_i1414" DrawAspect="Content" ObjectID="_1690172715" r:id="rId858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1065" w:dyaOrig="420" w14:anchorId="03E8B390">
                <v:shape id="_x0000_i1415" type="#_x0000_t75" style="width:50.25pt;height:21.75pt" o:ole="">
                  <v:imagedata r:id="rId859" o:title=""/>
                </v:shape>
                <o:OLEObject Type="Embed" ProgID="Equation.DSMT4" ShapeID="_x0000_i1415" DrawAspect="Content" ObjectID="_1690172716" r:id="rId860"/>
              </w:object>
            </w:r>
          </w:p>
          <w:p w14:paraId="1CAE5B7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7F79F7F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BBAF8FD" w14:textId="77777777" w:rsidTr="008571B5">
        <w:tc>
          <w:tcPr>
            <w:tcW w:w="6200" w:type="dxa"/>
            <w:shd w:val="clear" w:color="auto" w:fill="auto"/>
          </w:tcPr>
          <w:p w14:paraId="47E14F9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82" w:name="c14q"/>
            <w:bookmarkEnd w:id="8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14: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Biết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70" w14:anchorId="113D4128">
                <v:shape id="_x0000_i1416" type="#_x0000_t75" style="width:14.25pt;height:14.25pt" o:ole="">
                  <v:imagedata r:id="rId861" o:title=""/>
                </v:shape>
                <o:OLEObject Type="Embed" ProgID="Equation.DSMT4" ShapeID="_x0000_i1416" DrawAspect="Content" ObjectID="_1690172717" r:id="rId86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00" w:dyaOrig="315" w14:anchorId="75F94497">
                <v:shape id="_x0000_i1417" type="#_x0000_t75" style="width:93.75pt;height:14.25pt" o:ole="">
                  <v:imagedata r:id="rId863" o:title=""/>
                </v:shape>
                <o:OLEObject Type="Embed" ProgID="Equation.DSMT4" ShapeID="_x0000_i1417" DrawAspect="Content" ObjectID="_1690172718" r:id="rId86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Hỏi vectơ nào sau đây là vectơ chỉ phương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70" w14:anchorId="76C9435F">
                <v:shape id="_x0000_i1418" type="#_x0000_t75" style="width:21.75pt;height:14.25pt" o:ole="">
                  <v:imagedata r:id="rId865" o:title=""/>
                </v:shape>
                <o:OLEObject Type="Embed" ProgID="Equation.DSMT4" ShapeID="_x0000_i1418" DrawAspect="Content" ObjectID="_1690172719" r:id="rId866"/>
              </w:object>
            </w:r>
          </w:p>
          <w:p w14:paraId="29B82F3A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83" w:name="c1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222A90B8">
                <v:shape id="_x0000_i1419" type="#_x0000_t75" style="width:36pt;height:21.75pt" o:ole="">
                  <v:imagedata r:id="rId867" o:title=""/>
                </v:shape>
                <o:OLEObject Type="Embed" ProgID="Equation.DSMT4" ShapeID="_x0000_i1419" DrawAspect="Content" ObjectID="_1690172720" r:id="rId86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4" w:name="c14b"/>
            <w:bookmarkEnd w:id="8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55FEAA66">
                <v:shape id="_x0000_i1420" type="#_x0000_t75" style="width:43.5pt;height:21.75pt" o:ole="">
                  <v:imagedata r:id="rId869" o:title=""/>
                </v:shape>
                <o:OLEObject Type="Embed" ProgID="Equation.DSMT4" ShapeID="_x0000_i1420" DrawAspect="Content" ObjectID="_1690172721" r:id="rId87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5" w:name="c14c"/>
            <w:bookmarkEnd w:id="8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390" w14:anchorId="25DBF6CE">
                <v:shape id="_x0000_i1421" type="#_x0000_t75" style="width:36pt;height:21.75pt" o:ole="">
                  <v:imagedata r:id="rId871" o:title=""/>
                </v:shape>
                <o:OLEObject Type="Embed" ProgID="Equation.DSMT4" ShapeID="_x0000_i1421" DrawAspect="Content" ObjectID="_1690172722" r:id="rId87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6" w:name="c14d"/>
            <w:bookmarkEnd w:id="8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0297F7F5">
                <v:shape id="_x0000_i1422" type="#_x0000_t75" style="width:28.5pt;height:21.75pt" o:ole="">
                  <v:imagedata r:id="rId873" o:title=""/>
                </v:shape>
                <o:OLEObject Type="Embed" ProgID="Equation.DSMT4" ShapeID="_x0000_i1422" DrawAspect="Content" ObjectID="_1690172723" r:id="rId87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86"/>
          <w:p w14:paraId="19F87AD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C8D81D7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788BFE0" w14:textId="77777777" w:rsidTr="008571B5">
        <w:tc>
          <w:tcPr>
            <w:tcW w:w="6200" w:type="dxa"/>
            <w:shd w:val="clear" w:color="auto" w:fill="auto"/>
          </w:tcPr>
          <w:p w14:paraId="1EEEBA55" w14:textId="77777777" w:rsidR="008571B5" w:rsidRPr="007C1EE8" w:rsidRDefault="008571B5" w:rsidP="00136803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87" w:name="c15q"/>
            <w:bookmarkEnd w:id="8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15: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1B10318C">
                <v:shape id="_x0000_i1423" type="#_x0000_t75" style="width:7.5pt;height:14.25pt" o:ole="">
                  <v:imagedata r:id="rId875" o:title=""/>
                </v:shape>
                <o:OLEObject Type="Embed" ProgID="Equation.DSMT4" ShapeID="_x0000_i1423" DrawAspect="Content" ObjectID="_1690172724" r:id="rId8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hệ số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85" w14:anchorId="57497C89">
                <v:shape id="_x0000_i1424" type="#_x0000_t75" style="width:28.5pt;height:14.25pt" o:ole="">
                  <v:imagedata r:id="rId877" o:title=""/>
                </v:shape>
                <o:OLEObject Type="Embed" ProgID="Equation.DSMT4" ShapeID="_x0000_i1424" DrawAspect="Content" ObjectID="_1690172725" r:id="rId8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một véctơ pháp tuyến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393B78D9">
                <v:shape id="_x0000_i1425" type="#_x0000_t75" style="width:7.5pt;height:14.25pt" o:ole="">
                  <v:imagedata r:id="rId875" o:title=""/>
                </v:shape>
                <o:OLEObject Type="Embed" ProgID="Equation.DSMT4" ShapeID="_x0000_i1425" DrawAspect="Content" ObjectID="_1690172726" r:id="rId879"/>
              </w:object>
            </w:r>
          </w:p>
          <w:p w14:paraId="476F201A" w14:textId="77777777" w:rsidR="008571B5" w:rsidRPr="007C1EE8" w:rsidRDefault="008571B5" w:rsidP="00136803">
            <w:pPr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8" w:name="c1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3997F7F2">
                <v:shape id="_x0000_i1426" type="#_x0000_t75" style="width:28.5pt;height:21.75pt" o:ole="">
                  <v:imagedata r:id="rId880" o:title=""/>
                </v:shape>
                <o:OLEObject Type="Embed" ProgID="Equation.DSMT4" ShapeID="_x0000_i1426" DrawAspect="Content" ObjectID="_1690172727" r:id="rId881"/>
              </w:object>
            </w:r>
            <w:bookmarkStart w:id="89" w:name="c15b"/>
            <w:bookmarkEnd w:id="8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160FD3F6">
                <v:shape id="_x0000_i1427" type="#_x0000_t75" style="width:36pt;height:21.75pt" o:ole="">
                  <v:imagedata r:id="rId882" o:title=""/>
                </v:shape>
                <o:OLEObject Type="Embed" ProgID="Equation.DSMT4" ShapeID="_x0000_i1427" DrawAspect="Content" ObjectID="_1690172728" r:id="rId88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90" w:name="c15c"/>
            <w:bookmarkEnd w:id="8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78433E0F">
                <v:shape id="_x0000_i1428" type="#_x0000_t75" style="width:28.5pt;height:21.75pt" o:ole="">
                  <v:imagedata r:id="rId884" o:title=""/>
                </v:shape>
                <o:OLEObject Type="Embed" ProgID="Equation.DSMT4" ShapeID="_x0000_i1428" DrawAspect="Content" ObjectID="_1690172729" r:id="rId8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91" w:name="c15d"/>
            <w:bookmarkEnd w:id="9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46B0C068">
                <v:shape id="_x0000_i1429" type="#_x0000_t75" style="width:36pt;height:21.75pt" o:ole="">
                  <v:imagedata r:id="rId886" o:title=""/>
                </v:shape>
                <o:OLEObject Type="Embed" ProgID="Equation.DSMT4" ShapeID="_x0000_i1429" DrawAspect="Content" ObjectID="_1690172730" r:id="rId8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91"/>
          <w:p w14:paraId="0D2F5B6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CD1CBE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04BC5ED" w14:textId="77777777" w:rsidTr="008571B5">
        <w:tc>
          <w:tcPr>
            <w:tcW w:w="6200" w:type="dxa"/>
            <w:shd w:val="clear" w:color="auto" w:fill="auto"/>
          </w:tcPr>
          <w:p w14:paraId="6435D58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92" w:name="c16q"/>
            <w:bookmarkEnd w:id="9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05D23279">
                <v:shape id="_x0000_i1430" type="#_x0000_t75" style="width:21.75pt;height:14.25pt" o:ole="">
                  <v:imagedata r:id="rId888" o:title=""/>
                </v:shape>
                <o:OLEObject Type="Embed" ProgID="Equation.DSMT4" ShapeID="_x0000_i1430" DrawAspect="Content" ObjectID="_1690172731" r:id="rId8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6BE6F384">
                <v:shape id="_x0000_i1431" type="#_x0000_t75" style="width:7.5pt;height:14.25pt" o:ole="">
                  <v:imagedata r:id="rId890" o:title=""/>
                </v:shape>
                <o:OLEObject Type="Embed" ProgID="Equation.DSMT4" ShapeID="_x0000_i1431" DrawAspect="Content" ObjectID="_1690172732" r:id="rId89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16190B90">
                <v:shape id="_x0000_i1432" type="#_x0000_t75" style="width:64.5pt;height:14.25pt" o:ole="">
                  <v:imagedata r:id="rId892" o:title=""/>
                </v:shape>
                <o:OLEObject Type="Embed" ProgID="Equation.DSMT4" ShapeID="_x0000_i1432" DrawAspect="Content" ObjectID="_1690172733" r:id="rId8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Vectơ nào sau đây không phải là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59DD497C">
                <v:shape id="_x0000_i1433" type="#_x0000_t75" style="width:7.5pt;height:14.25pt" o:ole="">
                  <v:imagedata r:id="rId894" o:title=""/>
                </v:shape>
                <o:OLEObject Type="Embed" ProgID="Equation.DSMT4" ShapeID="_x0000_i1433" DrawAspect="Content" ObjectID="_1690172734" r:id="rId895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004E98F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93" w:name="c1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10" w:dyaOrig="405" w14:anchorId="19590067">
                <v:shape id="_x0000_i1434" type="#_x0000_t75" style="width:57.75pt;height:21.75pt" o:ole="">
                  <v:imagedata r:id="rId896" o:title=""/>
                </v:shape>
                <o:OLEObject Type="Embed" ProgID="Equation.DSMT4" ShapeID="_x0000_i1434" DrawAspect="Content" ObjectID="_1690172735" r:id="rId8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94" w:name="c16b"/>
            <w:bookmarkEnd w:id="9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55" w:dyaOrig="405" w14:anchorId="0671278B">
                <v:shape id="_x0000_i1435" type="#_x0000_t75" style="width:57.75pt;height:21.75pt" o:ole="">
                  <v:imagedata r:id="rId898" o:title=""/>
                </v:shape>
                <o:OLEObject Type="Embed" ProgID="Equation.DSMT4" ShapeID="_x0000_i1435" DrawAspect="Content" ObjectID="_1690172736" r:id="rId89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24F9A5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95" w:name="c16c"/>
            <w:bookmarkEnd w:id="9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290" w:dyaOrig="405" w14:anchorId="3E06B4D8">
                <v:shape id="_x0000_i1436" type="#_x0000_t75" style="width:64.5pt;height:21.75pt" o:ole="">
                  <v:imagedata r:id="rId900" o:title=""/>
                </v:shape>
                <o:OLEObject Type="Embed" ProgID="Equation.DSMT4" ShapeID="_x0000_i1436" DrawAspect="Content" ObjectID="_1690172737" r:id="rId90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96" w:name="c16d"/>
            <w:bookmarkEnd w:id="9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40" w:dyaOrig="405" w14:anchorId="2254A8E6">
                <v:shape id="_x0000_i1437" type="#_x0000_t75" style="width:57.75pt;height:21.75pt" o:ole="">
                  <v:imagedata r:id="rId902" o:title=""/>
                </v:shape>
                <o:OLEObject Type="Embed" ProgID="Equation.DSMT4" ShapeID="_x0000_i1437" DrawAspect="Content" ObjectID="_1690172738" r:id="rId90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96"/>
          <w:p w14:paraId="22E0EE8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A2C4B26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1B279FB" w14:textId="77777777" w:rsidTr="008571B5">
        <w:tc>
          <w:tcPr>
            <w:tcW w:w="6200" w:type="dxa"/>
            <w:shd w:val="clear" w:color="auto" w:fill="auto"/>
          </w:tcPr>
          <w:p w14:paraId="75F4D5C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97" w:name="c17q"/>
            <w:bookmarkEnd w:id="9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17: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24E03EA5">
                <v:shape id="_x0000_i1438" type="#_x0000_t75" style="width:14.25pt;height:14.25pt" o:ole="">
                  <v:imagedata r:id="rId904" o:title=""/>
                </v:shape>
                <o:OLEObject Type="Embed" ProgID="Equation.DSMT4" ShapeID="_x0000_i1438" DrawAspect="Content" ObjectID="_1690172739" r:id="rId90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phương trình tổng quát: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15" w:dyaOrig="330" w14:anchorId="49D01788">
                <v:shape id="_x0000_i1439" type="#_x0000_t75" style="width:93.75pt;height:14.25pt" o:ole="">
                  <v:imagedata r:id="rId906" o:title=""/>
                </v:shape>
                <o:OLEObject Type="Embed" ProgID="Equation.DSMT4" ShapeID="_x0000_i1439" DrawAspect="Content" ObjectID="_1690172740" r:id="rId90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. Tìm mệnh đề 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sai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trong các mệnh đề sau:</w:t>
            </w:r>
          </w:p>
          <w:p w14:paraId="4CB96A5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98" w:name="c17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4F23A335">
                <v:shape id="_x0000_i1440" type="#_x0000_t75" style="width:14.25pt;height:14.25pt" o:ole="">
                  <v:imagedata r:id="rId908" o:title=""/>
                </v:shape>
                <o:OLEObject Type="Embed" ProgID="Equation.DSMT4" ShapeID="_x0000_i1440" DrawAspect="Content" ObjectID="_1690172741" r:id="rId90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hệ số góc là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70" w14:anchorId="25390A30">
                <v:shape id="_x0000_i1441" type="#_x0000_t75" style="width:36pt;height:14.25pt" o:ole="">
                  <v:imagedata r:id="rId910" o:title=""/>
                </v:shape>
                <o:OLEObject Type="Embed" ProgID="Equation.DSMT4" ShapeID="_x0000_i1441" DrawAspect="Content" ObjectID="_1690172742" r:id="rId91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0306A7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bookmarkStart w:id="99" w:name="c17b"/>
            <w:bookmarkEnd w:id="9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848966D">
                <v:shape id="_x0000_i1442" type="#_x0000_t75" style="width:14.25pt;height:14.25pt" o:ole="">
                  <v:imagedata r:id="rId912" o:title=""/>
                </v:shape>
                <o:OLEObject Type="Embed" ProgID="Equation.DSMT4" ShapeID="_x0000_i1442" DrawAspect="Content" ObjectID="_1690172743" r:id="rId91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vectơ chỉ phương là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390" w14:anchorId="33BF95E9">
                <v:shape id="_x0000_i1443" type="#_x0000_t75" style="width:50.25pt;height:21.75pt" o:ole="">
                  <v:imagedata r:id="rId914" o:title=""/>
                </v:shape>
                <o:OLEObject Type="Embed" ProgID="Equation.DSMT4" ShapeID="_x0000_i1443" DrawAspect="Content" ObjectID="_1690172744" r:id="rId91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C70095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00" w:name="c17c"/>
            <w:bookmarkEnd w:id="9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57E6DBF7">
                <v:shape id="_x0000_i1444" type="#_x0000_t75" style="width:14.25pt;height:14.25pt" o:ole="">
                  <v:imagedata r:id="rId916" o:title=""/>
                </v:shape>
                <o:OLEObject Type="Embed" ProgID="Equation.DSMT4" ShapeID="_x0000_i1444" DrawAspect="Content" ObjectID="_1690172745" r:id="rId91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song song với 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30" w14:anchorId="4E918824">
                <v:shape id="_x0000_i1445" type="#_x0000_t75" style="width:64.5pt;height:28.5pt" o:ole="">
                  <v:imagedata r:id="rId918" o:title=""/>
                </v:shape>
                <o:OLEObject Type="Embed" ProgID="Equation.DSMT4" ShapeID="_x0000_i1445" DrawAspect="Content" ObjectID="_1690172746" r:id="rId91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122AFA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bookmarkStart w:id="101" w:name="c17d"/>
            <w:bookmarkEnd w:id="10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4020BF1F">
                <v:shape id="_x0000_i1446" type="#_x0000_t75" style="width:14.25pt;height:14.25pt" o:ole="">
                  <v:imagedata r:id="rId920" o:title=""/>
                </v:shape>
                <o:OLEObject Type="Embed" ProgID="Equation.DSMT4" ShapeID="_x0000_i1446" DrawAspect="Content" ObjectID="_1690172747" r:id="rId92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vectơ pháp tuyến là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40" w:dyaOrig="390" w14:anchorId="4350CD45">
                <v:shape id="_x0000_i1447" type="#_x0000_t75" style="width:57.75pt;height:21.75pt" o:ole="">
                  <v:imagedata r:id="rId922" o:title=""/>
                </v:shape>
                <o:OLEObject Type="Embed" ProgID="Equation.DSMT4" ShapeID="_x0000_i1447" DrawAspect="Content" ObjectID="_1690172748" r:id="rId92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01"/>
          <w:p w14:paraId="3AB9CDF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51E97C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E250FB1" w14:textId="77777777" w:rsidTr="008571B5">
        <w:tc>
          <w:tcPr>
            <w:tcW w:w="6200" w:type="dxa"/>
            <w:shd w:val="clear" w:color="auto" w:fill="auto"/>
          </w:tcPr>
          <w:p w14:paraId="36FE31E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02" w:name="c18q"/>
            <w:bookmarkEnd w:id="102"/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18: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0DDFB513">
                <v:shape id="_x0000_i1448" type="#_x0000_t75" style="width:14.25pt;height:14.25pt" o:ole="">
                  <v:imagedata r:id="rId924" o:title=""/>
                </v:shape>
                <o:OLEObject Type="Embed" ProgID="Equation.DSMT4" ShapeID="_x0000_i1448" DrawAspect="Content" ObjectID="_1690172749" r:id="rId9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55" w14:anchorId="5A3247AF">
                <v:shape id="_x0000_i1449" type="#_x0000_t75" style="width:21.75pt;height:14.25pt" o:ole="">
                  <v:imagedata r:id="rId926" o:title=""/>
                </v:shape>
                <o:OLEObject Type="Embed" ProgID="Equation.DSMT4" ShapeID="_x0000_i1449" DrawAspect="Content" ObjectID="_1690172750" r:id="rId9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55" w:dyaOrig="405" w14:anchorId="55F4DDBD">
                <v:shape id="_x0000_i1450" type="#_x0000_t75" style="width:43.5pt;height:21.75pt" o:ole="">
                  <v:imagedata r:id="rId928" o:title=""/>
                </v:shape>
                <o:OLEObject Type="Embed" ProgID="Equation.DSMT4" ShapeID="_x0000_i1450" DrawAspect="Content" ObjectID="_1690172751" r:id="rId9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50" w:dyaOrig="405" w14:anchorId="2DEB7B58">
                <v:shape id="_x0000_i1451" type="#_x0000_t75" style="width:36pt;height:21.75pt" o:ole="">
                  <v:imagedata r:id="rId930" o:title=""/>
                </v:shape>
                <o:OLEObject Type="Embed" ProgID="Equation.DSMT4" ShapeID="_x0000_i1451" DrawAspect="Content" ObjectID="_1690172752" r:id="rId9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3DE7B716">
                <v:shape id="_x0000_i1452" type="#_x0000_t75" style="width:14.25pt;height:14.25pt" o:ole="">
                  <v:imagedata r:id="rId924" o:title=""/>
                </v:shape>
                <o:OLEObject Type="Embed" ProgID="Equation.DSMT4" ShapeID="_x0000_i1452" DrawAspect="Content" ObjectID="_1690172753" r:id="rId9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một vectơ chỉ phương là</w:t>
            </w:r>
          </w:p>
          <w:p w14:paraId="50CC5836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03" w:name="c18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15" w:dyaOrig="420" w14:anchorId="7D6791D8">
                <v:shape id="_x0000_i1453" type="#_x0000_t75" style="width:43.5pt;height:21.75pt" o:ole="">
                  <v:imagedata r:id="rId933" o:title=""/>
                </v:shape>
                <o:OLEObject Type="Embed" ProgID="Equation.DSMT4" ShapeID="_x0000_i1453" DrawAspect="Content" ObjectID="_1690172754" r:id="rId9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4" w:name="c18b"/>
            <w:bookmarkEnd w:id="10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35" w:dyaOrig="420" w14:anchorId="0952F6EB">
                <v:shape id="_x0000_i1454" type="#_x0000_t75" style="width:50.25pt;height:21.75pt" o:ole="">
                  <v:imagedata r:id="rId935" o:title=""/>
                </v:shape>
                <o:OLEObject Type="Embed" ProgID="Equation.DSMT4" ShapeID="_x0000_i1454" DrawAspect="Content" ObjectID="_1690172755" r:id="rId9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5" w:name="c18c"/>
            <w:bookmarkEnd w:id="10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20" w:dyaOrig="420" w14:anchorId="4ED75B21">
                <v:shape id="_x0000_i1455" type="#_x0000_t75" style="width:50.25pt;height:21.75pt" o:ole="">
                  <v:imagedata r:id="rId937" o:title=""/>
                </v:shape>
                <o:OLEObject Type="Embed" ProgID="Equation.DSMT4" ShapeID="_x0000_i1455" DrawAspect="Content" ObjectID="_1690172756" r:id="rId9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6" w:name="c18d"/>
            <w:bookmarkEnd w:id="105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20" w14:anchorId="36CFDEF3">
                <v:shape id="_x0000_i1456" type="#_x0000_t75" style="width:43.5pt;height:21.75pt" o:ole="">
                  <v:imagedata r:id="rId939" o:title=""/>
                </v:shape>
                <o:OLEObject Type="Embed" ProgID="Equation.DSMT4" ShapeID="_x0000_i1456" DrawAspect="Content" ObjectID="_1690172757" r:id="rId9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06"/>
          <w:p w14:paraId="4A60E76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29B62AC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8571B5" w14:paraId="13ED2715" w14:textId="77777777" w:rsidTr="008571B5">
        <w:tc>
          <w:tcPr>
            <w:tcW w:w="6200" w:type="dxa"/>
            <w:shd w:val="clear" w:color="auto" w:fill="auto"/>
          </w:tcPr>
          <w:p w14:paraId="0ED7BD6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07" w:name="c19q"/>
            <w:bookmarkEnd w:id="10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19: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FA8E193">
                <v:shape id="_x0000_i1457" type="#_x0000_t75" style="width:21.75pt;height:14.25pt" o:ole="">
                  <v:imagedata r:id="rId941" o:title=""/>
                </v:shape>
                <o:OLEObject Type="Embed" ProgID="Equation.DSMT4" ShapeID="_x0000_i1457" DrawAspect="Content" ObjectID="_1690172758" r:id="rId9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80" w:dyaOrig="330" w14:anchorId="6CE2A150">
                <v:shape id="_x0000_i1458" type="#_x0000_t75" style="width:100.5pt;height:14.25pt" o:ole="">
                  <v:imagedata r:id="rId943" o:title=""/>
                </v:shape>
                <o:OLEObject Type="Embed" ProgID="Equation.DSMT4" ShapeID="_x0000_i1458" DrawAspect="Content" ObjectID="_1690172759" r:id="rId9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 Tìm mệnh đề sai trong các mệnh đề sau:</w:t>
            </w:r>
          </w:p>
          <w:p w14:paraId="058A5A4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08" w:name="c19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4D535CE4">
                <v:shape id="_x0000_i1459" type="#_x0000_t75" style="width:50.25pt;height:21.75pt" o:ole="">
                  <v:imagedata r:id="rId945" o:title=""/>
                </v:shape>
                <o:OLEObject Type="Embed" ProgID="Equation.DSMT4" ShapeID="_x0000_i1459" DrawAspect="Content" ObjectID="_1690172760" r:id="rId94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là một véctơ chỉ phương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121F8726">
                <v:shape id="_x0000_i1460" type="#_x0000_t75" style="width:7.5pt;height:14.25pt" o:ole="">
                  <v:imagedata r:id="rId947" o:title=""/>
                </v:shape>
                <o:OLEObject Type="Embed" ProgID="Equation.DSMT4" ShapeID="_x0000_i1460" DrawAspect="Content" ObjectID="_1690172761" r:id="rId94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7B56C25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09" w:name="c19b"/>
            <w:bookmarkEnd w:id="10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5E907AFE">
                <v:shape id="_x0000_i1461" type="#_x0000_t75" style="width:7.5pt;height:14.25pt" o:ole="">
                  <v:imagedata r:id="rId947" o:title=""/>
                </v:shape>
                <o:OLEObject Type="Embed" ProgID="Equation.DSMT4" ShapeID="_x0000_i1461" DrawAspect="Content" ObjectID="_1690172762" r:id="rId94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có hệ số góc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05" w:dyaOrig="285" w14:anchorId="67CB5955">
                <v:shape id="_x0000_i1462" type="#_x0000_t75" style="width:36pt;height:14.25pt" o:ole="">
                  <v:imagedata r:id="rId950" o:title=""/>
                </v:shape>
                <o:OLEObject Type="Embed" ProgID="Equation.DSMT4" ShapeID="_x0000_i1462" DrawAspect="Content" ObjectID="_1690172763" r:id="rId95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6029CE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10" w:name="c19c"/>
            <w:bookmarkEnd w:id="10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7F2F03C4">
                <v:shape id="_x0000_i1463" type="#_x0000_t75" style="width:7.5pt;height:14.25pt" o:ole="">
                  <v:imagedata r:id="rId947" o:title=""/>
                </v:shape>
                <o:OLEObject Type="Embed" ProgID="Equation.DSMT4" ShapeID="_x0000_i1463" DrawAspect="Content" ObjectID="_1690172764" r:id="rId95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song song với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20" w:dyaOrig="330" w14:anchorId="49B07A00">
                <v:shape id="_x0000_i1464" type="#_x0000_t75" style="width:64.5pt;height:14.25pt" o:ole="">
                  <v:imagedata r:id="rId953" o:title=""/>
                </v:shape>
                <o:OLEObject Type="Embed" ProgID="Equation.DSMT4" ShapeID="_x0000_i1464" DrawAspect="Content" ObjectID="_1690172765" r:id="rId9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4B605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11" w:name="c19d"/>
            <w:bookmarkEnd w:id="11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20" w14:anchorId="12453F53">
                <v:shape id="_x0000_i1465" type="#_x0000_t75" style="width:43.5pt;height:21.75pt" o:ole="">
                  <v:imagedata r:id="rId955" o:title=""/>
                </v:shape>
                <o:OLEObject Type="Embed" ProgID="Equation.DSMT4" ShapeID="_x0000_i1465" DrawAspect="Content" ObjectID="_1690172766" r:id="rId95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là một véctơ pháp tuyến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059B0728">
                <v:shape id="_x0000_i1466" type="#_x0000_t75" style="width:7.5pt;height:14.25pt" o:ole="">
                  <v:imagedata r:id="rId947" o:title=""/>
                </v:shape>
                <o:OLEObject Type="Embed" ProgID="Equation.DSMT4" ShapeID="_x0000_i1466" DrawAspect="Content" ObjectID="_1690172767" r:id="rId95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11"/>
          <w:p w14:paraId="2FBB58B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148763F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BECB604" w14:textId="77777777" w:rsidTr="008571B5">
        <w:tc>
          <w:tcPr>
            <w:tcW w:w="6200" w:type="dxa"/>
            <w:shd w:val="clear" w:color="auto" w:fill="auto"/>
          </w:tcPr>
          <w:p w14:paraId="0C00FC1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112" w:name="c20q"/>
            <w:bookmarkEnd w:id="11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>20: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405" w14:anchorId="276E3F42">
                <v:shape id="_x0000_i1467" type="#_x0000_t75" style="width:36pt;height:21.75pt" o:ole="">
                  <v:imagedata r:id="rId958" o:title=""/>
                </v:shape>
                <o:OLEObject Type="Embed" ProgID="Equation.DSMT4" ShapeID="_x0000_i1467" DrawAspect="Content" ObjectID="_1690172768" r:id="rId959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và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70" w:dyaOrig="405" w14:anchorId="4B7D8385">
                <v:shape id="_x0000_i1468" type="#_x0000_t75" style="width:43.5pt;height:21.75pt" o:ole="">
                  <v:imagedata r:id="rId960" o:title=""/>
                </v:shape>
                <o:OLEObject Type="Embed" ProgID="Equation.DSMT4" ShapeID="_x0000_i1468" DrawAspect="Content" ObjectID="_1690172769" r:id="rId961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 nhận vectơ nào sau đây làm vectơ chỉ phương?</w:t>
            </w:r>
          </w:p>
          <w:p w14:paraId="1CD3BF5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</w:pPr>
            <w:bookmarkStart w:id="113" w:name="c20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 w:eastAsia="ko-K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 w:eastAsia="ko-K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35" w14:anchorId="292B562A">
                <v:shape id="_x0000_i1469" type="#_x0000_t75" style="width:50.25pt;height:21.75pt" o:ole="">
                  <v:imagedata r:id="rId962" o:title=""/>
                </v:shape>
                <o:OLEObject Type="Embed" ProgID="Equation.DSMT4" ShapeID="_x0000_i1469" DrawAspect="Content" ObjectID="_1690172770" r:id="rId963"/>
              </w:object>
            </w:r>
            <w:r w:rsidRPr="007C1EE8">
              <w:rPr>
                <w:rFonts w:ascii="Chu Van An" w:hAnsi="Chu Van An" w:cs="Chu Van An"/>
                <w:szCs w:val="22"/>
                <w:lang w:val="pt-BR" w:eastAsia="ko-KR"/>
              </w:rPr>
              <w:t>.</w:t>
            </w:r>
            <w:bookmarkStart w:id="114" w:name="c20b"/>
            <w:bookmarkEnd w:id="11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35" w14:anchorId="7E9562B8">
                <v:shape id="_x0000_i1470" type="#_x0000_t75" style="width:43.5pt;height:21.75pt" o:ole="">
                  <v:imagedata r:id="rId964" o:title=""/>
                </v:shape>
                <o:OLEObject Type="Embed" ProgID="Equation.DSMT4" ShapeID="_x0000_i1470" DrawAspect="Content" ObjectID="_1690172771" r:id="rId965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>.</w:t>
            </w:r>
          </w:p>
          <w:p w14:paraId="025F72C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bookmarkStart w:id="115" w:name="c20c"/>
            <w:bookmarkEnd w:id="11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43F92867">
                <v:shape id="_x0000_i1471" type="#_x0000_t75" style="width:50.25pt;height:21.75pt" o:ole="">
                  <v:imagedata r:id="rId966" o:title=""/>
                </v:shape>
                <o:OLEObject Type="Embed" ProgID="Equation.DSMT4" ShapeID="_x0000_i1471" DrawAspect="Content" ObjectID="_1690172772" r:id="rId96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bookmarkStart w:id="116" w:name="c20d"/>
            <w:bookmarkEnd w:id="11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35" w14:anchorId="488FBF20">
                <v:shape id="_x0000_i1472" type="#_x0000_t75" style="width:50.25pt;height:21.75pt" o:ole="">
                  <v:imagedata r:id="rId968" o:title=""/>
                </v:shape>
                <o:OLEObject Type="Embed" ProgID="Equation.DSMT4" ShapeID="_x0000_i1472" DrawAspect="Content" ObjectID="_1690172773" r:id="rId96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bookmarkEnd w:id="116"/>
          <w:p w14:paraId="22C2E26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975814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D27A387" w14:textId="77777777" w:rsidTr="008571B5">
        <w:tc>
          <w:tcPr>
            <w:tcW w:w="6200" w:type="dxa"/>
            <w:shd w:val="clear" w:color="auto" w:fill="auto"/>
          </w:tcPr>
          <w:p w14:paraId="630F86A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117" w:name="c21q"/>
            <w:bookmarkEnd w:id="11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21: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Véctơ nào sau đây là véctơ pháp tuyến của đường phân giác góc nhọn tạo bởi hai đường thẳng</w:t>
            </w:r>
            <w:r w:rsidRPr="007C1EE8">
              <w:rPr>
                <w:rFonts w:ascii="Chu Van An" w:hAnsi="Chu Van An" w:cs="Chu Van An"/>
                <w:szCs w:val="22"/>
                <w:lang w:val="vi-VN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405" w:dyaOrig="360" w14:anchorId="4DA401F2">
                <v:shape id="_x0000_i1473" type="#_x0000_t75" style="width:172.5pt;height:21.75pt" o:ole="">
                  <v:imagedata r:id="rId970" o:title=""/>
                </v:shape>
                <o:OLEObject Type="Embed" ProgID="Equation.DSMT4" ShapeID="_x0000_i1473" DrawAspect="Content" ObjectID="_1690172774" r:id="rId971"/>
              </w:object>
            </w:r>
            <w:r w:rsidRPr="007C1EE8">
              <w:rPr>
                <w:rFonts w:ascii="Chu Van An" w:hAnsi="Chu Van An" w:cs="Chu Van An"/>
                <w:szCs w:val="22"/>
                <w:lang w:val="vi-VN" w:eastAsia="x-none"/>
              </w:rPr>
              <w:t>?</w:t>
            </w:r>
          </w:p>
          <w:p w14:paraId="65AD8E48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x-none" w:eastAsia="x-none"/>
              </w:rPr>
            </w:pPr>
            <w:bookmarkStart w:id="118" w:name="c21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60" w:dyaOrig="390" w14:anchorId="27EB7A28">
                <v:shape id="_x0000_i1474" type="#_x0000_t75" style="width:36pt;height:21.75pt" o:ole="">
                  <v:imagedata r:id="rId972" o:title=""/>
                </v:shape>
                <o:OLEObject Type="Embed" ProgID="Equation.DSMT4" ShapeID="_x0000_i1474" DrawAspect="Content" ObjectID="_1690172775" r:id="rId973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19" w:name="c21b"/>
            <w:bookmarkEnd w:id="1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525" w:dyaOrig="390" w14:anchorId="0FBA10D3">
                <v:shape id="_x0000_i1475" type="#_x0000_t75" style="width:28.5pt;height:21.75pt" o:ole="">
                  <v:imagedata r:id="rId974" o:title=""/>
                </v:shape>
                <o:OLEObject Type="Embed" ProgID="Equation.DSMT4" ShapeID="_x0000_i1475" DrawAspect="Content" ObjectID="_1690172776" r:id="rId975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20" w:name="c21c"/>
            <w:bookmarkEnd w:id="11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90" w:dyaOrig="390" w14:anchorId="70241C48">
                <v:shape id="_x0000_i1476" type="#_x0000_t75" style="width:36pt;height:21.75pt" o:ole="">
                  <v:imagedata r:id="rId976" o:title=""/>
                </v:shape>
                <o:OLEObject Type="Embed" ProgID="Equation.DSMT4" ShapeID="_x0000_i1476" DrawAspect="Content" ObjectID="_1690172777" r:id="rId977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21" w:name="c21d"/>
            <w:bookmarkEnd w:id="12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525" w:dyaOrig="390" w14:anchorId="345DE7C0">
                <v:shape id="_x0000_i1477" type="#_x0000_t75" style="width:28.5pt;height:21.75pt" o:ole="">
                  <v:imagedata r:id="rId978" o:title=""/>
                </v:shape>
                <o:OLEObject Type="Embed" ProgID="Equation.DSMT4" ShapeID="_x0000_i1477" DrawAspect="Content" ObjectID="_1690172778" r:id="rId979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</w:p>
          <w:bookmarkEnd w:id="121"/>
          <w:p w14:paraId="4E38434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F7A2D4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</w:tbl>
    <w:p w14:paraId="63BE629C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Chu Van An" w:hAnsi="Chu Van An" w:cs="Chu Van An"/>
          <w:sz w:val="24"/>
          <w:szCs w:val="24"/>
        </w:rPr>
        <w:tab/>
      </w:r>
    </w:p>
    <w:p w14:paraId="24E2777C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D05269A" wp14:editId="3C1C48A3">
                <wp:extent cx="6547104" cy="1809750"/>
                <wp:effectExtent l="0" t="19050" r="25400" b="19050"/>
                <wp:docPr id="50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09750"/>
                          <a:chOff x="34611" y="0"/>
                          <a:chExt cx="6547104" cy="1807594"/>
                        </a:xfrm>
                      </wpg:grpSpPr>
                      <wps:wsp>
                        <wps:cNvPr id="5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17"/>
                            <a:ext cx="6547104" cy="152877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6B6B7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71C959F" w14:textId="1D3FBFBD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1AB780C" w14:textId="241B5654" w:rsidR="00836B6F" w:rsidRPr="003022C9" w:rsidRDefault="00836B6F" w:rsidP="00D83BB6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bước cơ bản viết PTTS hay PTTQ của đường thẳng.</w:t>
                              </w:r>
                            </w:p>
                            <w:p w14:paraId="47CBA86F" w14:textId="698BCAF6" w:rsidR="003022C9" w:rsidRPr="003022C9" w:rsidRDefault="003022C9" w:rsidP="00D83BB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tọa độ diểm mà đường thẳng đi qua</w:t>
                              </w:r>
                            </w:p>
                            <w:p w14:paraId="32F63707" w14:textId="351C2560" w:rsidR="003022C9" w:rsidRPr="003022C9" w:rsidRDefault="003022C9" w:rsidP="00D83BB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1 VTPT hay 1 VTCP của đường thẳng</w:t>
                              </w:r>
                            </w:p>
                            <w:p w14:paraId="13D2B356" w14:textId="69A20850" w:rsidR="003022C9" w:rsidRPr="003022C9" w:rsidRDefault="003022C9" w:rsidP="00D83BB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chúng vào đường thẳng cần viết phương trình</w:t>
                              </w:r>
                            </w:p>
                            <w:p w14:paraId="7EA4DA7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55CE73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1DD084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AD514A6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4" name="Group 64"/>
                        <wpg:cNvGrpSpPr/>
                        <wpg:grpSpPr>
                          <a:xfrm>
                            <a:off x="150812" y="0"/>
                            <a:ext cx="5526350" cy="571533"/>
                            <a:chOff x="150812" y="0"/>
                            <a:chExt cx="5526679" cy="571533"/>
                          </a:xfrm>
                        </wpg:grpSpPr>
                        <wpg:grpSp>
                          <wpg:cNvPr id="65" name="Group 65"/>
                          <wpg:cNvGrpSpPr/>
                          <wpg:grpSpPr>
                            <a:xfrm>
                              <a:off x="150812" y="0"/>
                              <a:ext cx="5526679" cy="485775"/>
                              <a:chOff x="150812" y="0"/>
                              <a:chExt cx="5526679" cy="485775"/>
                            </a:xfrm>
                          </wpg:grpSpPr>
                          <wpg:grpSp>
                            <wpg:cNvPr id="66" name="Group 66"/>
                            <wpg:cNvGrpSpPr/>
                            <wpg:grpSpPr>
                              <a:xfrm>
                                <a:off x="184100" y="0"/>
                                <a:ext cx="5493391" cy="485775"/>
                                <a:chOff x="184100" y="0"/>
                                <a:chExt cx="5493391" cy="485775"/>
                              </a:xfrm>
                            </wpg:grpSpPr>
                            <wps:wsp>
                              <wps:cNvPr id="67" name="Rectangle: Single Corner Snipped 67"/>
                              <wps:cNvSpPr/>
                              <wps:spPr>
                                <a:xfrm>
                                  <a:off x="184100" y="38082"/>
                                  <a:ext cx="549339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8" name="Group 68"/>
                              <wpg:cNvGrpSpPr/>
                              <wpg:grpSpPr>
                                <a:xfrm>
                                  <a:off x="1502180" y="0"/>
                                  <a:ext cx="4027776" cy="485775"/>
                                  <a:chOff x="1502180" y="0"/>
                                  <a:chExt cx="4027776" cy="485775"/>
                                </a:xfrm>
                              </wpg:grpSpPr>
                              <wpg:grpSp>
                                <wpg:cNvPr id="69" name="Group 69"/>
                                <wpg:cNvGrpSpPr/>
                                <wpg:grpSpPr>
                                  <a:xfrm>
                                    <a:off x="1611714" y="104387"/>
                                    <a:ext cx="3918242" cy="369570"/>
                                    <a:chOff x="1611714" y="104387"/>
                                    <a:chExt cx="3918242" cy="369570"/>
                                  </a:xfrm>
                                </wpg:grpSpPr>
                                <wps:wsp>
                                  <wps:cNvPr id="70" name="Arrow: Chevron 70"/>
                                  <wps:cNvSpPr/>
                                  <wps:spPr>
                                    <a:xfrm>
                                      <a:off x="1761256" y="105139"/>
                                      <a:ext cx="376870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9719CCB" w14:textId="2FC4B845" w:rsidR="00007F50" w:rsidRPr="00836B6F" w:rsidRDefault="00836B6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836B6F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về điểm, VTCP,VTPT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1" name="Group 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2" name="Freeform: Shape 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698ED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4" name="Group 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5" name="Freeform: Shape 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6" name="Flowchart: Terminator 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7" name="Flowchart: Direct Access Storage 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78" name="Group 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9" name="Flowchart: Preparation 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3E35FE3" w14:textId="568B6E5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836B6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05269A" id="_x0000_s1172" style="width:515.5pt;height:142.5pt;mso-position-horizontal-relative:char;mso-position-vertical-relative:line" coordorigin="346" coordsize="65471,18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">
                <v:shape id="Rectangle: Diagonal Corners Rounded 1" o:spid="_x0000_s1173" style="position:absolute;left:346;top:2788;width:65471;height:152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9919;6547104,1514300;6532329,1528777;112179,1528777;0,1418858;0,14477;14775,0" o:connectangles="0,0,0,0,0,0,0,0,0" textboxrect="0,0,6435090,1533525"/>
                  <v:textbox>
                    <w:txbxContent>
                      <w:p w14:paraId="7C86B6B7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71C959F" w14:textId="1D3FBFBD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1AB780C" w14:textId="241B5654" w:rsidR="00836B6F" w:rsidRPr="003022C9" w:rsidRDefault="00836B6F" w:rsidP="00D83BB6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bước cơ bản viết PTTS hay PTTQ của đường thẳng.</w:t>
                        </w:r>
                      </w:p>
                      <w:p w14:paraId="47CBA86F" w14:textId="698BCAF6" w:rsidR="003022C9" w:rsidRPr="003022C9" w:rsidRDefault="003022C9" w:rsidP="00D83BB6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tọa độ diểm mà đường thẳng đi qua</w:t>
                        </w:r>
                      </w:p>
                      <w:p w14:paraId="32F63707" w14:textId="351C2560" w:rsidR="003022C9" w:rsidRPr="003022C9" w:rsidRDefault="003022C9" w:rsidP="00D83BB6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1 VTPT hay 1 VTCP của đường thẳng</w:t>
                        </w:r>
                      </w:p>
                      <w:p w14:paraId="13D2B356" w14:textId="69A20850" w:rsidR="003022C9" w:rsidRPr="003022C9" w:rsidRDefault="003022C9" w:rsidP="00D83BB6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Thay chúng vào đường thẳng cần viết phương trình</w:t>
                        </w:r>
                      </w:p>
                      <w:p w14:paraId="7EA4DA7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55CE73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1DD084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AD514A6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4" o:spid="_x0000_s1174" style="position:absolute;left:1508;width:55263;height:5715" coordorigin="1508" coordsize="5526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group id="Group 65" o:spid="_x0000_s1175" style="position:absolute;left:1508;width:55266;height:4857" coordorigin="1508" coordsize="552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group id="Group 66" o:spid="_x0000_s1176" style="position:absolute;left:1841;width:54933;height:4857" coordorigin="1841" coordsize="549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<v:shape id="Rectangle: Single Corner Snipped 67" o:spid="_x0000_s1177" style="position:absolute;left:1841;top:380;width:54933;height:4476;visibility:visible;mso-wrap-style:square;v-text-anchor:middle" coordsize="549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" path="m,l5338667,r154724,154724l5493391,447554,,447554,,xe" fillcolor="#f0def6" stroked="f" strokeweight="1.25pt">
                        <v:fill r:id="rId349" o:title="" color2="#fffff7" type="pattern"/>
                        <v:path arrowok="t" o:connecttype="custom" o:connectlocs="0,0;5338667,0;5493391,154724;5493391,447554;0,447554;0,0" o:connectangles="0,0,0,0,0,0"/>
                      </v:shape>
                      <v:group id="Group 68" o:spid="_x0000_s1178" style="position:absolute;left:15021;width:40278;height:4857" coordorigin="15021" coordsize="402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<v:group id="Group 69" o:spid="_x0000_s1179" style="position:absolute;left:16117;top:1043;width:39182;height:3696" coordorigin="16117,1043" coordsize="3918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<v:shape id="Arrow: Chevron 70" o:spid="_x0000_s1180" type="#_x0000_t55" style="position:absolute;left:17612;top:1051;width:3768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" adj="2122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9719CCB" w14:textId="2FC4B845" w:rsidR="00007F50" w:rsidRPr="00836B6F" w:rsidRDefault="00836B6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836B6F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về điểm, VTCP,VTPT</w:t>
                                  </w:r>
                                </w:p>
                              </w:txbxContent>
                            </v:textbox>
                          </v:shape>
                          <v:group id="Group 71" o:spid="_x0000_s118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  <v:shape id="Freeform: Shape 72" o:spid="_x0000_s118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8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          <v:textbox>
                                <w:txbxContent>
                                  <w:p w14:paraId="7698ED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4" o:spid="_x0000_s118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  <v:shape id="Freeform: Shape 75" o:spid="_x0000_s118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6" o:spid="_x0000_s118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7" o:spid="_x0000_s118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8" o:spid="_x0000_s118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shape id="Flowchart: Preparation 79" o:spid="_x0000_s118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" filled="f" stroked="f">
                      <v:shadow on="t" color="black" opacity="20971f" offset="0,2.2pt"/>
                      <v:textbox>
                        <w:txbxContent>
                          <w:p w14:paraId="63E35FE3" w14:textId="568B6E5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836B6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F0E98BB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9233A81" w14:textId="77777777" w:rsidR="00491E38" w:rsidRPr="004568FC" w:rsidRDefault="00491E38" w:rsidP="00491E38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Viết phương trình tổng quát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223676E">
          <v:shape id="_x0000_i1478" type="#_x0000_t75" style="width:14.25pt;height:14.25pt" o:ole="">
            <v:imagedata r:id="rId980" o:title=""/>
          </v:shape>
          <o:OLEObject Type="Embed" ProgID="Equation.DSMT4" ShapeID="_x0000_i1478" DrawAspect="Content" ObjectID="_1690172779" r:id="rId9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3439D82">
          <v:shape id="_x0000_i1479" type="#_x0000_t75" style="width:43.5pt;height:21.75pt" o:ole="">
            <v:imagedata r:id="rId982" o:title=""/>
          </v:shape>
          <o:OLEObject Type="Embed" ProgID="Equation.DSMT4" ShapeID="_x0000_i1479" DrawAspect="Content" ObjectID="_1690172780" r:id="rId9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véc-tơ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03FE6710">
          <v:shape id="_x0000_i1480" type="#_x0000_t75" style="width:57.75pt;height:21.75pt" o:ole="">
            <v:imagedata r:id="rId984" o:title=""/>
          </v:shape>
          <o:OLEObject Type="Embed" ProgID="Equation.DSMT4" ShapeID="_x0000_i1480" DrawAspect="Content" ObjectID="_1690172781" r:id="rId9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883517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30" w14:anchorId="51C47467">
          <v:shape id="_x0000_i1481" type="#_x0000_t75" style="width:86.25pt;height:14.25pt" o:ole="">
            <v:imagedata r:id="rId986" o:title=""/>
          </v:shape>
          <o:OLEObject Type="Embed" ProgID="Equation.DSMT4" ShapeID="_x0000_i1481" DrawAspect="Content" ObjectID="_1690172782" r:id="rId98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65" w:dyaOrig="330" w14:anchorId="78B277F8">
          <v:shape id="_x0000_i1482" type="#_x0000_t75" style="width:1in;height:14.25pt" o:ole="">
            <v:imagedata r:id="rId988" o:title=""/>
          </v:shape>
          <o:OLEObject Type="Embed" ProgID="Equation.DSMT4" ShapeID="_x0000_i1482" DrawAspect="Content" ObjectID="_1690172783" r:id="rId98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697F1B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50" w:dyaOrig="330" w14:anchorId="71B15C27">
          <v:shape id="_x0000_i1483" type="#_x0000_t75" style="width:64.5pt;height:14.25pt" o:ole="">
            <v:imagedata r:id="rId990" o:title=""/>
          </v:shape>
          <o:OLEObject Type="Embed" ProgID="Equation.DSMT4" ShapeID="_x0000_i1483" DrawAspect="Content" ObjectID="_1690172784" r:id="rId9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3C293622">
          <v:shape id="_x0000_i1484" type="#_x0000_t75" style="width:1in;height:14.25pt" o:ole="">
            <v:imagedata r:id="rId992" o:title=""/>
          </v:shape>
          <o:OLEObject Type="Embed" ProgID="Equation.DSMT4" ShapeID="_x0000_i1484" DrawAspect="Content" ObjectID="_1690172785" r:id="rId9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3E2126" w14:textId="77777777" w:rsidR="00491E38" w:rsidRPr="004568FC" w:rsidRDefault="00491E38" w:rsidP="00491E38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8A8FB1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lastRenderedPageBreak/>
        <w:t>Chọn C</w:t>
      </w:r>
    </w:p>
    <w:p w14:paraId="75B72787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140E9AD5">
          <v:shape id="_x0000_i1485" type="#_x0000_t75" style="width:14.25pt;height:14.25pt" o:ole="">
            <v:imagedata r:id="rId994" o:title=""/>
          </v:shape>
          <o:OLEObject Type="Embed" ProgID="Equation.DSMT4" ShapeID="_x0000_i1485" DrawAspect="Content" ObjectID="_1690172786" r:id="rId99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20" w14:anchorId="0F56A71D">
          <v:shape id="_x0000_i1486" type="#_x0000_t75" style="width:43.5pt;height:21.75pt" o:ole="">
            <v:imagedata r:id="rId996" o:title=""/>
          </v:shape>
          <o:OLEObject Type="Embed" ProgID="Equation.DSMT4" ShapeID="_x0000_i1486" DrawAspect="Content" ObjectID="_1690172787" r:id="rId9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véc-tơ pháp tuyến.</w:t>
      </w:r>
    </w:p>
    <w:p w14:paraId="0E746905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phương trình tổng quát của </w:t>
      </w: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0A55ACD3">
          <v:shape id="_x0000_i1487" type="#_x0000_t75" style="width:14.25pt;height:14.25pt" o:ole="">
            <v:imagedata r:id="rId998" o:title=""/>
          </v:shape>
          <o:OLEObject Type="Embed" ProgID="Equation.DSMT4" ShapeID="_x0000_i1487" DrawAspect="Content" ObjectID="_1690172788" r:id="rId9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3915" w:dyaOrig="405" w14:anchorId="13D3D15A">
          <v:shape id="_x0000_i1488" type="#_x0000_t75" style="width:194.25pt;height:21.75pt" o:ole="">
            <v:imagedata r:id="rId1000" o:title=""/>
          </v:shape>
          <o:OLEObject Type="Embed" ProgID="Equation.DSMT4" ShapeID="_x0000_i1488" DrawAspect="Content" ObjectID="_1690172789" r:id="rId100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2EDABC7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Theme="minorHAnsi" w:hAnsi="Chu Van An" w:cs="Chu Van An"/>
          <w:position w:val="-10"/>
          <w:sz w:val="24"/>
          <w:szCs w:val="24"/>
        </w:rPr>
        <w:object w:dxaOrig="465" w:dyaOrig="315" w14:anchorId="40133419">
          <v:shape id="_x0000_i1489" type="#_x0000_t75" style="width:21.75pt;height:14.25pt" o:ole="">
            <v:imagedata r:id="rId1002" o:title=""/>
          </v:shape>
          <o:OLEObject Type="Embed" ProgID="Equation.DSMT4" ShapeID="_x0000_i1489" DrawAspect="Content" ObjectID="_1690172790" r:id="rId10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phương trình tham số của đường thẳng đi qua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675" w:dyaOrig="405" w14:anchorId="3BC28B15">
          <v:shape id="_x0000_i1490" type="#_x0000_t75" style="width:36pt;height:21.75pt" o:ole="">
            <v:imagedata r:id="rId1004" o:title=""/>
          </v:shape>
          <o:OLEObject Type="Embed" ProgID="Equation.DSMT4" ShapeID="_x0000_i1490" DrawAspect="Content" ObjectID="_1690172791" r:id="rId10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45" w:dyaOrig="405" w14:anchorId="315E82F7">
          <v:shape id="_x0000_i1491" type="#_x0000_t75" style="width:50.25pt;height:21.75pt" o:ole="">
            <v:imagedata r:id="rId1006" o:title=""/>
          </v:shape>
          <o:OLEObject Type="Embed" ProgID="Equation.DSMT4" ShapeID="_x0000_i1491" DrawAspect="Content" ObjectID="_1690172792" r:id="rId10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12E3A54C" w14:textId="101F0B91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11D30B82">
          <v:shape id="_x0000_i1492" type="#_x0000_t75" style="width:57.75pt;height:36pt" o:ole="">
            <v:imagedata r:id="rId1008" o:title=""/>
          </v:shape>
          <o:OLEObject Type="Embed" ProgID="Equation.DSMT4" ShapeID="_x0000_i1492" DrawAspect="Content" ObjectID="_1690172793" r:id="rId10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86D4288">
          <v:shape id="_x0000_i1493" type="#_x0000_t75" style="width:57.75pt;height:36pt" o:ole="">
            <v:imagedata r:id="rId1010" o:title=""/>
          </v:shape>
          <o:OLEObject Type="Embed" ProgID="Equation.DSMT4" ShapeID="_x0000_i1493" DrawAspect="Content" ObjectID="_1690172794" r:id="rId10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125" w:dyaOrig="720" w14:anchorId="429E401C">
          <v:shape id="_x0000_i1494" type="#_x0000_t75" style="width:57.75pt;height:36pt" o:ole="">
            <v:imagedata r:id="rId1012" o:title=""/>
          </v:shape>
          <o:OLEObject Type="Embed" ProgID="Equation.DSMT4" ShapeID="_x0000_i1494" DrawAspect="Content" ObjectID="_1690172795" r:id="rId10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4C0E50CE">
          <v:shape id="_x0000_i1495" type="#_x0000_t75" style="width:50.25pt;height:36pt" o:ole="">
            <v:imagedata r:id="rId1014" o:title=""/>
          </v:shape>
          <o:OLEObject Type="Embed" ProgID="Equation.DSMT4" ShapeID="_x0000_i1495" DrawAspect="Content" ObjectID="_1690172796" r:id="rId101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490A55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1E41CA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2ECE8CDE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tham số của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C3ED87C">
          <v:shape id="_x0000_i1496" type="#_x0000_t75" style="width:36pt;height:21.75pt" o:ole="">
            <v:imagedata r:id="rId1016" o:title=""/>
          </v:shape>
          <o:OLEObject Type="Embed" ProgID="Equation.DSMT4" ShapeID="_x0000_i1496" DrawAspect="Content" ObjectID="_1690172797" r:id="rId10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203EB3B">
          <v:shape id="_x0000_i1497" type="#_x0000_t75" style="width:50.25pt;height:21.75pt" o:ole="">
            <v:imagedata r:id="rId1018" o:title=""/>
          </v:shape>
          <o:OLEObject Type="Embed" ProgID="Equation.DSMT4" ShapeID="_x0000_i1497" DrawAspect="Content" ObjectID="_1690172798" r:id="rId10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4FEFA1D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1B641CA3">
          <v:shape id="_x0000_i1498" type="#_x0000_t75" style="width:50.25pt;height:36pt" o:ole="">
            <v:imagedata r:id="rId1020" o:title=""/>
          </v:shape>
          <o:OLEObject Type="Embed" ProgID="Equation.DSMT4" ShapeID="_x0000_i1498" DrawAspect="Content" ObjectID="_1690172799" r:id="rId10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4CDFFBC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 xml:space="preserve">Câu 3.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eastAsia="Arial" w:hAnsi="Chu Van An" w:cs="Chu Van An"/>
          <w:color w:val="FF00FF"/>
          <w:sz w:val="24"/>
          <w:szCs w:val="24"/>
          <w:lang w:eastAsia="ko-KR"/>
        </w:rPr>
        <w:t xml:space="preserve"> </w: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6AAB69C3">
          <v:shape id="_x0000_i1499" type="#_x0000_t75" style="width:43.5pt;height:21.75pt" o:ole="">
            <v:imagedata r:id="rId1022" o:title=""/>
          </v:shape>
          <o:OLEObject Type="Embed" ProgID="Equation.DSMT4" ShapeID="_x0000_i1499" DrawAspect="Content" ObjectID="_1690172800" r:id="rId1023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080" w:dyaOrig="420" w14:anchorId="4D0541CB">
          <v:shape id="_x0000_i1500" type="#_x0000_t75" style="width:57.75pt;height:21.75pt" o:ole="">
            <v:imagedata r:id="rId1024" o:title=""/>
          </v:shape>
          <o:OLEObject Type="Embed" ProgID="Equation.DSMT4" ShapeID="_x0000_i1500" DrawAspect="Content" ObjectID="_1690172801" r:id="rId1025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làm vectơ chỉ phương là</w:t>
      </w:r>
    </w:p>
    <w:p w14:paraId="6DD87090" w14:textId="77777777" w:rsidR="00491E38" w:rsidRPr="004568FC" w:rsidRDefault="00491E38" w:rsidP="00491E3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5DB9EE6C">
          <v:shape id="_x0000_i1501" type="#_x0000_t75" style="width:57.75pt;height:36pt" o:ole="">
            <v:imagedata r:id="rId1026" o:title=""/>
          </v:shape>
          <o:OLEObject Type="Embed" ProgID="Equation.DSMT4" ShapeID="_x0000_i1501" DrawAspect="Content" ObjectID="_1690172802" r:id="rId102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40FC91BB">
          <v:shape id="_x0000_i1502" type="#_x0000_t75" style="width:57.75pt;height:36pt" o:ole="">
            <v:imagedata r:id="rId1028" o:title=""/>
          </v:shape>
          <o:OLEObject Type="Embed" ProgID="Equation.DSMT4" ShapeID="_x0000_i1502" DrawAspect="Content" ObjectID="_1690172803" r:id="rId1029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346F8D60">
          <v:shape id="_x0000_i1503" type="#_x0000_t75" style="width:57.75pt;height:36pt" o:ole="">
            <v:imagedata r:id="rId1030" o:title=""/>
          </v:shape>
          <o:OLEObject Type="Embed" ProgID="Equation.DSMT4" ShapeID="_x0000_i1503" DrawAspect="Content" ObjectID="_1690172804" r:id="rId1031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368F5891">
          <v:shape id="_x0000_i1504" type="#_x0000_t75" style="width:57.75pt;height:36pt" o:ole="">
            <v:imagedata r:id="rId1032" o:title=""/>
          </v:shape>
          <o:OLEObject Type="Embed" ProgID="Equation.DSMT4" ShapeID="_x0000_i1504" DrawAspect="Content" ObjectID="_1690172805" r:id="rId103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3633708" w14:textId="77777777" w:rsidR="00491E38" w:rsidRPr="004568FC" w:rsidRDefault="00491E38" w:rsidP="00491E38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3042E4FB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11573812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position w:val="-6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34459176">
          <v:shape id="_x0000_i1505" type="#_x0000_t75" style="width:43.5pt;height:21.75pt" o:ole="">
            <v:imagedata r:id="rId1034" o:title=""/>
          </v:shape>
          <o:OLEObject Type="Embed" ProgID="Equation.DSMT4" ShapeID="_x0000_i1505" DrawAspect="Content" ObjectID="_1690172806" r:id="rId103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20" w14:anchorId="6BEA2D16">
          <v:shape id="_x0000_i1506" type="#_x0000_t75" style="width:57.75pt;height:21.75pt" o:ole="">
            <v:imagedata r:id="rId1036" o:title=""/>
          </v:shape>
          <o:OLEObject Type="Embed" ProgID="Equation.DSMT4" ShapeID="_x0000_i1506" DrawAspect="Content" ObjectID="_1690172807" r:id="rId103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làm vectơ chỉ phương có dạng: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11D0A14D">
          <v:shape id="_x0000_i1507" type="#_x0000_t75" style="width:57.75pt;height:36pt" o:ole="">
            <v:imagedata r:id="rId1038" o:title=""/>
          </v:shape>
          <o:OLEObject Type="Embed" ProgID="Equation.DSMT4" ShapeID="_x0000_i1507" DrawAspect="Content" ObjectID="_1690172808" r:id="rId1039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eastAsia="ko-KR"/>
        </w:rPr>
        <w:t>.</w:t>
      </w:r>
    </w:p>
    <w:p w14:paraId="5A0EB792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Theme="minorHAnsi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Phương trình tham số của đường thẳng đi qua 2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515" w:dyaOrig="390" w14:anchorId="0BC8C7A4">
          <v:shape id="_x0000_i1508" type="#_x0000_t75" style="width:1in;height:21.75pt" o:ole="">
            <v:imagedata r:id="rId1040" o:title=""/>
          </v:shape>
          <o:OLEObject Type="Embed" ProgID="Equation.DSMT4" ShapeID="_x0000_i1508" DrawAspect="Content" ObjectID="_1690172809" r:id="rId10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01A53C40" w14:textId="77777777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00" w:dyaOrig="720" w14:anchorId="309F88B0">
          <v:shape id="_x0000_i1509" type="#_x0000_t75" style="width:57.75pt;height:36pt" o:ole="">
            <v:imagedata r:id="rId1042" o:title=""/>
          </v:shape>
          <o:OLEObject Type="Embed" ProgID="Equation.DSMT4" ShapeID="_x0000_i1509" DrawAspect="Content" ObjectID="_1690172810" r:id="rId10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bookmarkStart w:id="122" w:name="MTBlankEqn"/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734BA4EC">
          <v:shape id="_x0000_i1510" type="#_x0000_t75" style="width:50.25pt;height:36pt" o:ole="">
            <v:imagedata r:id="rId1044" o:title=""/>
          </v:shape>
          <o:OLEObject Type="Embed" ProgID="Equation.DSMT4" ShapeID="_x0000_i1510" DrawAspect="Content" ObjectID="_1690172811" r:id="rId1045"/>
        </w:object>
      </w:r>
      <w:bookmarkEnd w:id="122"/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3802DB89">
          <v:shape id="_x0000_i1511" type="#_x0000_t75" style="width:57.75pt;height:36pt" o:ole="">
            <v:imagedata r:id="rId1046" o:title=""/>
          </v:shape>
          <o:OLEObject Type="Embed" ProgID="Equation.DSMT4" ShapeID="_x0000_i1511" DrawAspect="Content" ObjectID="_1690172812" r:id="rId10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0ACDC87">
          <v:shape id="_x0000_i1512" type="#_x0000_t75" style="width:57.75pt;height:36pt" o:ole="">
            <v:imagedata r:id="rId1048" o:title=""/>
          </v:shape>
          <o:OLEObject Type="Embed" ProgID="Equation.DSMT4" ShapeID="_x0000_i1512" DrawAspect="Content" ObjectID="_1690172813" r:id="rId10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B051F6B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E93203E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7D48BDB1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230" w:dyaOrig="420" w14:anchorId="62950500">
          <v:shape id="_x0000_i1513" type="#_x0000_t75" style="width:57.75pt;height:21.75pt" o:ole="">
            <v:imagedata r:id="rId1050" o:title=""/>
          </v:shape>
          <o:OLEObject Type="Embed" ProgID="Equation.DSMT4" ShapeID="_x0000_i1513" DrawAspect="Content" ObjectID="_1690172814" r:id="rId1051"/>
        </w:object>
      </w:r>
    </w:p>
    <w:p w14:paraId="6AA220F7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720" w:dyaOrig="390" w14:anchorId="09EDC8AA">
          <v:shape id="_x0000_i1514" type="#_x0000_t75" style="width:36pt;height:21.75pt" o:ole="">
            <v:imagedata r:id="rId1052" o:title=""/>
          </v:shape>
          <o:OLEObject Type="Embed" ProgID="Equation.DSMT4" ShapeID="_x0000_i1514" DrawAspect="Content" ObjectID="_1690172815" r:id="rId10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có vectơ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770" w:dyaOrig="420" w14:anchorId="0237D84F">
          <v:shape id="_x0000_i1515" type="#_x0000_t75" style="width:86.25pt;height:21.75pt" o:ole="">
            <v:imagedata r:id="rId1054" o:title=""/>
          </v:shape>
          <o:OLEObject Type="Embed" ProgID="Equation.DSMT4" ShapeID="_x0000_i1515" DrawAspect="Content" ObjectID="_1690172816" r:id="rId10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phương trình tham số: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33720B2B">
          <v:shape id="_x0000_i1516" type="#_x0000_t75" style="width:50.25pt;height:36pt" o:ole="">
            <v:imagedata r:id="rId1056" o:title=""/>
          </v:shape>
          <o:OLEObject Type="Embed" ProgID="Equation.DSMT4" ShapeID="_x0000_i1516" DrawAspect="Content" ObjectID="_1690172817" r:id="rId10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position w:val="-6"/>
          <w:sz w:val="24"/>
          <w:szCs w:val="24"/>
          <w:lang w:val="nl-NL"/>
        </w:rPr>
        <w:t>.</w:t>
      </w:r>
    </w:p>
    <w:p w14:paraId="1624CE25" w14:textId="0E10D486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43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091"/>
        <w:gridCol w:w="4852"/>
      </w:tblGrid>
      <w:tr w:rsidR="008571B5" w:rsidRPr="007C1EE8" w14:paraId="055BC04A" w14:textId="77777777" w:rsidTr="008571B5">
        <w:tc>
          <w:tcPr>
            <w:tcW w:w="6091" w:type="dxa"/>
            <w:shd w:val="clear" w:color="auto" w:fill="auto"/>
          </w:tcPr>
          <w:p w14:paraId="19C4DB5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76FE70DB">
                <v:shape id="_x0000_i1517" type="#_x0000_t75" style="width:79.5pt;height:14.25pt" o:ole="">
                  <v:imagedata r:id="rId1058" o:title=""/>
                </v:shape>
                <o:OLEObject Type="Embed" ProgID="Equation.DSMT4" ShapeID="_x0000_i1517" DrawAspect="Content" ObjectID="_1690172818" r:id="rId105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đoạn thẳng </w:t>
            </w:r>
            <w:r w:rsidRPr="007C1EE8">
              <w:rPr>
                <w:rFonts w:ascii="Chu Van An" w:hAnsi="Chu Van An" w:cs="Chu Van An"/>
                <w:i/>
                <w:szCs w:val="22"/>
              </w:rPr>
              <w:t>AB</w:t>
            </w:r>
            <w:r w:rsidRPr="007C1EE8">
              <w:rPr>
                <w:rFonts w:ascii="Chu Van An" w:hAnsi="Chu Van An" w:cs="Chu Van An"/>
                <w:iCs/>
                <w:szCs w:val="22"/>
              </w:rPr>
              <w:t xml:space="preserve"> là</w:t>
            </w:r>
          </w:p>
          <w:p w14:paraId="30205AA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75" w:dyaOrig="615" w14:anchorId="1A3C7C38">
                <v:shape id="_x0000_i1518" type="#_x0000_t75" style="width:50.25pt;height:28.5pt" o:ole="">
                  <v:imagedata r:id="rId1060" o:title=""/>
                </v:shape>
                <o:OLEObject Type="Embed" ProgID="Equation.DSMT4" ShapeID="_x0000_i1518" DrawAspect="Content" ObjectID="_1690172819" r:id="rId106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35" w:dyaOrig="615" w14:anchorId="1D763129">
                <v:shape id="_x0000_i1519" type="#_x0000_t75" style="width:50.25pt;height:28.5pt" o:ole="">
                  <v:imagedata r:id="rId1062" o:title=""/>
                </v:shape>
                <o:OLEObject Type="Embed" ProgID="Equation.DSMT4" ShapeID="_x0000_i1519" DrawAspect="Content" ObjectID="_1690172820" r:id="rId106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442604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65" w:dyaOrig="615" w14:anchorId="5A48A9F1">
                <v:shape id="_x0000_i1520" type="#_x0000_t75" style="width:50.25pt;height:28.5pt" o:ole="">
                  <v:imagedata r:id="rId1064" o:title=""/>
                </v:shape>
                <o:OLEObject Type="Embed" ProgID="Equation.DSMT4" ShapeID="_x0000_i1520" DrawAspect="Content" ObjectID="_1690172821" r:id="rId106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95" w:dyaOrig="615" w14:anchorId="30AC574C">
                <v:shape id="_x0000_i1521" type="#_x0000_t75" style="width:57.75pt;height:28.5pt" o:ole="">
                  <v:imagedata r:id="rId1066" o:title=""/>
                </v:shape>
                <o:OLEObject Type="Embed" ProgID="Equation.DSMT4" ShapeID="_x0000_i1521" DrawAspect="Content" ObjectID="_1690172822" r:id="rId1067"/>
              </w:object>
            </w:r>
            <w:r w:rsidRPr="007C1EE8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61756D8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0F86C3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003E6D72" w14:textId="77777777" w:rsidTr="008571B5">
        <w:tc>
          <w:tcPr>
            <w:tcW w:w="6091" w:type="dxa"/>
            <w:shd w:val="clear" w:color="auto" w:fill="auto"/>
          </w:tcPr>
          <w:p w14:paraId="2BEC8FC1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Phương trình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25" w:dyaOrig="405" w14:anchorId="5E9DC2CB">
                <v:shape id="_x0000_i1522" type="#_x0000_t75" style="width:86.25pt;height:21.75pt" o:ole="">
                  <v:imagedata r:id="rId1068" o:title=""/>
                </v:shape>
                <o:OLEObject Type="Embed" ProgID="Equation.DSMT4" ShapeID="_x0000_i1522" DrawAspect="Content" ObjectID="_1690172823" r:id="rId1069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là</w:t>
            </w:r>
          </w:p>
          <w:p w14:paraId="2D53B3C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080" w:dyaOrig="615" w14:anchorId="6546CAD3">
                <v:shape id="_x0000_i1523" type="#_x0000_t75" style="width:57.75pt;height:28.5pt" o:ole="">
                  <v:imagedata r:id="rId1070" o:title=""/>
                </v:shape>
                <o:OLEObject Type="Embed" ProgID="Equation.DSMT4" ShapeID="_x0000_i1523" DrawAspect="Content" ObjectID="_1690172824" r:id="rId107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065" w:dyaOrig="615" w14:anchorId="67DFDBC3">
                <v:shape id="_x0000_i1524" type="#_x0000_t75" style="width:50.25pt;height:28.5pt" o:ole="">
                  <v:imagedata r:id="rId1072" o:title=""/>
                </v:shape>
                <o:OLEObject Type="Embed" ProgID="Equation.DSMT4" ShapeID="_x0000_i1524" DrawAspect="Content" ObjectID="_1690172825" r:id="rId107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F24E33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200" w:dyaOrig="615" w14:anchorId="11FEC340">
                <v:shape id="_x0000_i1525" type="#_x0000_t75" style="width:57.75pt;height:28.5pt" o:ole="">
                  <v:imagedata r:id="rId1074" o:title=""/>
                </v:shape>
                <o:OLEObject Type="Embed" ProgID="Equation.DSMT4" ShapeID="_x0000_i1525" DrawAspect="Content" ObjectID="_1690172826" r:id="rId1075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945" w:dyaOrig="615" w14:anchorId="759527F1">
                <v:shape id="_x0000_i1526" type="#_x0000_t75" style="width:50.25pt;height:28.5pt" o:ole="">
                  <v:imagedata r:id="rId1076" o:title=""/>
                </v:shape>
                <o:OLEObject Type="Embed" ProgID="Equation.DSMT4" ShapeID="_x0000_i1526" DrawAspect="Content" ObjectID="_1690172827" r:id="rId107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52E5DF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ED8DA6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155651" w14:textId="77777777" w:rsidTr="008571B5">
        <w:tc>
          <w:tcPr>
            <w:tcW w:w="6091" w:type="dxa"/>
            <w:shd w:val="clear" w:color="auto" w:fill="auto"/>
          </w:tcPr>
          <w:p w14:paraId="75F95659" w14:textId="041646BF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23" w:name="OLE_LINK6"/>
            <w:bookmarkStart w:id="124" w:name="OLE_LINK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62A4381">
                <v:shape id="_x0000_i1527" type="#_x0000_t75" style="width:21.75pt;height:14.25pt" o:ole="">
                  <v:imagedata r:id="rId1078" o:title=""/>
                </v:shape>
                <o:OLEObject Type="Embed" ProgID="Equation.DSMT4" ShapeID="_x0000_i1527" DrawAspect="Content" ObjectID="_1690172828" r:id="rId1079"/>
              </w:object>
            </w:r>
            <w:bookmarkEnd w:id="123"/>
            <w:bookmarkEnd w:id="124"/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bookmarkStart w:id="125" w:name="OLE_LINK4"/>
            <w:bookmarkStart w:id="126" w:name="OLE_LINK3"/>
            <w:r w:rsidRPr="007C1EE8">
              <w:rPr>
                <w:rFonts w:ascii="Chu Van An" w:hAnsi="Chu Van An" w:cs="Chu Van An"/>
                <w:szCs w:val="22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4E6CAEEA">
                <v:shape id="_x0000_i1528" type="#_x0000_t75" style="width:50.25pt;height:21.75pt" o:ole="">
                  <v:imagedata r:id="rId1080" o:title=""/>
                </v:shape>
                <o:OLEObject Type="Embed" ProgID="Equation.DSMT4" ShapeID="_x0000_i1528" DrawAspect="Content" ObjectID="_1690172829" r:id="rId10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nhận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3A7F1502">
                <v:shape id="_x0000_i1529" type="#_x0000_t75" style="width:50.25pt;height:21.75pt" o:ole="">
                  <v:imagedata r:id="rId1082" o:title=""/>
                </v:shape>
                <o:OLEObject Type="Embed" ProgID="Equation.DSMT4" ShapeID="_x0000_i1529" DrawAspect="Content" ObjectID="_1690172830" r:id="rId1083"/>
              </w:object>
            </w:r>
            <w:bookmarkEnd w:id="125"/>
            <w:bookmarkEnd w:id="126"/>
            <w:r w:rsidRPr="007C1EE8">
              <w:rPr>
                <w:rFonts w:ascii="Chu Van An" w:hAnsi="Chu Van An" w:cs="Chu Van An"/>
                <w:szCs w:val="22"/>
              </w:rPr>
              <w:t xml:space="preserve"> là vec-tơ chỉ phương có phương trình tham số là</w:t>
            </w:r>
            <w:bookmarkStart w:id="127" w:name="OLE_LINK2"/>
            <w:bookmarkStart w:id="128" w:name="OLE_LINK1"/>
          </w:p>
          <w:p w14:paraId="79728D6A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15" w:dyaOrig="735" w14:anchorId="3855CAF0">
                <v:shape id="_x0000_i1530" type="#_x0000_t75" style="width:57.75pt;height:36pt" o:ole="">
                  <v:imagedata r:id="rId1084" o:title=""/>
                </v:shape>
                <o:OLEObject Type="Embed" ProgID="Equation.DSMT4" ShapeID="_x0000_i1530" DrawAspect="Content" ObjectID="_1690172831" r:id="rId1085"/>
              </w:object>
            </w:r>
            <w:bookmarkEnd w:id="127"/>
            <w:bookmarkEnd w:id="128"/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HAnsi" w:hAnsi="Chu Van An" w:cs="Chu Van An"/>
                <w:position w:val="-24"/>
                <w:szCs w:val="22"/>
              </w:rPr>
              <w:object w:dxaOrig="1335" w:dyaOrig="615" w14:anchorId="4E573187">
                <v:shape id="_x0000_i1531" type="#_x0000_t75" style="width:64.5pt;height:28.5pt" o:ole="">
                  <v:imagedata r:id="rId1086" o:title=""/>
                </v:shape>
                <o:OLEObject Type="Embed" ProgID="Equation.DSMT4" ShapeID="_x0000_i1531" DrawAspect="Content" ObjectID="_1690172832" r:id="rId10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AA8181D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15" w:dyaOrig="735" w14:anchorId="0213E7CE">
                <v:shape id="_x0000_i1532" type="#_x0000_t75" style="width:57.75pt;height:36pt" o:ole="">
                  <v:imagedata r:id="rId1088" o:title=""/>
                </v:shape>
                <o:OLEObject Type="Embed" ProgID="Equation.DSMT4" ShapeID="_x0000_i1532" DrawAspect="Content" ObjectID="_1690172833" r:id="rId10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75" w:dyaOrig="735" w14:anchorId="50B0828E">
                <v:shape id="_x0000_i1533" type="#_x0000_t75" style="width:64.5pt;height:36pt" o:ole="">
                  <v:imagedata r:id="rId1090" o:title=""/>
                </v:shape>
                <o:OLEObject Type="Embed" ProgID="Equation.DSMT4" ShapeID="_x0000_i1533" DrawAspect="Content" ObjectID="_1690172834" r:id="rId10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B1ED1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DE0B1E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9618093" w14:textId="77777777" w:rsidTr="008571B5">
        <w:tc>
          <w:tcPr>
            <w:tcW w:w="6091" w:type="dxa"/>
            <w:shd w:val="clear" w:color="auto" w:fill="auto"/>
          </w:tcPr>
          <w:p w14:paraId="4D9D16C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1E8D6EB0">
                <v:shape id="_x0000_i1534" type="#_x0000_t75" style="width:21.75pt;height:14.25pt" o:ole="">
                  <v:imagedata r:id="rId1092" o:title=""/>
                </v:shape>
                <o:OLEObject Type="Embed" ProgID="Equation.DSMT4" ShapeID="_x0000_i1534" DrawAspect="Content" ObjectID="_1690172835" r:id="rId10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đ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390" w14:anchorId="32DC0C09">
                <v:shape id="_x0000_i1535" type="#_x0000_t75" style="width:50.25pt;height:21.75pt" o:ole="">
                  <v:imagedata r:id="rId1094" o:title=""/>
                </v:shape>
                <o:OLEObject Type="Embed" ProgID="Equation.DSMT4" ShapeID="_x0000_i1535" DrawAspect="Content" ObjectID="_1690172836" r:id="rId109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nhận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20" w14:anchorId="3EC694A7">
                <v:shape id="_x0000_i1536" type="#_x0000_t75" style="width:57.75pt;height:21.75pt" o:ole="">
                  <v:imagedata r:id="rId1096" o:title=""/>
                </v:shape>
                <o:OLEObject Type="Embed" ProgID="Equation.DSMT4" ShapeID="_x0000_i1536" DrawAspect="Content" ObjectID="_1690172837" r:id="rId10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làm véc tơ phá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p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tuyến có phương trình là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:</w:t>
            </w:r>
          </w:p>
          <w:p w14:paraId="1E7F905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6341AD46">
                <v:shape id="_x0000_i1537" type="#_x0000_t75" style="width:1in;height:14.25pt" o:ole="">
                  <v:imagedata r:id="rId1098" o:title=""/>
                </v:shape>
                <o:OLEObject Type="Embed" ProgID="Equation.DSMT4" ShapeID="_x0000_i1537" DrawAspect="Content" ObjectID="_1690172838" r:id="rId109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69A131C4">
                <v:shape id="_x0000_i1538" type="#_x0000_t75" style="width:64.5pt;height:14.25pt" o:ole="">
                  <v:imagedata r:id="rId1100" o:title=""/>
                </v:shape>
                <o:OLEObject Type="Embed" ProgID="Equation.DSMT4" ShapeID="_x0000_i1538" DrawAspect="Content" ObjectID="_1690172839" r:id="rId110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ED1E62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67FF1626">
                <v:shape id="_x0000_i1539" type="#_x0000_t75" style="width:64.5pt;height:14.25pt" o:ole="">
                  <v:imagedata r:id="rId1102" o:title=""/>
                </v:shape>
                <o:OLEObject Type="Embed" ProgID="Equation.DSMT4" ShapeID="_x0000_i1539" DrawAspect="Content" ObjectID="_1690172840" r:id="rId110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30" w:dyaOrig="330" w14:anchorId="4001A9DD">
                <v:shape id="_x0000_i1540" type="#_x0000_t75" style="width:57.75pt;height:14.25pt" o:ole="">
                  <v:imagedata r:id="rId1104" o:title=""/>
                </v:shape>
                <o:OLEObject Type="Embed" ProgID="Equation.DSMT4" ShapeID="_x0000_i1540" DrawAspect="Content" ObjectID="_1690172841" r:id="rId1105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57719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51FA09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F81E068" w14:textId="77777777" w:rsidTr="008571B5">
        <w:tc>
          <w:tcPr>
            <w:tcW w:w="6091" w:type="dxa"/>
            <w:shd w:val="clear" w:color="auto" w:fill="auto"/>
          </w:tcPr>
          <w:p w14:paraId="0C8E63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Viết phương trình tham số của 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1ADE5901">
                <v:shape id="_x0000_i1541" type="#_x0000_t75" style="width:36pt;height:21.75pt" o:ole="">
                  <v:imagedata r:id="rId1106" o:title=""/>
                </v:shape>
                <o:OLEObject Type="Embed" ProgID="Equation.DSMT4" ShapeID="_x0000_i1541" DrawAspect="Content" ObjectID="_1690172842" r:id="rId11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có vectơ chỉ phương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20" w14:anchorId="5F094D68">
                <v:shape id="_x0000_i1542" type="#_x0000_t75" style="width:50.25pt;height:21.75pt" o:ole="">
                  <v:imagedata r:id="rId1108" o:title=""/>
                </v:shape>
                <o:OLEObject Type="Embed" ProgID="Equation.DSMT4" ShapeID="_x0000_i1542" DrawAspect="Content" ObjectID="_1690172843" r:id="rId1109"/>
              </w:object>
            </w:r>
          </w:p>
          <w:p w14:paraId="4D91550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45" w:dyaOrig="720" w14:anchorId="02EB8B04">
                <v:shape id="_x0000_i1543" type="#_x0000_t75" style="width:64.5pt;height:36pt" o:ole="">
                  <v:imagedata r:id="rId1110" o:title=""/>
                </v:shape>
                <o:OLEObject Type="Embed" ProgID="Equation.DSMT4" ShapeID="_x0000_i1543" DrawAspect="Content" ObjectID="_1690172844" r:id="rId11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2140D213">
                <v:shape id="_x0000_i1544" type="#_x0000_t75" style="width:57.75pt;height:36pt" o:ole="">
                  <v:imagedata r:id="rId1112" o:title=""/>
                </v:shape>
                <o:OLEObject Type="Embed" ProgID="Equation.DSMT4" ShapeID="_x0000_i1544" DrawAspect="Content" ObjectID="_1690172845" r:id="rId11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B78E90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4EC7F088">
                <v:shape id="_x0000_i1545" type="#_x0000_t75" style="width:57.75pt;height:36pt" o:ole="">
                  <v:imagedata r:id="rId1114" o:title=""/>
                </v:shape>
                <o:OLEObject Type="Embed" ProgID="Equation.DSMT4" ShapeID="_x0000_i1545" DrawAspect="Content" ObjectID="_1690172846" r:id="rId11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45" w:dyaOrig="720" w14:anchorId="676362C7">
                <v:shape id="_x0000_i1546" type="#_x0000_t75" style="width:64.5pt;height:36pt" o:ole="">
                  <v:imagedata r:id="rId1116" o:title=""/>
                </v:shape>
                <o:OLEObject Type="Embed" ProgID="Equation.DSMT4" ShapeID="_x0000_i1546" DrawAspect="Content" ObjectID="_1690172847" r:id="rId11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91984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48C9020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EA19CD5" w14:textId="77777777" w:rsidTr="008571B5">
        <w:tc>
          <w:tcPr>
            <w:tcW w:w="6091" w:type="dxa"/>
            <w:shd w:val="clear" w:color="auto" w:fill="auto"/>
          </w:tcPr>
          <w:p w14:paraId="648AEC3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szCs w:val="22"/>
              </w:rPr>
              <w:t>Phương</w: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 trình tham số của đường thẳng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6AD1502C">
                <v:shape id="_x0000_i1547" type="#_x0000_t75" style="width:43.5pt;height:21.75pt" o:ole="">
                  <v:imagedata r:id="rId1118" o:title=""/>
                </v:shape>
                <o:OLEObject Type="Embed" ProgID="Equation.DSMT4" ShapeID="_x0000_i1547" DrawAspect="Content" ObjectID="_1690172848" r:id="rId1119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7AFD86B1">
                <v:shape id="_x0000_i1548" type="#_x0000_t75" style="width:36pt;height:21.75pt" o:ole="">
                  <v:imagedata r:id="rId1120" o:title=""/>
                </v:shape>
                <o:OLEObject Type="Embed" ProgID="Equation.DSMT4" ShapeID="_x0000_i1548" DrawAspect="Content" ObjectID="_1690172849" r:id="rId1121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 là</w:t>
            </w:r>
          </w:p>
          <w:p w14:paraId="4095E71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975" w:dyaOrig="720" w14:anchorId="6B2524EA">
                <v:shape id="_x0000_i1549" type="#_x0000_t75" style="width:50.25pt;height:36pt" o:ole="">
                  <v:imagedata r:id="rId1122" o:title=""/>
                </v:shape>
                <o:OLEObject Type="Embed" ProgID="Equation.DSMT4" ShapeID="_x0000_i1549" DrawAspect="Content" ObjectID="_1690172850" r:id="rId1123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65" w:dyaOrig="720" w14:anchorId="0B062583">
                <v:shape id="_x0000_i1550" type="#_x0000_t75" style="width:50.25pt;height:36pt" o:ole="">
                  <v:imagedata r:id="rId1124" o:title=""/>
                </v:shape>
                <o:OLEObject Type="Embed" ProgID="Equation.DSMT4" ShapeID="_x0000_i1550" DrawAspect="Content" ObjectID="_1690172851" r:id="rId1125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</w:p>
          <w:p w14:paraId="51CFD5D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05D9D9DA">
                <v:shape id="_x0000_i1551" type="#_x0000_t75" style="width:57.75pt;height:36pt" o:ole="">
                  <v:imagedata r:id="rId1126" o:title=""/>
                </v:shape>
                <o:OLEObject Type="Embed" ProgID="Equation.DSMT4" ShapeID="_x0000_i1551" DrawAspect="Content" ObjectID="_1690172852" r:id="rId1127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15" w:dyaOrig="720" w14:anchorId="118729B5">
                <v:shape id="_x0000_i1552" type="#_x0000_t75" style="width:57.75pt;height:36pt" o:ole="">
                  <v:imagedata r:id="rId1128" o:title=""/>
                </v:shape>
                <o:OLEObject Type="Embed" ProgID="Equation.DSMT4" ShapeID="_x0000_i1552" DrawAspect="Content" ObjectID="_1690172853" r:id="rId11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D4A990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1DE77A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859E289" w14:textId="77777777" w:rsidTr="008571B5">
        <w:tc>
          <w:tcPr>
            <w:tcW w:w="6091" w:type="dxa"/>
            <w:shd w:val="clear" w:color="auto" w:fill="auto"/>
          </w:tcPr>
          <w:p w14:paraId="490A7CAF" w14:textId="77777777" w:rsidR="008571B5" w:rsidRPr="007C1EE8" w:rsidRDefault="008571B5" w:rsidP="00136803">
            <w:pPr>
              <w:keepLines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957D05C">
                <v:shape id="_x0000_i1553" type="#_x0000_t75" style="width:21.75pt;height:14.25pt" o:ole="">
                  <v:imagedata r:id="rId1130" o:title=""/>
                </v:shape>
                <o:OLEObject Type="Embed" ProgID="Equation.DSMT4" ShapeID="_x0000_i1553" DrawAspect="Content" ObjectID="_1690172854" r:id="rId11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08E11777">
                <v:shape id="_x0000_i1554" type="#_x0000_t75" style="width:14.25pt;height:14.25pt" o:ole="">
                  <v:imagedata r:id="rId1132" o:title=""/>
                </v:shape>
                <o:OLEObject Type="Embed" ProgID="Equation.DSMT4" ShapeID="_x0000_i1554" DrawAspect="Content" ObjectID="_1690172855" r:id="rId11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E4DF2FE">
                <v:shape id="_x0000_i1555" type="#_x0000_t75" style="width:43.5pt;height:21.75pt" o:ole="">
                  <v:imagedata r:id="rId1134" o:title=""/>
                </v:shape>
                <o:OLEObject Type="Embed" ProgID="Equation.DSMT4" ShapeID="_x0000_i1555" DrawAspect="Content" ObjectID="_1690172856" r:id="rId113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4F6FCE0B">
                <v:shape id="_x0000_i1556" type="#_x0000_t75" style="width:36pt;height:21.75pt" o:ole="">
                  <v:imagedata r:id="rId1136" o:title=""/>
                </v:shape>
                <o:OLEObject Type="Embed" ProgID="Equation.DSMT4" ShapeID="_x0000_i1556" DrawAspect="Content" ObjectID="_1690172857" r:id="rId1137"/>
              </w:object>
            </w:r>
            <w:r w:rsidRPr="007C1EE8">
              <w:rPr>
                <w:rFonts w:ascii="Chu Van An" w:hAnsi="Chu Van An" w:cs="Chu Van An"/>
                <w:szCs w:val="22"/>
              </w:rPr>
              <w:t>có phương trình tham số là</w:t>
            </w:r>
          </w:p>
          <w:p w14:paraId="325E0F3B" w14:textId="77777777" w:rsidR="008571B5" w:rsidRPr="007C1EE8" w:rsidRDefault="008571B5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0F4058B0">
                <v:shape id="_x0000_i1557" type="#_x0000_t75" style="width:57.75pt;height:36pt" o:ole="">
                  <v:imagedata r:id="rId1138" o:title=""/>
                </v:shape>
                <o:OLEObject Type="Embed" ProgID="Equation.DSMT4" ShapeID="_x0000_i1557" DrawAspect="Content" ObjectID="_1690172858" r:id="rId11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3296FF80">
                <v:shape id="_x0000_i1558" type="#_x0000_t75" style="width:57.75pt;height:36pt" o:ole="">
                  <v:imagedata r:id="rId1140" o:title=""/>
                </v:shape>
                <o:OLEObject Type="Embed" ProgID="Equation.DSMT4" ShapeID="_x0000_i1558" DrawAspect="Content" ObjectID="_1690172859" r:id="rId114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7B131D" w14:textId="77777777" w:rsidR="008571B5" w:rsidRPr="007C1EE8" w:rsidRDefault="008571B5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65D4A7BE">
                <v:shape id="_x0000_i1559" type="#_x0000_t75" style="width:57.75pt;height:36pt" o:ole="">
                  <v:imagedata r:id="rId1142" o:title=""/>
                </v:shape>
                <o:OLEObject Type="Embed" ProgID="Equation.DSMT4" ShapeID="_x0000_i1559" DrawAspect="Content" ObjectID="_1690172860" r:id="rId114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2A34007D">
                <v:shape id="_x0000_i1560" type="#_x0000_t75" style="width:57.75pt;height:36pt" o:ole="">
                  <v:imagedata r:id="rId1144" o:title=""/>
                </v:shape>
                <o:OLEObject Type="Embed" ProgID="Equation.DSMT4" ShapeID="_x0000_i1560" DrawAspect="Content" ObjectID="_1690172861" r:id="rId114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9920B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E88FCD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00CAC11C" w14:textId="77777777" w:rsidTr="008571B5">
        <w:tc>
          <w:tcPr>
            <w:tcW w:w="6091" w:type="dxa"/>
            <w:shd w:val="clear" w:color="auto" w:fill="auto"/>
          </w:tcPr>
          <w:p w14:paraId="4B546E6C" w14:textId="5E59BF74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bookmarkStart w:id="129" w:name="TestQ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2803746F">
                <v:shape id="_x0000_i1561" type="#_x0000_t75" style="width:28.5pt;height:14.25pt" o:ole="">
                  <v:imagedata r:id="rId1146" o:title=""/>
                </v:shape>
                <o:OLEObject Type="Embed" ProgID="Equation.DSMT4" ShapeID="_x0000_i1561" DrawAspect="Content" ObjectID="_1690172862" r:id="rId114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27968292">
                <v:shape id="_x0000_i1562" type="#_x0000_t75" style="width:36pt;height:21.75pt" o:ole="">
                  <v:imagedata r:id="rId1148" o:title=""/>
                </v:shape>
                <o:OLEObject Type="Embed" ProgID="Equation.DSMT4" ShapeID="_x0000_i1562" DrawAspect="Content" ObjectID="_1690172863" r:id="rId1149"/>
              </w:object>
            </w:r>
            <w:r w:rsidRPr="007C1EE8">
              <w:rPr>
                <w:rFonts w:ascii="Chu Van An" w:hAnsi="Chu Van An" w:cs="Chu Van An"/>
                <w:szCs w:val="22"/>
              </w:rPr>
              <w:t>,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541BD003">
                <v:shape id="_x0000_i1563" type="#_x0000_t75" style="width:36pt;height:21.75pt" o:ole="">
                  <v:imagedata r:id="rId1150" o:title=""/>
                </v:shape>
                <o:OLEObject Type="Embed" ProgID="Equation.DSMT4" ShapeID="_x0000_i1563" DrawAspect="Content" ObjectID="_1690172864" r:id="rId1151"/>
              </w:object>
            </w:r>
            <w:r w:rsidRPr="007C1EE8">
              <w:rPr>
                <w:rFonts w:ascii="Chu Van An" w:hAnsi="Chu Van An" w:cs="Chu Van An"/>
                <w:szCs w:val="22"/>
              </w:rPr>
              <w:t>,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4A07ED0A">
                <v:shape id="_x0000_i1564" type="#_x0000_t75" style="width:43.5pt;height:21.75pt" o:ole="">
                  <v:imagedata r:id="rId1152" o:title=""/>
                </v:shape>
                <o:OLEObject Type="Embed" ProgID="Equation.DSMT4" ShapeID="_x0000_i1564" DrawAspect="Content" ObjectID="_1690172865" r:id="rId115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Viết phương trình đường trung bình song song với cạnh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D1D6C54">
                <v:shape id="_x0000_i1565" type="#_x0000_t75" style="width:21.75pt;height:14.25pt" o:ole="">
                  <v:imagedata r:id="rId1154" o:title=""/>
                </v:shape>
                <o:OLEObject Type="Embed" ProgID="Equation.DSMT4" ShapeID="_x0000_i1565" DrawAspect="Content" ObjectID="_1690172866" r:id="rId11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5CD1A83B">
                <v:shape id="_x0000_i1566" type="#_x0000_t75" style="width:28.5pt;height:14.25pt" o:ole="">
                  <v:imagedata r:id="rId1146" o:title=""/>
                </v:shape>
                <o:OLEObject Type="Embed" ProgID="Equation.DSMT4" ShapeID="_x0000_i1566" DrawAspect="Content" ObjectID="_1690172867" r:id="rId11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29"/>
          </w:p>
          <w:p w14:paraId="011CF81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bookmarkStart w:id="130" w:name="TestA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722FD7D7">
                <v:shape id="_x0000_i1567" type="#_x0000_t75" style="width:57.75pt;height:14.25pt" o:ole="">
                  <v:imagedata r:id="rId1157" o:title=""/>
                </v:shape>
                <o:OLEObject Type="Embed" ProgID="Equation.DSMT4" ShapeID="_x0000_i1567" DrawAspect="Content" ObjectID="_1690172868" r:id="rId115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bookmarkStart w:id="131" w:name="TestB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30784F56">
                <v:shape id="_x0000_i1568" type="#_x0000_t75" style="width:57.75pt;height:14.25pt" o:ole="">
                  <v:imagedata r:id="rId1159" o:title=""/>
                </v:shape>
                <o:OLEObject Type="Embed" ProgID="Equation.DSMT4" ShapeID="_x0000_i1568" DrawAspect="Content" ObjectID="_1690172869" r:id="rId116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1"/>
          </w:p>
          <w:p w14:paraId="4F66F99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bookmarkStart w:id="132" w:name="TestC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12887661">
                <v:shape id="_x0000_i1569" type="#_x0000_t75" style="width:57.75pt;height:14.25pt" o:ole="">
                  <v:imagedata r:id="rId1161" o:title=""/>
                </v:shape>
                <o:OLEObject Type="Embed" ProgID="Equation.DSMT4" ShapeID="_x0000_i1569" DrawAspect="Content" ObjectID="_1690172870" r:id="rId11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bookmarkStart w:id="133" w:name="TestD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18321C71">
                <v:shape id="_x0000_i1570" type="#_x0000_t75" style="width:57.75pt;height:14.25pt" o:ole="">
                  <v:imagedata r:id="rId1163" o:title=""/>
                </v:shape>
                <o:OLEObject Type="Embed" ProgID="Equation.DSMT4" ShapeID="_x0000_i1570" DrawAspect="Content" ObjectID="_1690172871" r:id="rId11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3"/>
          </w:p>
          <w:p w14:paraId="3C8261F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0F4F79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2F4786D" w14:textId="77777777" w:rsidTr="008571B5">
        <w:tc>
          <w:tcPr>
            <w:tcW w:w="6091" w:type="dxa"/>
            <w:shd w:val="clear" w:color="auto" w:fill="auto"/>
          </w:tcPr>
          <w:p w14:paraId="7D5F08A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5579CD2D">
                <v:shape id="_x0000_i1571" type="#_x0000_t75" style="width:28.5pt;height:14.25pt" o:ole="">
                  <v:imagedata r:id="rId1165" o:title=""/>
                </v:shape>
                <o:OLEObject Type="Embed" ProgID="Equation.DSMT4" ShapeID="_x0000_i1571" DrawAspect="Content" ObjectID="_1690172872" r:id="rId116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40" w:dyaOrig="390" w14:anchorId="3CC1250B">
                <v:shape id="_x0000_i1572" type="#_x0000_t75" style="width:129.75pt;height:21.75pt" o:ole="">
                  <v:imagedata r:id="rId1167" o:title=""/>
                </v:shape>
                <o:OLEObject Type="Embed" ProgID="Equation.DSMT4" ShapeID="_x0000_i1572" DrawAspect="Content" ObjectID="_1690172873" r:id="rId11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. Đường cao kẻ từ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70" w14:anchorId="58B6EDD6">
                <v:shape id="_x0000_i1573" type="#_x0000_t75" style="width:14.25pt;height:14.25pt" o:ole="">
                  <v:imagedata r:id="rId1169" o:title=""/>
                </v:shape>
                <o:OLEObject Type="Embed" ProgID="Equation.DSMT4" ShapeID="_x0000_i1573" DrawAspect="Content" ObjectID="_1690172874" r:id="rId117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7CCF1895">
                <v:shape id="_x0000_i1574" type="#_x0000_t75" style="width:28.5pt;height:14.25pt" o:ole="">
                  <v:imagedata r:id="rId1171" o:title=""/>
                </v:shape>
                <o:OLEObject Type="Embed" ProgID="Equation.DSMT4" ShapeID="_x0000_i1574" DrawAspect="Content" ObjectID="_1690172875" r:id="rId117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</w:t>
            </w:r>
          </w:p>
          <w:p w14:paraId="41DB61A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2FEF1746">
                <v:shape id="_x0000_i1575" type="#_x0000_t75" style="width:1in;height:14.25pt" o:ole="">
                  <v:imagedata r:id="rId1173" o:title=""/>
                </v:shape>
                <o:OLEObject Type="Embed" ProgID="Equation.DSMT4" ShapeID="_x0000_i1575" DrawAspect="Content" ObjectID="_1690172876" r:id="rId117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025C97C0">
                <v:shape id="_x0000_i1576" type="#_x0000_t75" style="width:64.5pt;height:14.25pt" o:ole="">
                  <v:imagedata r:id="rId1175" o:title=""/>
                </v:shape>
                <o:OLEObject Type="Embed" ProgID="Equation.DSMT4" ShapeID="_x0000_i1576" DrawAspect="Content" ObjectID="_1690172877" r:id="rId117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183D520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30" w14:anchorId="35364085">
                <v:shape id="_x0000_i1577" type="#_x0000_t75" style="width:57.75pt;height:14.25pt" o:ole="">
                  <v:imagedata r:id="rId1177" o:title=""/>
                </v:shape>
                <o:OLEObject Type="Embed" ProgID="Equation.DSMT4" ShapeID="_x0000_i1577" DrawAspect="Content" ObjectID="_1690172878" r:id="rId117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7D5608C1">
                <v:shape id="_x0000_i1578" type="#_x0000_t75" style="width:1in;height:14.25pt" o:ole="">
                  <v:imagedata r:id="rId1179" o:title=""/>
                </v:shape>
                <o:OLEObject Type="Embed" ProgID="Equation.DSMT4" ShapeID="_x0000_i1578" DrawAspect="Content" ObjectID="_1690172879" r:id="rId118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37FB52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555542E7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E2091F0" w14:textId="77777777" w:rsidTr="008571B5">
        <w:tc>
          <w:tcPr>
            <w:tcW w:w="6091" w:type="dxa"/>
            <w:shd w:val="clear" w:color="auto" w:fill="auto"/>
          </w:tcPr>
          <w:p w14:paraId="37BCC5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89ACE2B">
                <v:shape id="_x0000_i1579" type="#_x0000_t75" style="width:21.75pt;height:14.25pt" o:ole="">
                  <v:imagedata r:id="rId1181" o:title=""/>
                </v:shape>
                <o:OLEObject Type="Embed" ProgID="Equation.DSMT4" ShapeID="_x0000_i1579" DrawAspect="Content" ObjectID="_1690172880" r:id="rId11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15E443C8">
                <v:shape id="_x0000_i1580" type="#_x0000_t75" style="width:43.5pt;height:21.75pt" o:ole="">
                  <v:imagedata r:id="rId1183" o:title=""/>
                </v:shape>
                <o:OLEObject Type="Embed" ProgID="Equation.DSMT4" ShapeID="_x0000_i1580" DrawAspect="Content" ObjectID="_1690172881" r:id="rId11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7109024E">
                <v:shape id="_x0000_i1581" type="#_x0000_t75" style="width:36pt;height:21.75pt" o:ole="">
                  <v:imagedata r:id="rId1185" o:title=""/>
                </v:shape>
                <o:OLEObject Type="Embed" ProgID="Equation.DSMT4" ShapeID="_x0000_i1581" DrawAspect="Content" ObjectID="_1690172882" r:id="rId11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trung trực đoạn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1AA6273">
                <v:shape id="_x0000_i1582" type="#_x0000_t75" style="width:21.75pt;height:14.25pt" o:ole="">
                  <v:imagedata r:id="rId1187" o:title=""/>
                </v:shape>
                <o:OLEObject Type="Embed" ProgID="Equation.DSMT4" ShapeID="_x0000_i1582" DrawAspect="Content" ObjectID="_1690172883" r:id="rId11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FF6E87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30" w14:anchorId="008F8FDA">
                <v:shape id="_x0000_i1583" type="#_x0000_t75" style="width:1in;height:14.25pt" o:ole="">
                  <v:imagedata r:id="rId1189" o:title=""/>
                </v:shape>
                <o:OLEObject Type="Embed" ProgID="Equation.DSMT4" ShapeID="_x0000_i1583" DrawAspect="Content" ObjectID="_1690172884" r:id="rId11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1E8E48E9">
                <v:shape id="_x0000_i1584" type="#_x0000_t75" style="width:79.5pt;height:14.25pt" o:ole="">
                  <v:imagedata r:id="rId1191" o:title=""/>
                </v:shape>
                <o:OLEObject Type="Embed" ProgID="Equation.DSMT4" ShapeID="_x0000_i1584" DrawAspect="Content" ObjectID="_1690172885" r:id="rId11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E40E6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30" w14:anchorId="538FCB49">
                <v:shape id="_x0000_i1585" type="#_x0000_t75" style="width:79.5pt;height:14.25pt" o:ole="">
                  <v:imagedata r:id="rId1193" o:title=""/>
                </v:shape>
                <o:OLEObject Type="Embed" ProgID="Equation.DSMT4" ShapeID="_x0000_i1585" DrawAspect="Content" ObjectID="_1690172886" r:id="rId11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4E768281">
                <v:shape id="_x0000_i1586" type="#_x0000_t75" style="width:79.5pt;height:14.25pt" o:ole="">
                  <v:imagedata r:id="rId1195" o:title=""/>
                </v:shape>
                <o:OLEObject Type="Embed" ProgID="Equation.DSMT4" ShapeID="_x0000_i1586" DrawAspect="Content" ObjectID="_1690172887" r:id="rId11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AD51BE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C9D004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B3456EC" w14:textId="77777777" w:rsidTr="008571B5">
        <w:tc>
          <w:tcPr>
            <w:tcW w:w="6091" w:type="dxa"/>
            <w:shd w:val="clear" w:color="auto" w:fill="auto"/>
          </w:tcPr>
          <w:p w14:paraId="528B7E7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ABC</w:t>
            </w:r>
            <w:r w:rsidRPr="007C1EE8">
              <w:rPr>
                <w:rFonts w:ascii="Chu Van An" w:hAnsi="Chu Van An" w:cs="Chu Van An"/>
                <w:szCs w:val="22"/>
              </w:rPr>
              <w:t xml:space="preserve"> có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460" w:dyaOrig="405" w14:anchorId="33795BE4">
                <v:shape id="_x0000_i1587" type="#_x0000_t75" style="width:122.25pt;height:21.75pt" o:ole="">
                  <v:imagedata r:id="rId1197" o:title=""/>
                </v:shape>
                <o:OLEObject Type="Embed" ProgID="Equation.DSMT4" ShapeID="_x0000_i1587" DrawAspect="Content" ObjectID="_1690172888" r:id="rId11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G</w:t>
            </w:r>
            <w:r w:rsidRPr="007C1EE8">
              <w:rPr>
                <w:rFonts w:ascii="Chu Van An" w:hAnsi="Chu Van An" w:cs="Chu Van An"/>
                <w:szCs w:val="22"/>
              </w:rPr>
              <w:t xml:space="preserve"> là trọng tâm tam giác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 xml:space="preserve"> AB 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AG</w: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C7FE3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140" w:dyaOrig="315" w14:anchorId="51C7092D">
                <v:shape id="_x0000_i1588" type="#_x0000_t75" style="width:57.75pt;height:14.25pt" o:ole="">
                  <v:imagedata r:id="rId1199" o:title=""/>
                </v:shape>
                <o:OLEObject Type="Embed" ProgID="Equation.DSMT4" ShapeID="_x0000_i1588" DrawAspect="Content" ObjectID="_1690172889" r:id="rId1200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200" w:dyaOrig="315" w14:anchorId="5BB7EAE6">
                <v:shape id="_x0000_i1589" type="#_x0000_t75" style="width:57.75pt;height:14.25pt" o:ole="">
                  <v:imagedata r:id="rId1201" o:title=""/>
                </v:shape>
                <o:OLEObject Type="Embed" ProgID="Equation.DSMT4" ShapeID="_x0000_i1589" DrawAspect="Content" ObjectID="_1690172890" r:id="rId1202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614526B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560" w:dyaOrig="315" w14:anchorId="39BB5472">
                <v:shape id="_x0000_i1590" type="#_x0000_t75" style="width:79.5pt;height:14.25pt" o:ole="">
                  <v:imagedata r:id="rId1203" o:title=""/>
                </v:shape>
                <o:OLEObject Type="Embed" ProgID="Equation.DSMT4" ShapeID="_x0000_i1590" DrawAspect="Content" ObjectID="_1690172891" r:id="rId1204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215" w:dyaOrig="315" w14:anchorId="62A3598D">
                <v:shape id="_x0000_i1591" type="#_x0000_t75" style="width:57.75pt;height:14.25pt" o:ole="">
                  <v:imagedata r:id="rId1205" o:title=""/>
                </v:shape>
                <o:OLEObject Type="Embed" ProgID="Equation.DSMT4" ShapeID="_x0000_i1591" DrawAspect="Content" ObjectID="_1690172892" r:id="rId1206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34EB0A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38100FA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69E83B3" w14:textId="77777777" w:rsidTr="008571B5">
        <w:tc>
          <w:tcPr>
            <w:tcW w:w="6091" w:type="dxa"/>
            <w:shd w:val="clear" w:color="auto" w:fill="auto"/>
          </w:tcPr>
          <w:p w14:paraId="01F787D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Vectơ nào sau đây là vectơ chỉ phương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FAF62A5">
                <v:shape id="_x0000_i1592" type="#_x0000_t75" style="width:43.5pt;height:21.75pt" o:ole="">
                  <v:imagedata r:id="rId1207" o:title=""/>
                </v:shape>
                <o:OLEObject Type="Embed" ProgID="Equation.DSMT4" ShapeID="_x0000_i1592" DrawAspect="Content" ObjectID="_1690172893" r:id="rId12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76682769">
                <v:shape id="_x0000_i1593" type="#_x0000_t75" style="width:36pt;height:21.75pt" o:ole="">
                  <v:imagedata r:id="rId1209" o:title=""/>
                </v:shape>
                <o:OLEObject Type="Embed" ProgID="Equation.DSMT4" ShapeID="_x0000_i1593" DrawAspect="Content" ObjectID="_1690172894" r:id="rId1210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1023BA8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14BCCE53">
                <v:shape id="_x0000_i1594" type="#_x0000_t75" style="width:50.25pt;height:21.75pt" o:ole="">
                  <v:imagedata r:id="rId1211" o:title=""/>
                </v:shape>
                <o:OLEObject Type="Embed" ProgID="Equation.DSMT4" ShapeID="_x0000_i1594" DrawAspect="Content" ObjectID="_1690172895" r:id="rId1212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55" w:dyaOrig="690" w14:anchorId="2A43FE46">
                <v:shape id="_x0000_i1595" type="#_x0000_t75" style="width:57.75pt;height:36pt" o:ole="">
                  <v:imagedata r:id="rId1213" o:title=""/>
                </v:shape>
                <o:OLEObject Type="Embed" ProgID="Equation.DSMT4" ShapeID="_x0000_i1595" DrawAspect="Content" ObjectID="_1690172896" r:id="rId12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5B7519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0D7E9F25">
                <v:shape id="_x0000_i1596" type="#_x0000_t75" style="width:50.25pt;height:21.75pt" o:ole="">
                  <v:imagedata r:id="rId1215" o:title=""/>
                </v:shape>
                <o:OLEObject Type="Embed" ProgID="Equation.DSMT4" ShapeID="_x0000_i1596" DrawAspect="Content" ObjectID="_1690172897" r:id="rId1216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DAC0E81">
                <v:shape id="_x0000_i1597" type="#_x0000_t75" style="width:43.5pt;height:21.75pt" o:ole="">
                  <v:imagedata r:id="rId1217" o:title=""/>
                </v:shape>
                <o:OLEObject Type="Embed" ProgID="Equation.DSMT4" ShapeID="_x0000_i1597" DrawAspect="Content" ObjectID="_1690172898" r:id="rId1218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</w:p>
          <w:p w14:paraId="24C2E7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4492F0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3B6B9FF2" w14:textId="77777777" w:rsidTr="008571B5">
        <w:tc>
          <w:tcPr>
            <w:tcW w:w="6091" w:type="dxa"/>
            <w:shd w:val="clear" w:color="auto" w:fill="auto"/>
          </w:tcPr>
          <w:p w14:paraId="6A2F478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CB55051">
                <v:shape id="_x0000_i1598" type="#_x0000_t75" style="width:21.75pt;height:14.25pt" o:ole="">
                  <v:imagedata r:id="rId1219" o:title=""/>
                </v:shape>
                <o:OLEObject Type="Embed" ProgID="Equation.DSMT4" ShapeID="_x0000_i1598" DrawAspect="Content" ObjectID="_1690172899" r:id="rId12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32D70B05">
                <v:shape id="_x0000_i1599" type="#_x0000_t75" style="width:28.5pt;height:14.25pt" o:ole="">
                  <v:imagedata r:id="rId1221" o:title=""/>
                </v:shape>
                <o:OLEObject Type="Embed" ProgID="Equation.DSMT4" ShapeID="_x0000_i1599" DrawAspect="Content" ObjectID="_1690172900" r:id="rId12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đỉnh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7ECE7F40">
                <v:shape id="_x0000_i1600" type="#_x0000_t75" style="width:36pt;height:21.75pt" o:ole="">
                  <v:imagedata r:id="rId1223" o:title=""/>
                </v:shape>
                <o:OLEObject Type="Embed" ProgID="Equation.DSMT4" ShapeID="_x0000_i1600" DrawAspect="Content" ObjectID="_1690172901" r:id="rId12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52F4C28B">
                <v:shape id="_x0000_i1601" type="#_x0000_t75" style="width:36pt;height:21.75pt" o:ole="">
                  <v:imagedata r:id="rId1225" o:title=""/>
                </v:shape>
                <o:OLEObject Type="Embed" ProgID="Equation.DSMT4" ShapeID="_x0000_i1601" DrawAspect="Content" ObjectID="_1690172902" r:id="rId12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390" w14:anchorId="12D837EC">
                <v:shape id="_x0000_i1602" type="#_x0000_t75" style="width:36pt;height:21.75pt" o:ole="">
                  <v:imagedata r:id="rId1227" o:title=""/>
                </v:shape>
                <o:OLEObject Type="Embed" ProgID="Equation.DSMT4" ShapeID="_x0000_i1602" DrawAspect="Content" ObjectID="_1690172903" r:id="rId12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nào sau đây là phương trình đường cao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0BE62205">
                <v:shape id="_x0000_i1603" type="#_x0000_t75" style="width:28.5pt;height:14.25pt" o:ole="">
                  <v:imagedata r:id="rId1221" o:title=""/>
                </v:shape>
                <o:OLEObject Type="Embed" ProgID="Equation.DSMT4" ShapeID="_x0000_i1603" DrawAspect="Content" ObjectID="_1690172904" r:id="rId12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kẻ từ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6B3BFA8">
                <v:shape id="_x0000_i1604" type="#_x0000_t75" style="width:14.25pt;height:14.25pt" o:ole="">
                  <v:imagedata r:id="rId1230" o:title=""/>
                </v:shape>
                <o:OLEObject Type="Embed" ProgID="Equation.DSMT4" ShapeID="_x0000_i1604" DrawAspect="Content" ObjectID="_1690172905" r:id="rId123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2D846F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30" w14:anchorId="08CC5F75">
                <v:shape id="_x0000_i1605" type="#_x0000_t75" style="width:1in;height:14.25pt" o:ole="">
                  <v:imagedata r:id="rId1232" o:title=""/>
                </v:shape>
                <o:OLEObject Type="Embed" ProgID="Equation.DSMT4" ShapeID="_x0000_i1605" DrawAspect="Content" ObjectID="_1690172906" r:id="rId12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30" w14:anchorId="2376D3A9">
                <v:shape id="_x0000_i1606" type="#_x0000_t75" style="width:1in;height:14.25pt" o:ole="">
                  <v:imagedata r:id="rId1234" o:title=""/>
                </v:shape>
                <o:OLEObject Type="Embed" ProgID="Equation.DSMT4" ShapeID="_x0000_i1606" DrawAspect="Content" ObjectID="_1690172907" r:id="rId123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E2800D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30" w14:anchorId="20A2D12A">
                <v:shape id="_x0000_i1607" type="#_x0000_t75" style="width:1in;height:14.25pt" o:ole="">
                  <v:imagedata r:id="rId1236" o:title=""/>
                </v:shape>
                <o:OLEObject Type="Embed" ProgID="Equation.DSMT4" ShapeID="_x0000_i1607" DrawAspect="Content" ObjectID="_1690172908" r:id="rId123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30" w14:anchorId="213EF8C6">
                <v:shape id="_x0000_i1608" type="#_x0000_t75" style="width:1in;height:14.25pt" o:ole="">
                  <v:imagedata r:id="rId1238" o:title=""/>
                </v:shape>
                <o:OLEObject Type="Embed" ProgID="Equation.DSMT4" ShapeID="_x0000_i1608" DrawAspect="Content" ObjectID="_1690172909" r:id="rId12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B458D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54C2420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297D932" w14:textId="77777777" w:rsidTr="008571B5">
        <w:tc>
          <w:tcPr>
            <w:tcW w:w="6091" w:type="dxa"/>
            <w:shd w:val="clear" w:color="auto" w:fill="auto"/>
          </w:tcPr>
          <w:p w14:paraId="2AE3D07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Phương trình tham số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07DA8678">
                <v:shape id="_x0000_i1609" type="#_x0000_t75" style="width:50.25pt;height:21.75pt" o:ole="">
                  <v:imagedata r:id="rId1240" o:title=""/>
                </v:shape>
                <o:OLEObject Type="Embed" ProgID="Equation.DSMT4" ShapeID="_x0000_i1609" DrawAspect="Content" ObjectID="_1690172910" r:id="rId124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65656875">
                <v:shape id="_x0000_i1610" type="#_x0000_t75" style="width:50.25pt;height:21.75pt" o:ole="">
                  <v:imagedata r:id="rId1242" o:title=""/>
                </v:shape>
                <o:OLEObject Type="Embed" ProgID="Equation.DSMT4" ShapeID="_x0000_i1610" DrawAspect="Content" ObjectID="_1690172911" r:id="rId124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 :</w:t>
            </w:r>
          </w:p>
          <w:p w14:paraId="00C259D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25" w:dyaOrig="720" w14:anchorId="7E65398D">
                <v:shape id="_x0000_i1611" type="#_x0000_t75" style="width:57.75pt;height:36pt" o:ole="">
                  <v:imagedata r:id="rId1244" o:title=""/>
                </v:shape>
                <o:OLEObject Type="Embed" ProgID="Equation.DSMT4" ShapeID="_x0000_i1611" DrawAspect="Content" ObjectID="_1690172912" r:id="rId124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0C5DC964">
                <v:shape id="_x0000_i1612" type="#_x0000_t75" style="width:57.75pt;height:36pt" o:ole="">
                  <v:imagedata r:id="rId1246" o:title=""/>
                </v:shape>
                <o:OLEObject Type="Embed" ProgID="Equation.DSMT4" ShapeID="_x0000_i1612" DrawAspect="Content" ObjectID="_1690172913" r:id="rId124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AFDBF2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15" w:dyaOrig="720" w14:anchorId="0503BBDA">
                <v:shape id="_x0000_i1613" type="#_x0000_t75" style="width:57.75pt;height:36pt" o:ole="">
                  <v:imagedata r:id="rId1248" o:title=""/>
                </v:shape>
                <o:OLEObject Type="Embed" ProgID="Equation.DSMT4" ShapeID="_x0000_i1613" DrawAspect="Content" ObjectID="_1690172914" r:id="rId124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7B4A4859">
                <v:shape id="_x0000_i1614" type="#_x0000_t75" style="width:57.75pt;height:36pt" o:ole="">
                  <v:imagedata r:id="rId1250" o:title=""/>
                </v:shape>
                <o:OLEObject Type="Embed" ProgID="Equation.DSMT4" ShapeID="_x0000_i1614" DrawAspect="Content" ObjectID="_1690172915" r:id="rId125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39A6B5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4615EFA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2ED27D73" w14:textId="77777777" w:rsidTr="008571B5">
        <w:tc>
          <w:tcPr>
            <w:tcW w:w="6091" w:type="dxa"/>
            <w:shd w:val="clear" w:color="auto" w:fill="auto"/>
          </w:tcPr>
          <w:p w14:paraId="267432D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6BC67A56">
                <v:shape id="_x0000_i1615" type="#_x0000_t75" style="width:36pt;height:21.75pt" o:ole="">
                  <v:imagedata r:id="rId1252" o:title=""/>
                </v:shape>
                <o:OLEObject Type="Embed" ProgID="Equation.DSMT4" ShapeID="_x0000_i1615" DrawAspect="Content" ObjectID="_1690172916" r:id="rId125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385026C2">
                <v:shape id="_x0000_i1616" type="#_x0000_t75" style="width:43.5pt;height:21.75pt" o:ole="">
                  <v:imagedata r:id="rId1254" o:title=""/>
                </v:shape>
                <o:OLEObject Type="Embed" ProgID="Equation.DSMT4" ShapeID="_x0000_i1616" DrawAspect="Content" ObjectID="_1690172917" r:id="rId12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có phương trình là</w:t>
            </w:r>
          </w:p>
          <w:p w14:paraId="52CF86F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45" w:dyaOrig="615" w14:anchorId="75EBC181">
                <v:shape id="_x0000_i1617" type="#_x0000_t75" style="width:50.25pt;height:28.5pt" o:ole="">
                  <v:imagedata r:id="rId1256" o:title=""/>
                </v:shape>
                <o:OLEObject Type="Embed" ProgID="Equation.DSMT4" ShapeID="_x0000_i1617" DrawAspect="Content" ObjectID="_1690172918" r:id="rId125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35" w:dyaOrig="645" w14:anchorId="706B7AAE">
                <v:shape id="_x0000_i1618" type="#_x0000_t75" style="width:50.25pt;height:36pt" o:ole="">
                  <v:imagedata r:id="rId1258" o:title=""/>
                </v:shape>
                <o:OLEObject Type="Embed" ProgID="Equation.DSMT4" ShapeID="_x0000_i1618" DrawAspect="Content" ObjectID="_1690172919" r:id="rId125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7E78E32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45" w14:anchorId="664E591F">
                <v:shape id="_x0000_i1619" type="#_x0000_t75" style="width:43.5pt;height:36pt" o:ole="">
                  <v:imagedata r:id="rId1260" o:title=""/>
                </v:shape>
                <o:OLEObject Type="Embed" ProgID="Equation.DSMT4" ShapeID="_x0000_i1619" DrawAspect="Content" ObjectID="_1690172920" r:id="rId126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15" w14:anchorId="66BDFA76">
                <v:shape id="_x0000_i1620" type="#_x0000_t75" style="width:43.5pt;height:28.5pt" o:ole="">
                  <v:imagedata r:id="rId1262" o:title=""/>
                </v:shape>
                <o:OLEObject Type="Embed" ProgID="Equation.DSMT4" ShapeID="_x0000_i1620" DrawAspect="Content" ObjectID="_1690172921" r:id="rId126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7EAE546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0EA127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75305269" w14:textId="77777777" w:rsidTr="008571B5">
        <w:tc>
          <w:tcPr>
            <w:tcW w:w="6091" w:type="dxa"/>
            <w:shd w:val="clear" w:color="auto" w:fill="auto"/>
          </w:tcPr>
          <w:p w14:paraId="5C237D0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13E78E8">
                <v:shape id="_x0000_i1621" type="#_x0000_t75" style="width:21.75pt;height:14.25pt" o:ole="">
                  <v:imagedata r:id="rId1264" o:title=""/>
                </v:shape>
                <o:OLEObject Type="Embed" ProgID="Equation.DSMT4" ShapeID="_x0000_i1621" DrawAspect="Content" ObjectID="_1690172922" r:id="rId126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phương trình tổng quát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20" w14:anchorId="74B10F4E">
                <v:shape id="_x0000_i1622" type="#_x0000_t75" style="width:36pt;height:21.75pt" o:ole="">
                  <v:imagedata r:id="rId1266" o:title=""/>
                </v:shape>
                <o:OLEObject Type="Embed" ProgID="Equation.DSMT4" ShapeID="_x0000_i1622" DrawAspect="Content" ObjectID="_1690172923" r:id="rId126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20" w14:anchorId="47A517ED">
                <v:shape id="_x0000_i1623" type="#_x0000_t75" style="width:57.75pt;height:21.75pt" o:ole="">
                  <v:imagedata r:id="rId1268" o:title=""/>
                </v:shape>
                <o:OLEObject Type="Embed" ProgID="Equation.DSMT4" ShapeID="_x0000_i1623" DrawAspect="Content" ObjectID="_1690172924" r:id="rId126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5880F34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2393AADA">
                <v:shape id="_x0000_i1624" type="#_x0000_t75" style="width:1in;height:14.25pt" o:ole="">
                  <v:imagedata r:id="rId1270" o:title=""/>
                </v:shape>
                <o:OLEObject Type="Embed" ProgID="Equation.DSMT4" ShapeID="_x0000_i1624" DrawAspect="Content" ObjectID="_1690172925" r:id="rId127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70" w:dyaOrig="315" w14:anchorId="730E392B">
                <v:shape id="_x0000_i1625" type="#_x0000_t75" style="width:1in;height:14.25pt" o:ole="">
                  <v:imagedata r:id="rId1272" o:title=""/>
                </v:shape>
                <o:OLEObject Type="Embed" ProgID="Equation.DSMT4" ShapeID="_x0000_i1625" DrawAspect="Content" ObjectID="_1690172926" r:id="rId127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602296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70" w:dyaOrig="315" w14:anchorId="03B42DDF">
                <v:shape id="_x0000_i1626" type="#_x0000_t75" style="width:1in;height:14.25pt" o:ole="">
                  <v:imagedata r:id="rId1274" o:title=""/>
                </v:shape>
                <o:OLEObject Type="Embed" ProgID="Equation.DSMT4" ShapeID="_x0000_i1626" DrawAspect="Content" ObjectID="_1690172927" r:id="rId127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70" w:dyaOrig="315" w14:anchorId="3250723E">
                <v:shape id="_x0000_i1627" type="#_x0000_t75" style="width:1in;height:14.25pt" o:ole="">
                  <v:imagedata r:id="rId1276" o:title=""/>
                </v:shape>
                <o:OLEObject Type="Embed" ProgID="Equation.DSMT4" ShapeID="_x0000_i1627" DrawAspect="Content" ObjectID="_1690172928" r:id="rId127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BFB7E9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Lời giải</w:t>
            </w:r>
          </w:p>
          <w:p w14:paraId="7A33E10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Chọn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B</w:t>
            </w:r>
          </w:p>
          <w:p w14:paraId="334C03A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Goi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533B9122">
                <v:shape id="_x0000_i1628" type="#_x0000_t75" style="width:14.25pt;height:14.25pt" o:ole="">
                  <v:imagedata r:id="rId1278" o:title=""/>
                </v:shape>
                <o:OLEObject Type="Embed" ProgID="Equation.DSMT4" ShapeID="_x0000_i1628" DrawAspect="Content" ObjectID="_1690172929" r:id="rId127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20" w14:anchorId="2F3BB2AC">
                <v:shape id="_x0000_i1629" type="#_x0000_t75" style="width:36pt;height:21.75pt" o:ole="">
                  <v:imagedata r:id="rId1266" o:title=""/>
                </v:shape>
                <o:OLEObject Type="Embed" ProgID="Equation.DSMT4" ShapeID="_x0000_i1629" DrawAspect="Content" ObjectID="_1690172930" r:id="rId128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80" w:dyaOrig="420" w14:anchorId="20424ADA">
                <v:shape id="_x0000_i1630" type="#_x0000_t75" style="width:57.75pt;height:21.75pt" o:ole="">
                  <v:imagedata r:id="rId1268" o:title=""/>
                </v:shape>
                <o:OLEObject Type="Embed" ProgID="Equation.DSMT4" ShapeID="_x0000_i1630" DrawAspect="Content" ObjectID="_1690172931" r:id="rId128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6344C1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Ta có một vectơ chỉ phương của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2A3E42EC">
                <v:shape id="_x0000_i1631" type="#_x0000_t75" style="width:14.25pt;height:14.25pt" o:ole="">
                  <v:imagedata r:id="rId1278" o:title=""/>
                </v:shape>
                <o:OLEObject Type="Embed" ProgID="Equation.DSMT4" ShapeID="_x0000_i1631" DrawAspect="Content" ObjectID="_1690172932" r:id="rId128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455" w:dyaOrig="420" w14:anchorId="319A1447">
                <v:shape id="_x0000_i1632" type="#_x0000_t75" style="width:1in;height:21.75pt" o:ole="">
                  <v:imagedata r:id="rId1283" o:title=""/>
                </v:shape>
                <o:OLEObject Type="Embed" ProgID="Equation.DSMT4" ShapeID="_x0000_i1632" DrawAspect="Content" ObjectID="_1690172933" r:id="rId128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F572FC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Suy ra một vectơ pháp tuyến của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55" w14:anchorId="7F08B8A3">
                <v:shape id="_x0000_i1633" type="#_x0000_t75" style="width:14.25pt;height:14.25pt" o:ole="">
                  <v:imagedata r:id="rId1278" o:title=""/>
                </v:shape>
                <o:OLEObject Type="Embed" ProgID="Equation.DSMT4" ShapeID="_x0000_i1633" DrawAspect="Content" ObjectID="_1690172934" r:id="rId128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140" w:dyaOrig="405" w14:anchorId="0CA0450C">
                <v:shape id="_x0000_i1634" type="#_x0000_t75" style="width:57.75pt;height:21.75pt" o:ole="">
                  <v:imagedata r:id="rId1286" o:title=""/>
                </v:shape>
                <o:OLEObject Type="Embed" ProgID="Equation.DSMT4" ShapeID="_x0000_i1634" DrawAspect="Content" ObjectID="_1690172935" r:id="rId128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ED1761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Ta có phương trình tổng quát của 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20" w14:anchorId="7B858C56">
                <v:shape id="_x0000_i1635" type="#_x0000_t75" style="width:36pt;height:21.75pt" o:ole="">
                  <v:imagedata r:id="rId1266" o:title=""/>
                </v:shape>
                <o:OLEObject Type="Embed" ProgID="Equation.DSMT4" ShapeID="_x0000_i1635" DrawAspect="Content" ObjectID="_1690172936" r:id="rId128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80" w:dyaOrig="420" w14:anchorId="4D65BB2C">
                <v:shape id="_x0000_i1636" type="#_x0000_t75" style="width:57.75pt;height:21.75pt" o:ole="">
                  <v:imagedata r:id="rId1268" o:title=""/>
                </v:shape>
                <o:OLEObject Type="Embed" ProgID="Equation.DSMT4" ShapeID="_x0000_i1636" DrawAspect="Content" ObjectID="_1690172937" r:id="rId128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74ACD1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3945" w:dyaOrig="405" w14:anchorId="52CA719B">
                <v:shape id="_x0000_i1637" type="#_x0000_t75" style="width:194.25pt;height:21.75pt" o:ole="">
                  <v:imagedata r:id="rId1290" o:title=""/>
                </v:shape>
                <o:OLEObject Type="Embed" ProgID="Equation.DSMT4" ShapeID="_x0000_i1637" DrawAspect="Content" ObjectID="_1690172938" r:id="rId129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4E2D19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C8E967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15E833A" w14:textId="77777777" w:rsidTr="008571B5">
        <w:tc>
          <w:tcPr>
            <w:tcW w:w="6091" w:type="dxa"/>
            <w:shd w:val="clear" w:color="auto" w:fill="auto"/>
          </w:tcPr>
          <w:p w14:paraId="59D682E6" w14:textId="77777777" w:rsidR="008571B5" w:rsidRPr="007C1EE8" w:rsidRDefault="008571B5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>Câu 17:</w: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Phương trình 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3B75335B">
                <v:shape id="_x0000_i1638" type="#_x0000_t75" style="width:43.5pt;height:21.75pt" o:ole="">
                  <v:imagedata r:id="rId1292" o:title=""/>
                </v:shape>
                <o:OLEObject Type="Embed" ProgID="Equation.DSMT4" ShapeID="_x0000_i1638" DrawAspect="Content" ObjectID="_1690172939" r:id="rId1293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>,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55" w:dyaOrig="405" w14:anchorId="1A40010E">
                <v:shape id="_x0000_i1639" type="#_x0000_t75" style="width:43.5pt;height:21.75pt" o:ole="">
                  <v:imagedata r:id="rId1294" o:title=""/>
                </v:shape>
                <o:OLEObject Type="Embed" ProgID="Equation.DSMT4" ShapeID="_x0000_i1639" DrawAspect="Content" ObjectID="_1690172940" r:id="rId129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 là</w:t>
            </w:r>
          </w:p>
          <w:p w14:paraId="15689C0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15" w14:anchorId="24752525">
                <v:shape id="_x0000_i1640" type="#_x0000_t75" style="width:79.5pt;height:14.25pt" o:ole="">
                  <v:imagedata r:id="rId1296" o:title=""/>
                </v:shape>
                <o:OLEObject Type="Embed" ProgID="Equation.DSMT4" ShapeID="_x0000_i1640" DrawAspect="Content" ObjectID="_1690172941" r:id="rId129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3D1EB29D">
                <v:shape id="_x0000_i1641" type="#_x0000_t75" style="width:1in;height:14.25pt" o:ole="">
                  <v:imagedata r:id="rId1298" o:title=""/>
                </v:shape>
                <o:OLEObject Type="Embed" ProgID="Equation.DSMT4" ShapeID="_x0000_i1641" DrawAspect="Content" ObjectID="_1690172942" r:id="rId129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93696A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15" w14:anchorId="5DB71763">
                <v:shape id="_x0000_i1642" type="#_x0000_t75" style="width:79.5pt;height:14.25pt" o:ole="">
                  <v:imagedata r:id="rId1300" o:title=""/>
                </v:shape>
                <o:OLEObject Type="Embed" ProgID="Equation.DSMT4" ShapeID="_x0000_i1642" DrawAspect="Content" ObjectID="_1690172943" r:id="rId1301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54090F73">
                <v:shape id="_x0000_i1643" type="#_x0000_t75" style="width:79.5pt;height:14.25pt" o:ole="">
                  <v:imagedata r:id="rId1302" o:title=""/>
                </v:shape>
                <o:OLEObject Type="Embed" ProgID="Equation.DSMT4" ShapeID="_x0000_i1643" DrawAspect="Content" ObjectID="_1690172944" r:id="rId1303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E3E63E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A8B699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6C18D00" w14:textId="77777777" w:rsidTr="008571B5">
        <w:tc>
          <w:tcPr>
            <w:tcW w:w="6091" w:type="dxa"/>
            <w:shd w:val="clear" w:color="auto" w:fill="auto"/>
          </w:tcPr>
          <w:p w14:paraId="21DCF27B" w14:textId="77777777" w:rsidR="008571B5" w:rsidRPr="007C1EE8" w:rsidRDefault="008571B5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>Câu 18:</w: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Trong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7AA28A7C">
                <v:shape id="_x0000_i1644" type="#_x0000_t75" style="width:21.75pt;height:14.25pt" o:ole="">
                  <v:imagedata r:id="rId1304" o:title=""/>
                </v:shape>
                <o:OLEObject Type="Embed" ProgID="Equation.DSMT4" ShapeID="_x0000_i1644" DrawAspect="Content" ObjectID="_1690172945" r:id="rId130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 cho hai điểm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55" w:dyaOrig="405" w14:anchorId="48A7C3D6">
                <v:shape id="_x0000_i1645" type="#_x0000_t75" style="width:43.5pt;height:21.75pt" o:ole="">
                  <v:imagedata r:id="rId1306" o:title=""/>
                </v:shape>
                <o:OLEObject Type="Embed" ProgID="Equation.DSMT4" ShapeID="_x0000_i1645" DrawAspect="Content" ObjectID="_1690172946" r:id="rId1307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,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6710CE45">
                <v:shape id="_x0000_i1646" type="#_x0000_t75" style="width:43.5pt;height:21.75pt" o:ole="">
                  <v:imagedata r:id="rId1308" o:title=""/>
                </v:shape>
                <o:OLEObject Type="Embed" ProgID="Equation.DSMT4" ShapeID="_x0000_i1646" DrawAspect="Content" ObjectID="_1690172947" r:id="rId1309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. Viết phương trình tổng quát của đường thẳng đi qua hai điểm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540" w:dyaOrig="315" w14:anchorId="0AC60BA1">
                <v:shape id="_x0000_i1647" type="#_x0000_t75" style="width:28.5pt;height:14.25pt" o:ole="">
                  <v:imagedata r:id="rId1310" o:title=""/>
                </v:shape>
                <o:OLEObject Type="Embed" ProgID="Equation.DSMT4" ShapeID="_x0000_i1647" DrawAspect="Content" ObjectID="_1690172948" r:id="rId1311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>.</w:t>
            </w:r>
          </w:p>
          <w:p w14:paraId="344F2B2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25" w:dyaOrig="315" w14:anchorId="6AB8DBCE">
                <v:shape id="_x0000_i1648" type="#_x0000_t75" style="width:1in;height:14.25pt" o:ole="">
                  <v:imagedata r:id="rId1312" o:title=""/>
                </v:shape>
                <o:OLEObject Type="Embed" ProgID="Equation.DSMT4" ShapeID="_x0000_i1648" DrawAspect="Content" ObjectID="_1690172949" r:id="rId1313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10" w:dyaOrig="315" w14:anchorId="50D55024">
                <v:shape id="_x0000_i1649" type="#_x0000_t75" style="width:1in;height:14.25pt" o:ole="">
                  <v:imagedata r:id="rId1314" o:title=""/>
                </v:shape>
                <o:OLEObject Type="Embed" ProgID="Equation.DSMT4" ShapeID="_x0000_i1649" DrawAspect="Content" ObjectID="_1690172950" r:id="rId131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</w:p>
          <w:p w14:paraId="5C38688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710" w:dyaOrig="315" w14:anchorId="22705AE8">
                <v:shape id="_x0000_i1650" type="#_x0000_t75" style="width:86.25pt;height:14.25pt" o:ole="">
                  <v:imagedata r:id="rId1316" o:title=""/>
                </v:shape>
                <o:OLEObject Type="Embed" ProgID="Equation.DSMT4" ShapeID="_x0000_i1650" DrawAspect="Content" ObjectID="_1690172951" r:id="rId1317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710" w:dyaOrig="315" w14:anchorId="4B5C4A5A">
                <v:shape id="_x0000_i1651" type="#_x0000_t75" style="width:86.25pt;height:14.25pt" o:ole="">
                  <v:imagedata r:id="rId1318" o:title=""/>
                </v:shape>
                <o:OLEObject Type="Embed" ProgID="Equation.DSMT4" ShapeID="_x0000_i1651" DrawAspect="Content" ObjectID="_1690172952" r:id="rId1319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</w:p>
          <w:p w14:paraId="7B0ED8F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3A5B29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BCF14A1" w14:textId="77777777" w:rsidTr="008571B5">
        <w:tc>
          <w:tcPr>
            <w:tcW w:w="6091" w:type="dxa"/>
            <w:shd w:val="clear" w:color="auto" w:fill="auto"/>
          </w:tcPr>
          <w:p w14:paraId="4A4ADE50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E9D30E5">
                <v:shape id="_x0000_i1652" type="#_x0000_t75" style="width:21.75pt;height:14.25pt" o:ole="">
                  <v:imagedata r:id="rId1320" o:title=""/>
                </v:shape>
                <o:OLEObject Type="Embed" ProgID="Equation.DSMT4" ShapeID="_x0000_i1652" DrawAspect="Content" ObjectID="_1690172953" r:id="rId132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phương trình tổng quát của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5F697EA2">
                <v:shape id="_x0000_i1653" type="#_x0000_t75" style="width:7.5pt;height:14.25pt" o:ole="">
                  <v:imagedata r:id="rId1322" o:title=""/>
                </v:shape>
                <o:OLEObject Type="Embed" ProgID="Equation.DSMT4" ShapeID="_x0000_i1653" DrawAspect="Content" ObjectID="_1690172954" r:id="rId132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6D2BE497">
                <v:shape id="_x0000_i1654" type="#_x0000_t75" style="width:36pt;height:21.75pt" o:ole="">
                  <v:imagedata r:id="rId1324" o:title=""/>
                </v:shape>
                <o:OLEObject Type="Embed" ProgID="Equation.DSMT4" ShapeID="_x0000_i1654" DrawAspect="Content" ObjectID="_1690172955" r:id="rId132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7ED6998">
                <v:shape id="_x0000_i1655" type="#_x0000_t75" style="width:43.5pt;height:21.75pt" o:ole="">
                  <v:imagedata r:id="rId1326" o:title=""/>
                </v:shape>
                <o:OLEObject Type="Embed" ProgID="Equation.DSMT4" ShapeID="_x0000_i1655" DrawAspect="Content" ObjectID="_1690172956" r:id="rId132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353F8E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79F8C60E">
                <v:shape id="_x0000_i1656" type="#_x0000_t75" style="width:64.5pt;height:14.25pt" o:ole="">
                  <v:imagedata r:id="rId1328" o:title=""/>
                </v:shape>
                <o:OLEObject Type="Embed" ProgID="Equation.DSMT4" ShapeID="_x0000_i1656" DrawAspect="Content" ObjectID="_1690172957" r:id="rId132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30" w14:anchorId="57D2FF1F">
                <v:shape id="_x0000_i1657" type="#_x0000_t75" style="width:1in;height:14.25pt" o:ole="">
                  <v:imagedata r:id="rId1330" o:title=""/>
                </v:shape>
                <o:OLEObject Type="Embed" ProgID="Equation.DSMT4" ShapeID="_x0000_i1657" DrawAspect="Content" ObjectID="_1690172958" r:id="rId133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2481D5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549221CD">
                <v:shape id="_x0000_i1658" type="#_x0000_t75" style="width:64.5pt;height:14.25pt" o:ole="">
                  <v:imagedata r:id="rId1332" o:title=""/>
                </v:shape>
                <o:OLEObject Type="Embed" ProgID="Equation.DSMT4" ShapeID="_x0000_i1658" DrawAspect="Content" ObjectID="_1690172959" r:id="rId133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052791A3">
                <v:shape id="_x0000_i1659" type="#_x0000_t75" style="width:64.5pt;height:14.25pt" o:ole="">
                  <v:imagedata r:id="rId1334" o:title=""/>
                </v:shape>
                <o:OLEObject Type="Embed" ProgID="Equation.DSMT4" ShapeID="_x0000_i1659" DrawAspect="Content" ObjectID="_1690172960" r:id="rId133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399F3A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4425738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30B8C58" w14:textId="77777777" w:rsidTr="008571B5">
        <w:tc>
          <w:tcPr>
            <w:tcW w:w="6091" w:type="dxa"/>
            <w:shd w:val="clear" w:color="auto" w:fill="auto"/>
          </w:tcPr>
          <w:p w14:paraId="025762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20: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tham số của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5A0ADDB9">
                <v:shape id="_x0000_i1660" type="#_x0000_t75" style="width:14.25pt;height:14.25pt" o:ole="">
                  <v:imagedata r:id="rId1336" o:title=""/>
                </v:shape>
                <o:OLEObject Type="Embed" ProgID="Equation.DSMT4" ShapeID="_x0000_i1660" DrawAspect="Content" ObjectID="_1690172961" r:id="rId133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6DE8F54B">
                <v:shape id="_x0000_i1661" type="#_x0000_t75" style="width:93.75pt;height:21.75pt" o:ole="">
                  <v:imagedata r:id="rId1338" o:title=""/>
                </v:shape>
                <o:OLEObject Type="Embed" ProgID="Equation.DSMT4" ShapeID="_x0000_i1661" DrawAspect="Content" ObjectID="_1690172962" r:id="rId133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D7C8EF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30" w:dyaOrig="720" w14:anchorId="1D173E73">
                <v:shape id="_x0000_i1662" type="#_x0000_t75" style="width:57.75pt;height:36pt" o:ole="">
                  <v:imagedata r:id="rId1340" o:title=""/>
                </v:shape>
                <o:OLEObject Type="Embed" ProgID="Equation.DSMT4" ShapeID="_x0000_i1662" DrawAspect="Content" ObjectID="_1690172963" r:id="rId134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10" w:dyaOrig="720" w14:anchorId="1FC39387">
                <v:shape id="_x0000_i1663" type="#_x0000_t75" style="width:57.75pt;height:36pt" o:ole="">
                  <v:imagedata r:id="rId1342" o:title=""/>
                </v:shape>
                <o:OLEObject Type="Embed" ProgID="Equation.DSMT4" ShapeID="_x0000_i1663" DrawAspect="Content" ObjectID="_1690172964" r:id="rId134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E84C55D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30" w:dyaOrig="720" w14:anchorId="2CFF5C0A">
                <v:shape id="_x0000_i1664" type="#_x0000_t75" style="width:57.75pt;height:36pt" o:ole="">
                  <v:imagedata r:id="rId1344" o:title=""/>
                </v:shape>
                <o:OLEObject Type="Embed" ProgID="Equation.DSMT4" ShapeID="_x0000_i1664" DrawAspect="Content" ObjectID="_1690172965" r:id="rId134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10" w:dyaOrig="720" w14:anchorId="5B7AB5BC">
                <v:shape id="_x0000_i1665" type="#_x0000_t75" style="width:57.75pt;height:36pt" o:ole="">
                  <v:imagedata r:id="rId1346" o:title=""/>
                </v:shape>
                <o:OLEObject Type="Embed" ProgID="Equation.DSMT4" ShapeID="_x0000_i1665" DrawAspect="Content" ObjectID="_1690172966" r:id="rId134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6945D7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4D2B8E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D3BBF3C" w14:textId="77777777" w:rsidTr="008571B5">
        <w:tc>
          <w:tcPr>
            <w:tcW w:w="6091" w:type="dxa"/>
            <w:shd w:val="clear" w:color="auto" w:fill="auto"/>
          </w:tcPr>
          <w:p w14:paraId="2D13E86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0D9ADFCA">
                <v:shape id="_x0000_i1666" type="#_x0000_t75" style="width:36pt;height:21.75pt" o:ole="">
                  <v:imagedata r:id="rId1348" o:title=""/>
                </v:shape>
                <o:OLEObject Type="Embed" ProgID="Equation.DSMT4" ShapeID="_x0000_i1666" DrawAspect="Content" ObjectID="_1690172967" r:id="rId134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098810D8">
                <v:shape id="_x0000_i1667" type="#_x0000_t75" style="width:43.5pt;height:21.75pt" o:ole="">
                  <v:imagedata r:id="rId1350" o:title=""/>
                </v:shape>
                <o:OLEObject Type="Embed" ProgID="Equation.DSMT4" ShapeID="_x0000_i1667" DrawAspect="Content" ObjectID="_1690172968" r:id="rId135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Phương trình chính tắc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vi-VN"/>
              </w:rPr>
              <w:object w:dxaOrig="405" w:dyaOrig="270" w14:anchorId="43FAD462">
                <v:shape id="_x0000_i1668" type="#_x0000_t75" style="width:21.75pt;height:14.25pt" o:ole="">
                  <v:imagedata r:id="rId1352" o:title=""/>
                </v:shape>
                <o:OLEObject Type="Embed" ProgID="Equation.DSMT4" ShapeID="_x0000_i1668" DrawAspect="Content" ObjectID="_1690172969" r:id="rId135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6FC8A35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305" w:dyaOrig="630" w14:anchorId="08B289FF">
                <v:shape id="_x0000_i1669" type="#_x0000_t75" style="width:64.5pt;height:28.5pt" o:ole="">
                  <v:imagedata r:id="rId1354" o:title=""/>
                </v:shape>
                <o:OLEObject Type="Embed" ProgID="Equation.DSMT4" ShapeID="_x0000_i1669" DrawAspect="Content" ObjectID="_1690172970" r:id="rId135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305" w:dyaOrig="630" w14:anchorId="4464BFAC">
                <v:shape id="_x0000_i1670" type="#_x0000_t75" style="width:64.5pt;height:28.5pt" o:ole="">
                  <v:imagedata r:id="rId1356" o:title=""/>
                </v:shape>
                <o:OLEObject Type="Embed" ProgID="Equation.DSMT4" ShapeID="_x0000_i1670" DrawAspect="Content" ObjectID="_1690172971" r:id="rId135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F2F499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305" w:dyaOrig="630" w14:anchorId="681A00A0">
                <v:shape id="_x0000_i1671" type="#_x0000_t75" style="width:64.5pt;height:28.5pt" o:ole="">
                  <v:imagedata r:id="rId1358" o:title=""/>
                </v:shape>
                <o:OLEObject Type="Embed" ProgID="Equation.DSMT4" ShapeID="_x0000_i1671" DrawAspect="Content" ObjectID="_1690172972" r:id="rId135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305" w:dyaOrig="630" w14:anchorId="4896DD7B">
                <v:shape id="_x0000_i1672" type="#_x0000_t75" style="width:64.5pt;height:28.5pt" o:ole="">
                  <v:imagedata r:id="rId1360" o:title=""/>
                </v:shape>
                <o:OLEObject Type="Embed" ProgID="Equation.DSMT4" ShapeID="_x0000_i1672" DrawAspect="Content" ObjectID="_1690172973" r:id="rId136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42667B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066A7A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55024D" w14:textId="77777777" w:rsidTr="008571B5">
        <w:tc>
          <w:tcPr>
            <w:tcW w:w="6091" w:type="dxa"/>
            <w:shd w:val="clear" w:color="auto" w:fill="auto"/>
          </w:tcPr>
          <w:p w14:paraId="582458C2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it-IT"/>
              </w:rPr>
              <w:t xml:space="preserve">Câu </w:t>
            </w:r>
            <w:bookmarkStart w:id="134" w:name="c22q"/>
            <w:bookmarkEnd w:id="13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it-IT"/>
              </w:rPr>
              <w:t>22: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hình chữ nhật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5EBB8BFA">
                <v:shape id="_x0000_i1673" type="#_x0000_t75" style="width:36pt;height:14.25pt" o:ole="">
                  <v:imagedata r:id="rId1362" o:title=""/>
                </v:shape>
                <o:OLEObject Type="Embed" ProgID="Equation.DSMT4" ShapeID="_x0000_i1673" DrawAspect="Content" ObjectID="_1690172974" r:id="rId136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BF5DCEC">
                <v:shape id="_x0000_i1674" type="#_x0000_t75" style="width:36pt;height:21.75pt" o:ole="">
                  <v:imagedata r:id="rId1364" o:title=""/>
                </v:shape>
                <o:OLEObject Type="Embed" ProgID="Equation.DSMT4" ShapeID="_x0000_i1674" DrawAspect="Content" ObjectID="_1690172975" r:id="rId136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phương trình đường thẳng chứa cạnh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0229212E">
                <v:shape id="_x0000_i1675" type="#_x0000_t75" style="width:21.75pt;height:14.25pt" o:ole="">
                  <v:imagedata r:id="rId1366" o:title=""/>
                </v:shape>
                <o:OLEObject Type="Embed" ProgID="Equation.DSMT4" ShapeID="_x0000_i1675" DrawAspect="Content" ObjectID="_1690172976" r:id="rId136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7EEA9436">
                <v:shape id="_x0000_i1676" type="#_x0000_t75" style="width:64.5pt;height:14.25pt" o:ole="">
                  <v:imagedata r:id="rId1368" o:title=""/>
                </v:shape>
                <o:OLEObject Type="Embed" ProgID="Equation.DSMT4" ShapeID="_x0000_i1676" DrawAspect="Content" ObjectID="_1690172977" r:id="rId13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thẳng chứa cạnh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20" w:dyaOrig="255" w14:anchorId="0844C5CC">
                <v:shape id="_x0000_i1677" type="#_x0000_t75" style="width:21.75pt;height:14.25pt" o:ole="">
                  <v:imagedata r:id="rId1370" o:title=""/>
                </v:shape>
                <o:OLEObject Type="Embed" ProgID="Equation.DSMT4" ShapeID="_x0000_i1677" DrawAspect="Content" ObjectID="_1690172978" r:id="rId13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056DDCE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5" w:name="c2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5164D5FC">
                <v:shape id="_x0000_i1678" type="#_x0000_t75" style="width:64.5pt;height:14.25pt" o:ole="">
                  <v:imagedata r:id="rId1372" o:title=""/>
                </v:shape>
                <o:OLEObject Type="Embed" ProgID="Equation.DSMT4" ShapeID="_x0000_i1678" DrawAspect="Content" ObjectID="_1690172979" r:id="rId137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36" w:name="c22b"/>
            <w:bookmarkEnd w:id="13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24720B33">
                <v:shape id="_x0000_i1679" type="#_x0000_t75" style="width:64.5pt;height:14.25pt" o:ole="">
                  <v:imagedata r:id="rId1374" o:title=""/>
                </v:shape>
                <o:OLEObject Type="Embed" ProgID="Equation.DSMT4" ShapeID="_x0000_i1679" DrawAspect="Content" ObjectID="_1690172980" r:id="rId137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2C035E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7" w:name="c22c"/>
            <w:bookmarkEnd w:id="13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05" w:dyaOrig="330" w14:anchorId="46247786">
                <v:shape id="_x0000_i1680" type="#_x0000_t75" style="width:64.5pt;height:14.25pt" o:ole="">
                  <v:imagedata r:id="rId1376" o:title=""/>
                </v:shape>
                <o:OLEObject Type="Embed" ProgID="Equation.DSMT4" ShapeID="_x0000_i1680" DrawAspect="Content" ObjectID="_1690172981" r:id="rId137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38" w:name="c22d"/>
            <w:bookmarkEnd w:id="13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000A1AE9">
                <v:shape id="_x0000_i1681" type="#_x0000_t75" style="width:64.5pt;height:14.25pt" o:ole="">
                  <v:imagedata r:id="rId1378" o:title=""/>
                </v:shape>
                <o:OLEObject Type="Embed" ProgID="Equation.DSMT4" ShapeID="_x0000_i1681" DrawAspect="Content" ObjectID="_1690172982" r:id="rId137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38"/>
          <w:p w14:paraId="02E0AA4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FF1F51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8F00D91" w14:textId="77777777" w:rsidTr="008571B5">
        <w:tc>
          <w:tcPr>
            <w:tcW w:w="6091" w:type="dxa"/>
            <w:shd w:val="clear" w:color="auto" w:fill="auto"/>
          </w:tcPr>
          <w:p w14:paraId="5846075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139" w:name="c23q"/>
            <w:bookmarkEnd w:id="13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23: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đi qua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75" w:dyaOrig="390" w14:anchorId="1EB71E36">
                <v:shape id="_x0000_i1682" type="#_x0000_t75" style="width:50.25pt;height:21.75pt" o:ole="">
                  <v:imagedata r:id="rId1380" o:title=""/>
                </v:shape>
                <o:OLEObject Type="Embed" ProgID="Equation.DSMT4" ShapeID="_x0000_i1682" DrawAspect="Content" ObjectID="_1690172983" r:id="rId13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hai trục tọa độ tại hai điểm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720EAE9E">
                <v:shape id="_x0000_i1683" type="#_x0000_t75" style="width:14.25pt;height:14.25pt" o:ole="">
                  <v:imagedata r:id="rId1382" o:title=""/>
                </v:shape>
                <o:OLEObject Type="Embed" ProgID="Equation.DSMT4" ShapeID="_x0000_i1683" DrawAspect="Content" ObjectID="_1690172984" r:id="rId13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384DE94C">
                <v:shape id="_x0000_i1684" type="#_x0000_t75" style="width:14.25pt;height:14.25pt" o:ole="">
                  <v:imagedata r:id="rId1384" o:title=""/>
                </v:shape>
                <o:OLEObject Type="Embed" ProgID="Equation.DSMT4" ShapeID="_x0000_i1684" DrawAspect="Content" ObjectID="_1690172985" r:id="rId13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330" w:dyaOrig="255" w14:anchorId="1FFBD2DE">
                <v:shape id="_x0000_i1685" type="#_x0000_t75" style="width:14.25pt;height:14.25pt" o:ole="">
                  <v:imagedata r:id="rId1386" o:title=""/>
                </v:shape>
                <o:OLEObject Type="Embed" ProgID="Equation.DSMT4" ShapeID="_x0000_i1685" DrawAspect="Content" ObjectID="_1690172986" r:id="rId13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trung điểm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255" w14:anchorId="1AD5425A">
                <v:shape id="_x0000_i1686" type="#_x0000_t75" style="width:21.75pt;height:14.25pt" o:ole="">
                  <v:imagedata r:id="rId1388" o:title=""/>
                </v:shape>
                <o:OLEObject Type="Embed" ProgID="Equation.DSMT4" ShapeID="_x0000_i1686" DrawAspect="Content" ObjectID="_1690172987" r:id="rId13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11942D0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0" w:name="c2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30" w14:anchorId="025F36EA">
                <v:shape id="_x0000_i1687" type="#_x0000_t75" style="width:79.5pt;height:14.25pt" o:ole="">
                  <v:imagedata r:id="rId1390" o:title=""/>
                </v:shape>
                <o:OLEObject Type="Embed" ProgID="Equation.DSMT4" ShapeID="_x0000_i1687" DrawAspect="Content" ObjectID="_1690172988" r:id="rId13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41" w:name="c23b"/>
            <w:bookmarkEnd w:id="14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90" w:dyaOrig="330" w14:anchorId="19CA55AC">
                <v:shape id="_x0000_i1688" type="#_x0000_t75" style="width:79.5pt;height:14.25pt" o:ole="">
                  <v:imagedata r:id="rId1392" o:title=""/>
                </v:shape>
                <o:OLEObject Type="Embed" ProgID="Equation.DSMT4" ShapeID="_x0000_i1688" DrawAspect="Content" ObjectID="_1690172989" r:id="rId13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907C5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2" w:name="c23c"/>
            <w:bookmarkEnd w:id="14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30" w14:anchorId="024576D7">
                <v:shape id="_x0000_i1689" type="#_x0000_t75" style="width:79.5pt;height:14.25pt" o:ole="">
                  <v:imagedata r:id="rId1394" o:title=""/>
                </v:shape>
                <o:OLEObject Type="Embed" ProgID="Equation.DSMT4" ShapeID="_x0000_i1689" DrawAspect="Content" ObjectID="_1690172990" r:id="rId13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43" w:name="c23d"/>
            <w:bookmarkEnd w:id="14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Một đường thẳng khác.</w:t>
            </w:r>
          </w:p>
          <w:bookmarkEnd w:id="143"/>
          <w:p w14:paraId="4E003B0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9E45DD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0962853" w14:textId="77777777" w:rsidTr="008571B5">
        <w:tc>
          <w:tcPr>
            <w:tcW w:w="6091" w:type="dxa"/>
            <w:shd w:val="clear" w:color="auto" w:fill="auto"/>
          </w:tcPr>
          <w:p w14:paraId="3C454A38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44" w:name="c24q"/>
            <w:bookmarkEnd w:id="14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DECC7EF">
                <v:shape id="_x0000_i1690" type="#_x0000_t75" style="width:21.75pt;height:14.25pt" o:ole="">
                  <v:imagedata r:id="rId1396" o:title=""/>
                </v:shape>
                <o:OLEObject Type="Embed" ProgID="Equation.DSMT4" ShapeID="_x0000_i1690" DrawAspect="Content" ObjectID="_1690172991" r:id="rId13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phương trình tổng quát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3FBEEDA6">
                <v:shape id="_x0000_i1691" type="#_x0000_t75" style="width:36pt;height:21.75pt" o:ole="">
                  <v:imagedata r:id="rId1398" o:title=""/>
                </v:shape>
                <o:OLEObject Type="Embed" ProgID="Equation.DSMT4" ShapeID="_x0000_i1691" DrawAspect="Content" ObjectID="_1690172992" r:id="rId13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390" w14:anchorId="1AAFD146">
                <v:shape id="_x0000_i1692" type="#_x0000_t75" style="width:50.25pt;height:21.75pt" o:ole="">
                  <v:imagedata r:id="rId1400" o:title=""/>
                </v:shape>
                <o:OLEObject Type="Embed" ProgID="Equation.DSMT4" ShapeID="_x0000_i1692" DrawAspect="Content" ObjectID="_1690172993" r:id="rId14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493D185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5" w:name="c24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30" w:dyaOrig="330" w14:anchorId="65FC2758">
                <v:shape id="_x0000_i1693" type="#_x0000_t75" style="width:79.5pt;height:14.25pt" o:ole="">
                  <v:imagedata r:id="rId1402" o:title=""/>
                </v:shape>
                <o:OLEObject Type="Embed" ProgID="Equation.DSMT4" ShapeID="_x0000_i1693" DrawAspect="Content" ObjectID="_1690172994" r:id="rId1403"/>
              </w:object>
            </w:r>
            <w:bookmarkStart w:id="146" w:name="c24b"/>
            <w:bookmarkEnd w:id="14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157E4EA9">
                <v:shape id="_x0000_i1694" type="#_x0000_t75" style="width:1in;height:14.25pt" o:ole="">
                  <v:imagedata r:id="rId1404" o:title=""/>
                </v:shape>
                <o:OLEObject Type="Embed" ProgID="Equation.DSMT4" ShapeID="_x0000_i1694" DrawAspect="Content" ObjectID="_1690172995" r:id="rId1405"/>
              </w:object>
            </w:r>
          </w:p>
          <w:p w14:paraId="47DAAA5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7" w:name="c24c"/>
            <w:bookmarkEnd w:id="146"/>
            <w:r w:rsidRPr="007C1EE8">
              <w:rPr>
                <w:rFonts w:ascii="Chu Van An" w:hAnsi="Chu Van An" w:cs="Chu Van An"/>
                <w:b/>
                <w:color w:val="0000FF"/>
                <w:position w:val="-6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299C6E41">
                <v:shape id="_x0000_i1695" type="#_x0000_t75" style="width:1in;height:14.25pt" o:ole="">
                  <v:imagedata r:id="rId1406" o:title=""/>
                </v:shape>
                <o:OLEObject Type="Embed" ProgID="Equation.DSMT4" ShapeID="_x0000_i1695" DrawAspect="Content" ObjectID="_1690172996" r:id="rId1407"/>
              </w:object>
            </w:r>
            <w:bookmarkStart w:id="148" w:name="c24d"/>
            <w:bookmarkEnd w:id="1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713E8AAD">
                <v:shape id="_x0000_i1696" type="#_x0000_t75" style="width:1in;height:14.25pt" o:ole="">
                  <v:imagedata r:id="rId1408" o:title=""/>
                </v:shape>
                <o:OLEObject Type="Embed" ProgID="Equation.DSMT4" ShapeID="_x0000_i1696" DrawAspect="Content" ObjectID="_1690172997" r:id="rId1409"/>
              </w:object>
            </w:r>
          </w:p>
          <w:bookmarkEnd w:id="148"/>
          <w:p w14:paraId="2AC5164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5F3AF3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D1A998C" w14:textId="77777777" w:rsidTr="008571B5">
        <w:tc>
          <w:tcPr>
            <w:tcW w:w="6091" w:type="dxa"/>
            <w:shd w:val="clear" w:color="auto" w:fill="auto"/>
          </w:tcPr>
          <w:p w14:paraId="2B95D35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49" w:name="c25q"/>
            <w:bookmarkEnd w:id="14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25: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075B119A">
                <v:shape id="_x0000_i1697" type="#_x0000_t75" style="width:28.5pt;height:14.25pt" o:ole="">
                  <v:imagedata r:id="rId1410" o:title=""/>
                </v:shape>
                <o:OLEObject Type="Embed" ProgID="Equation.DSMT4" ShapeID="_x0000_i1697" DrawAspect="Content" ObjectID="_1690172998" r:id="rId141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4BBEF312">
                <v:shape id="_x0000_i1698" type="#_x0000_t75" style="width:36pt;height:21.75pt" o:ole="">
                  <v:imagedata r:id="rId1412" o:title=""/>
                </v:shape>
                <o:OLEObject Type="Embed" ProgID="Equation.DSMT4" ShapeID="_x0000_i1698" DrawAspect="Content" ObjectID="_1690172999" r:id="rId141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777FE73B">
                <v:shape id="_x0000_i1699" type="#_x0000_t75" style="width:50.25pt;height:21.75pt" o:ole="">
                  <v:imagedata r:id="rId1414" o:title=""/>
                </v:shape>
                <o:OLEObject Type="Embed" ProgID="Equation.DSMT4" ShapeID="_x0000_i1699" DrawAspect="Content" ObjectID="_1690173000" r:id="rId14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00D6BFA5">
                <v:shape id="_x0000_i1700" type="#_x0000_t75" style="width:36pt;height:21.75pt" o:ole="">
                  <v:imagedata r:id="rId1416" o:title=""/>
                </v:shape>
                <o:OLEObject Type="Embed" ProgID="Equation.DSMT4" ShapeID="_x0000_i1700" DrawAspect="Content" ObjectID="_1690173001" r:id="rId14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4982BE22">
                <v:shape id="_x0000_i1701" type="#_x0000_t75" style="width:14.25pt;height:14.25pt" o:ole="">
                  <v:imagedata r:id="rId1418" o:title=""/>
                </v:shape>
                <o:OLEObject Type="Embed" ProgID="Equation.DSMT4" ShapeID="_x0000_i1701" DrawAspect="Content" ObjectID="_1690173002" r:id="rId14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37C50A1A">
                <v:shape id="_x0000_i1702" type="#_x0000_t75" style="width:28.5pt;height:14.25pt" o:ole="">
                  <v:imagedata r:id="rId1420" o:title=""/>
                </v:shape>
                <o:OLEObject Type="Embed" ProgID="Equation.DSMT4" ShapeID="_x0000_i1702" DrawAspect="Content" ObjectID="_1690173003" r:id="rId1421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2DD98C9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0" w:name="c2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30" w14:anchorId="1D214E08">
                <v:shape id="_x0000_i1703" type="#_x0000_t75" style="width:64.5pt;height:14.25pt" o:ole="">
                  <v:imagedata r:id="rId1422" o:title=""/>
                </v:shape>
                <o:OLEObject Type="Embed" ProgID="Equation.DSMT4" ShapeID="_x0000_i1703" DrawAspect="Content" ObjectID="_1690173004" r:id="rId142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51" w:name="c25b"/>
            <w:bookmarkEnd w:id="15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10" w:dyaOrig="330" w14:anchorId="21BB406E">
                <v:shape id="_x0000_i1704" type="#_x0000_t75" style="width:86.25pt;height:14.25pt" o:ole="">
                  <v:imagedata r:id="rId1424" o:title=""/>
                </v:shape>
                <o:OLEObject Type="Embed" ProgID="Equation.DSMT4" ShapeID="_x0000_i1704" DrawAspect="Content" ObjectID="_1690173005" r:id="rId142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DF4655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2" w:name="c25c"/>
            <w:bookmarkEnd w:id="15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27A3864B">
                <v:shape id="_x0000_i1705" type="#_x0000_t75" style="width:79.5pt;height:14.25pt" o:ole="">
                  <v:imagedata r:id="rId1426" o:title=""/>
                </v:shape>
                <o:OLEObject Type="Embed" ProgID="Equation.DSMT4" ShapeID="_x0000_i1705" DrawAspect="Content" ObjectID="_1690173006" r:id="rId142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53" w:name="c25d"/>
            <w:bookmarkEnd w:id="15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4763A5EA">
                <v:shape id="_x0000_i1706" type="#_x0000_t75" style="width:1in;height:14.25pt" o:ole="">
                  <v:imagedata r:id="rId1428" o:title=""/>
                </v:shape>
                <o:OLEObject Type="Embed" ProgID="Equation.DSMT4" ShapeID="_x0000_i1706" DrawAspect="Content" ObjectID="_1690173007" r:id="rId14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53"/>
          <w:p w14:paraId="73E069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33115B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7AEAC36" w14:textId="77777777" w:rsidTr="008571B5">
        <w:tc>
          <w:tcPr>
            <w:tcW w:w="6091" w:type="dxa"/>
            <w:shd w:val="clear" w:color="auto" w:fill="auto"/>
          </w:tcPr>
          <w:p w14:paraId="50814CB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54" w:name="c26q"/>
            <w:bookmarkEnd w:id="1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26: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tổng quát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4E0E476">
                <v:shape id="_x0000_i1707" type="#_x0000_t75" style="width:14.25pt;height:14.25pt" o:ole="">
                  <v:imagedata r:id="rId1430" o:title=""/>
                </v:shape>
                <o:OLEObject Type="Embed" ProgID="Equation.DSMT4" ShapeID="_x0000_i1707" DrawAspect="Content" ObjectID="_1690173008" r:id="rId14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52A976A1">
                <v:shape id="_x0000_i1708" type="#_x0000_t75" style="width:36pt;height:21.75pt" o:ole="">
                  <v:imagedata r:id="rId1432" o:title=""/>
                </v:shape>
                <o:OLEObject Type="Embed" ProgID="Equation.DSMT4" ShapeID="_x0000_i1708" DrawAspect="Content" ObjectID="_1690173009" r:id="rId14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4A38F0AE">
                <v:shape id="_x0000_i1709" type="#_x0000_t75" style="width:50.25pt;height:21.75pt" o:ole="">
                  <v:imagedata r:id="rId1434" o:title=""/>
                </v:shape>
                <o:OLEObject Type="Embed" ProgID="Equation.DSMT4" ShapeID="_x0000_i1709" DrawAspect="Content" ObjectID="_1690173010" r:id="rId1435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là:</w:t>
            </w:r>
          </w:p>
          <w:p w14:paraId="0B6872B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5" w:name="c2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05761629">
                <v:shape id="_x0000_i1710" type="#_x0000_t75" style="width:1in;height:14.25pt" o:ole="">
                  <v:imagedata r:id="rId1436" o:title=""/>
                </v:shape>
                <o:OLEObject Type="Embed" ProgID="Equation.DSMT4" ShapeID="_x0000_i1710" DrawAspect="Content" ObjectID="_1690173011" r:id="rId143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156" w:name="c26b"/>
            <w:bookmarkEnd w:id="15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40" w:dyaOrig="315" w14:anchorId="1E3CD94B">
                <v:shape id="_x0000_i1711" type="#_x0000_t75" style="width:57.75pt;height:14.25pt" o:ole="">
                  <v:imagedata r:id="rId1438" o:title=""/>
                </v:shape>
                <o:OLEObject Type="Embed" ProgID="Equation.DSMT4" ShapeID="_x0000_i1711" DrawAspect="Content" ObjectID="_1690173012" r:id="rId143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106BA0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7" w:name="c26c"/>
            <w:bookmarkEnd w:id="15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1F68E724">
                <v:shape id="_x0000_i1712" type="#_x0000_t75" style="width:1in;height:14.25pt" o:ole="">
                  <v:imagedata r:id="rId1440" o:title=""/>
                </v:shape>
                <o:OLEObject Type="Embed" ProgID="Equation.DSMT4" ShapeID="_x0000_i1712" DrawAspect="Content" ObjectID="_1690173013" r:id="rId144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158" w:name="c26d"/>
            <w:bookmarkEnd w:id="15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16782234">
                <v:shape id="_x0000_i1713" type="#_x0000_t75" style="width:1in;height:14.25pt" o:ole="">
                  <v:imagedata r:id="rId1442" o:title=""/>
                </v:shape>
                <o:OLEObject Type="Embed" ProgID="Equation.DSMT4" ShapeID="_x0000_i1713" DrawAspect="Content" ObjectID="_1690173014" r:id="rId144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bookmarkEnd w:id="158"/>
          <w:p w14:paraId="3A1B00D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38FD478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</w:tbl>
    <w:p w14:paraId="36B5C975" w14:textId="77777777" w:rsidR="008571B5" w:rsidRPr="008571B5" w:rsidRDefault="008571B5" w:rsidP="008571B5"/>
    <w:p w14:paraId="5E0DF9DD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9BFA784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9AAFB25" wp14:editId="6ABFEDC8">
                <wp:extent cx="6547104" cy="1575834"/>
                <wp:effectExtent l="0" t="19050" r="25400" b="24765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75834"/>
                          <a:chOff x="34611" y="0"/>
                          <a:chExt cx="6547104" cy="157395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70"/>
                            <a:ext cx="6547104" cy="12950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0B7AA4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76C947C" w14:textId="3CD828E8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BA61F3A" w14:textId="140105A6" w:rsidR="00790115" w:rsidRDefault="00790115" w:rsidP="00D83BB6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Xác định các yếu tố chính xác</w:t>
                              </w:r>
                            </w:p>
                            <w:p w14:paraId="06426B3A" w14:textId="093CDFB8" w:rsidR="00790115" w:rsidRDefault="00790115" w:rsidP="00D83BB6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Phân biệt rõ ràng đâu là VTCP hay VTPT của đường thẳng.</w:t>
                              </w:r>
                            </w:p>
                            <w:p w14:paraId="7F5F5DD9" w14:textId="788FB79C" w:rsidR="00790115" w:rsidRPr="00790115" w:rsidRDefault="00790115" w:rsidP="00D83BB6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vào đường thẳng</w:t>
                              </w:r>
                            </w:p>
                            <w:p w14:paraId="3B8927A6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7C2D38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3A0C82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5FE939E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5706815" cy="571533"/>
                            <a:chOff x="150812" y="0"/>
                            <a:chExt cx="5707154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5707154" cy="485775"/>
                              <a:chOff x="150812" y="0"/>
                              <a:chExt cx="5707154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0" y="0"/>
                                <a:ext cx="5673866" cy="485775"/>
                                <a:chOff x="184100" y="0"/>
                                <a:chExt cx="5673866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0" y="38088"/>
                                  <a:ext cx="56738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157180" cy="485775"/>
                                  <a:chOff x="1502180" y="0"/>
                                  <a:chExt cx="41571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047646" cy="369570"/>
                                    <a:chOff x="1611714" y="104387"/>
                                    <a:chExt cx="40476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256" y="105155"/>
                                      <a:ext cx="389810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A1D9132" w14:textId="21826CE8" w:rsidR="00007F50" w:rsidRPr="00790115" w:rsidRDefault="00790115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79011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song song, vuông góc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8" name="Group 12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9" name="Freeform: Shape 12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3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B57D93F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31" name="Group 13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32" name="Freeform: Shape 13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35" name="Flowchart: Terminator 1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36" name="Flowchart: Direct Access Storage 1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37" name="Group 13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8" name="Flowchart: Preparation 1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3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36148F" w14:textId="4749F206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790115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AAFB25" id="_x0000_s1191" style="width:515.5pt;height:124.1pt;mso-position-horizontal-relative:char;mso-position-vertical-relative:line" coordorigin="346" coordsize="65471,15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">
                <v:shape id="Rectangle: Diagonal Corners Rounded 1" o:spid="_x0000_s1192" style="position:absolute;left:346;top:2788;width:65471;height:1295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3116;6547104,1282823;6532329,1295087;112179,1295087;0,1201971;0,12264;14775,0" o:connectangles="0,0,0,0,0,0,0,0,0" textboxrect="0,0,6435090,1533525"/>
                  <v:textbox>
                    <w:txbxContent>
                      <w:p w14:paraId="140B7AA4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76C947C" w14:textId="3CD828E8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BA61F3A" w14:textId="140105A6" w:rsidR="00790115" w:rsidRDefault="00790115" w:rsidP="00D83BB6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Xác định các yếu tố chính xác</w:t>
                        </w:r>
                      </w:p>
                      <w:p w14:paraId="06426B3A" w14:textId="093CDFB8" w:rsidR="00790115" w:rsidRDefault="00790115" w:rsidP="00D83BB6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Phân biệt rõ ràng đâu là VTCP hay VTPT của đường thẳng.</w:t>
                        </w:r>
                      </w:p>
                      <w:p w14:paraId="7F5F5DD9" w14:textId="788FB79C" w:rsidR="00790115" w:rsidRPr="00790115" w:rsidRDefault="00790115" w:rsidP="00D83BB6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Thay vào đường thẳng</w:t>
                        </w:r>
                      </w:p>
                      <w:p w14:paraId="3B8927A6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7C2D38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3A0C82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5FE939E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21" o:spid="_x0000_s1193" style="position:absolute;left:1508;width:57068;height:5715" coordorigin="1508" coordsize="570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94" style="position:absolute;left:1508;width:57071;height:4857" coordorigin="1508" coordsize="5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95" style="position:absolute;left:1841;width:56738;height:4857" coordorigin="1841" coordsize="56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96" style="position:absolute;left:1841;top:380;width:56738;height:4476;visibility:visible;mso-wrap-style:square;v-text-anchor:middle" coordsize="56738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" path="m,l5519142,r154724,154724l5673866,447554,,447554,,xe" fillcolor="#f0def6" stroked="f" strokeweight="1.25pt">
                        <v:fill r:id="rId349" o:title="" color2="#fffff7" type="pattern"/>
                        <v:path arrowok="t" o:connecttype="custom" o:connectlocs="0,0;5519142,0;5673866,154724;5673866,447554;0,447554;0,0" o:connectangles="0,0,0,0,0,0"/>
                      </v:shape>
                      <v:group id="Group 125" o:spid="_x0000_s1197" style="position:absolute;left:15021;width:41572;height:4857" coordorigin="15021" coordsize="41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98" style="position:absolute;left:16117;top:1043;width:40476;height:3696" coordorigin="16117,1043" coordsize="40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99" type="#_x0000_t55" style="position:absolute;left:17612;top:1051;width:3898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" adj="2124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A1D9132" w14:textId="21826CE8" w:rsidR="00007F50" w:rsidRPr="00790115" w:rsidRDefault="00790115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79011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song song, vuông góc</w:t>
                                  </w:r>
                                </w:p>
                              </w:txbxContent>
                            </v:textbox>
                          </v:shape>
                          <v:group id="Group 128" o:spid="_x0000_s120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        <v:shape id="Freeform: Shape 129" o:spid="_x0000_s120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0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NVd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" filled="f" stroked="f">
                              <v:textbox>
                                <w:txbxContent>
                                  <w:p w14:paraId="2B57D93F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31" o:spid="_x0000_s120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    <v:shape id="Freeform: Shape 132" o:spid="_x0000_s120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35" o:spid="_x0000_s120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36" o:spid="_x0000_s120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7" o:spid="_x0000_s120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<v:shape id="Flowchart: Preparation 138" o:spid="_x0000_s120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0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6436148F" w14:textId="4749F206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790115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88A2635" w14:textId="1816C28F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3BC48FB" w14:textId="77777777" w:rsidR="002A674C" w:rsidRPr="004568FC" w:rsidRDefault="002A674C" w:rsidP="002A674C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5814EF0C">
          <v:shape id="_x0000_i1714" type="#_x0000_t75" style="width:36pt;height:21.75pt" o:ole="">
            <v:imagedata r:id="rId1444" o:title=""/>
          </v:shape>
          <o:OLEObject Type="Embed" ProgID="Equation.DSMT4" ShapeID="_x0000_i1714" DrawAspect="Content" ObjectID="_1690173015" r:id="rId144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36237621">
          <v:shape id="_x0000_i1715" type="#_x0000_t75" style="width:57.75pt;height:14.25pt" o:ole="">
            <v:imagedata r:id="rId1446" o:title=""/>
          </v:shape>
          <o:OLEObject Type="Embed" ProgID="Equation.DSMT4" ShapeID="_x0000_i1715" DrawAspect="Content" ObjectID="_1690173016" r:id="rId144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594896B4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705" w:dyaOrig="315" w14:anchorId="09779081">
          <v:shape id="_x0000_i1716" type="#_x0000_t75" style="width:36pt;height:14.25pt" o:ole="">
            <v:imagedata r:id="rId1448" o:title=""/>
          </v:shape>
          <o:OLEObject Type="Embed" ProgID="Equation.DSMT4" ShapeID="_x0000_i1716" DrawAspect="Content" ObjectID="_1690173017" r:id="rId144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4AEF6766">
          <v:shape id="_x0000_i1717" type="#_x0000_t75" style="width:57.75pt;height:14.25pt" o:ole="">
            <v:imagedata r:id="rId1450" o:title=""/>
          </v:shape>
          <o:OLEObject Type="Embed" ProgID="Equation.DSMT4" ShapeID="_x0000_i1717" DrawAspect="Content" ObjectID="_1690173018" r:id="rId145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5D5E9948">
          <v:shape id="_x0000_i1718" type="#_x0000_t75" style="width:57.75pt;height:14.25pt" o:ole="">
            <v:imagedata r:id="rId1452" o:title=""/>
          </v:shape>
          <o:OLEObject Type="Embed" ProgID="Equation.DSMT4" ShapeID="_x0000_i1718" DrawAspect="Content" ObjectID="_1690173019" r:id="rId145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40" w:dyaOrig="315" w14:anchorId="112B4835">
          <v:shape id="_x0000_i1719" type="#_x0000_t75" style="width:57.75pt;height:14.25pt" o:ole="">
            <v:imagedata r:id="rId1454" o:title=""/>
          </v:shape>
          <o:OLEObject Type="Embed" ProgID="Equation.DSMT4" ShapeID="_x0000_i1719" DrawAspect="Content" ObjectID="_1690173020" r:id="rId145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0CA6935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032ECBA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3CB04036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phương trình đường thẳng cần tìm 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65" w:dyaOrig="315" w14:anchorId="447DE60E">
          <v:shape id="_x0000_i1720" type="#_x0000_t75" style="width:50.25pt;height:14.25pt" o:ole="">
            <v:imagedata r:id="rId1456" o:title=""/>
          </v:shape>
          <o:OLEObject Type="Embed" ProgID="Equation.DSMT4" ShapeID="_x0000_i1720" DrawAspect="Content" ObjectID="_1690173021" r:id="rId1457"/>
        </w:object>
      </w:r>
    </w:p>
    <w:p w14:paraId="509C2AA3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985" w:dyaOrig="390" w14:anchorId="2CEF87E5">
          <v:shape id="_x0000_i1721" type="#_x0000_t75" style="width:151.5pt;height:21.75pt" o:ole="">
            <v:imagedata r:id="rId1458" o:title=""/>
          </v:shape>
          <o:OLEObject Type="Embed" ProgID="Equation.DSMT4" ShapeID="_x0000_i1721" DrawAspect="Content" ObjectID="_1690173022" r:id="rId1459"/>
        </w:object>
      </w:r>
    </w:p>
    <w:p w14:paraId="121CA155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song song với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660" w:dyaOrig="390" w14:anchorId="7C3D29BD">
          <v:shape id="_x0000_i1722" type="#_x0000_t75" style="width:180pt;height:21.75pt" o:ole="">
            <v:imagedata r:id="rId1460" o:title=""/>
          </v:shape>
          <o:OLEObject Type="Embed" ProgID="Equation.DSMT4" ShapeID="_x0000_i1722" DrawAspect="Content" ObjectID="_1690173023" r:id="rId1461"/>
        </w:object>
      </w:r>
    </w:p>
    <w:p w14:paraId="6F6605DB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Từ và, ta có hpt: </w:t>
      </w:r>
      <w:r w:rsidRPr="004568FC">
        <w:rPr>
          <w:rFonts w:ascii="Chu Van An" w:eastAsia="Times New Roman" w:hAnsi="Chu Van An" w:cs="Chu Van An"/>
          <w:position w:val="-50"/>
          <w:sz w:val="24"/>
          <w:szCs w:val="24"/>
          <w:lang w:val="vi-VN"/>
        </w:rPr>
        <w:object w:dxaOrig="3240" w:dyaOrig="1095" w14:anchorId="517737C9">
          <v:shape id="_x0000_i1723" type="#_x0000_t75" style="width:165.75pt;height:57.75pt" o:ole="">
            <v:imagedata r:id="rId1462" o:title=""/>
          </v:shape>
          <o:OLEObject Type="Embed" ProgID="Equation.DSMT4" ShapeID="_x0000_i1723" DrawAspect="Content" ObjectID="_1690173024" r:id="rId1463"/>
        </w:object>
      </w:r>
    </w:p>
    <w:p w14:paraId="37FB837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cần tìm </w:t>
      </w:r>
      <w:r w:rsidRPr="004568FC">
        <w:rPr>
          <w:rFonts w:ascii="Chu Van An" w:hAnsi="Chu Van An" w:cs="Chu Van An"/>
          <w:sz w:val="24"/>
          <w:szCs w:val="24"/>
          <w:lang w:val="fr-FR"/>
        </w:rPr>
        <w:t>là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65A40B3C">
          <v:shape id="_x0000_i1724" type="#_x0000_t75" style="width:57.75pt;height:14.25pt" o:ole="">
            <v:imagedata r:id="rId1464" o:title=""/>
          </v:shape>
          <o:OLEObject Type="Embed" ProgID="Equation.DSMT4" ShapeID="_x0000_i1724" DrawAspect="Content" ObjectID="_1690173025" r:id="rId1465"/>
        </w:object>
      </w:r>
    </w:p>
    <w:p w14:paraId="46EE5AA5" w14:textId="77777777" w:rsidR="002A674C" w:rsidRPr="004568FC" w:rsidRDefault="002A674C" w:rsidP="002A674C">
      <w:pPr>
        <w:ind w:left="1000"/>
        <w:rPr>
          <w:rFonts w:ascii="Chu Van An" w:hAnsi="Chu Van An" w:cs="Chu Van An"/>
          <w:sz w:val="24"/>
          <w:szCs w:val="24"/>
        </w:rPr>
      </w:pPr>
    </w:p>
    <w:p w14:paraId="4118488E" w14:textId="77777777" w:rsidR="002A674C" w:rsidRPr="004568FC" w:rsidRDefault="002A674C" w:rsidP="002A674C">
      <w:pPr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nào sau đây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614FE83E">
          <v:shape id="_x0000_i1725" type="#_x0000_t75" style="width:43.5pt;height:21.75pt" o:ole="">
            <v:imagedata r:id="rId1466" o:title=""/>
          </v:shape>
          <o:OLEObject Type="Embed" ProgID="Equation.DSMT4" ShapeID="_x0000_i1725" DrawAspect="Content" ObjectID="_1690173026" r:id="rId14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A4368B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518D7E7F">
          <v:shape id="_x0000_i1726" type="#_x0000_t75" style="width:57.75pt;height:21.75pt" o:ole="">
            <v:imagedata r:id="rId1468" o:title=""/>
          </v:shape>
          <o:OLEObject Type="Embed" ProgID="Equation.DSMT4" ShapeID="_x0000_i1726" DrawAspect="Content" ObjectID="_1690173027" r:id="rId14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20" w:dyaOrig="660" w14:anchorId="3C3A9E29">
          <v:shape id="_x0000_i1727" type="#_x0000_t75" style="width:64.5pt;height:36pt" o:ole="">
            <v:imagedata r:id="rId1470" o:title=""/>
          </v:shape>
          <o:OLEObject Type="Embed" ProgID="Equation.DSMT4" ShapeID="_x0000_i1727" DrawAspect="Content" ObjectID="_1690173028" r:id="rId14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75" w14:anchorId="2FD2646F">
          <v:shape id="_x0000_i1728" type="#_x0000_t75" style="width:64.5pt;height:21.75pt" o:ole="">
            <v:imagedata r:id="rId1472" o:title=""/>
          </v:shape>
          <o:OLEObject Type="Embed" ProgID="Equation.DSMT4" ShapeID="_x0000_i1728" DrawAspect="Content" ObjectID="_1690173029" r:id="rId147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320" w:dyaOrig="660" w14:anchorId="3563D27D">
          <v:shape id="_x0000_i1729" type="#_x0000_t75" style="width:64.5pt;height:36pt" o:ole="">
            <v:imagedata r:id="rId1474" o:title=""/>
          </v:shape>
          <o:OLEObject Type="Embed" ProgID="Equation.DSMT4" ShapeID="_x0000_i1729" DrawAspect="Content" ObjectID="_1690173030" r:id="rId147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CD4CDC" w14:textId="77777777" w:rsidR="002A674C" w:rsidRPr="004568FC" w:rsidRDefault="002A674C" w:rsidP="002A674C">
      <w:pPr>
        <w:spacing w:line="276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700A7002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5B77DFA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2865" w:dyaOrig="660" w14:anchorId="518EC8EB">
          <v:shape id="_x0000_i1730" type="#_x0000_t75" style="width:2in;height:36pt" o:ole="">
            <v:imagedata r:id="rId1476" o:title=""/>
          </v:shape>
          <o:OLEObject Type="Embed" ProgID="Equation.DSMT4" ShapeID="_x0000_i1730" DrawAspect="Content" ObjectID="_1690173031" r:id="rId147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CB1AB4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260" w:dyaOrig="375" w14:anchorId="6DBED275">
          <v:shape id="_x0000_i1731" type="#_x0000_t75" style="width:64.5pt;height:21.75pt" o:ole="">
            <v:imagedata r:id="rId1478" o:title=""/>
          </v:shape>
          <o:OLEObject Type="Embed" ProgID="Equation.DSMT4" ShapeID="_x0000_i1731" DrawAspect="Content" ObjectID="_1690173032" r:id="rId147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4C9CD2B5">
          <v:shape id="_x0000_i1732" type="#_x0000_t75" style="width:43.5pt;height:21.75pt" o:ole="">
            <v:imagedata r:id="rId1466" o:title=""/>
          </v:shape>
          <o:OLEObject Type="Embed" ProgID="Equation.DSMT4" ShapeID="_x0000_i1732" DrawAspect="Content" ObjectID="_1690173033" r:id="rId148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CC1E7E" w14:textId="77777777" w:rsidR="002A674C" w:rsidRPr="004568FC" w:rsidRDefault="002A674C" w:rsidP="002A674C">
      <w:pPr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đường thẳng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320" w:dyaOrig="660" w14:anchorId="374C3B80">
          <v:shape id="_x0000_i1733" type="#_x0000_t75" style="width:64.5pt;height:36pt" o:ole="">
            <v:imagedata r:id="rId1481" o:title=""/>
          </v:shape>
          <o:OLEObject Type="Embed" ProgID="Equation.DSMT4" ShapeID="_x0000_i1733" DrawAspect="Content" ObjectID="_1690173034" r:id="rId148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02937DDD">
          <v:shape id="_x0000_i1734" type="#_x0000_t75" style="width:43.5pt;height:21.75pt" o:ole="">
            <v:imagedata r:id="rId1466" o:title=""/>
          </v:shape>
          <o:OLEObject Type="Embed" ProgID="Equation.DSMT4" ShapeID="_x0000_i1734" DrawAspect="Content" ObjectID="_1690173035" r:id="rId148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BA9CF7" w14:textId="77777777" w:rsidR="002A674C" w:rsidRPr="004568FC" w:rsidRDefault="002A674C" w:rsidP="002A674C">
      <w:pPr>
        <w:ind w:left="1000" w:hanging="1000"/>
        <w:jc w:val="both"/>
        <w:rPr>
          <w:rFonts w:ascii="Chu Van An" w:eastAsia="Times New Rom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6F502B06">
          <v:shape id="_x0000_i1735" type="#_x0000_t75" style="width:28.5pt;height:14.25pt" o:ole="">
            <v:imagedata r:id="rId1484" o:title=""/>
          </v:shape>
          <o:OLEObject Type="Embed" ProgID="Equation.DSMT4" ShapeID="_x0000_i1735" DrawAspect="Content" ObjectID="_1690173036" r:id="rId14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718F77AB">
          <v:shape id="_x0000_i1736" type="#_x0000_t75" style="width:129.75pt;height:21.75pt" o:ole="">
            <v:imagedata r:id="rId1486" o:title=""/>
          </v:shape>
          <o:OLEObject Type="Embed" ProgID="Equation.DSMT4" ShapeID="_x0000_i1736" DrawAspect="Content" ObjectID="_1690173037" r:id="rId14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cao kẻ từ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27EEE105">
          <v:shape id="_x0000_i1737" type="#_x0000_t75" style="width:14.25pt;height:14.25pt" o:ole="">
            <v:imagedata r:id="rId1488" o:title=""/>
          </v:shape>
          <o:OLEObject Type="Embed" ProgID="Equation.DSMT4" ShapeID="_x0000_i1737" DrawAspect="Content" ObjectID="_1690173038" r:id="rId14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23B4713">
          <v:shape id="_x0000_i1738" type="#_x0000_t75" style="width:28.5pt;height:14.25pt" o:ole="">
            <v:imagedata r:id="rId1490" o:title=""/>
          </v:shape>
          <o:OLEObject Type="Embed" ProgID="Equation.DSMT4" ShapeID="_x0000_i1738" DrawAspect="Content" ObjectID="_1690173039" r:id="rId14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là?</w:t>
      </w:r>
    </w:p>
    <w:p w14:paraId="59249DB9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eastAsia="ja-JP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0722579B">
          <v:shape id="_x0000_i1739" type="#_x0000_t75" style="width:1in;height:14.25pt" o:ole="">
            <v:imagedata r:id="rId1492" o:title=""/>
          </v:shape>
          <o:OLEObject Type="Embed" ProgID="Equation.DSMT4" ShapeID="_x0000_i1739" DrawAspect="Content" ObjectID="_1690173040" r:id="rId14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4B879586">
          <v:shape id="_x0000_i1740" type="#_x0000_t75" style="width:1in;height:14.25pt" o:ole="">
            <v:imagedata r:id="rId1494" o:title=""/>
          </v:shape>
          <o:OLEObject Type="Embed" ProgID="Equation.DSMT4" ShapeID="_x0000_i1740" DrawAspect="Content" ObjectID="_1690173041" r:id="rId149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2B8002B5">
          <v:shape id="_x0000_i1741" type="#_x0000_t75" style="width:64.5pt;height:14.25pt" o:ole="">
            <v:imagedata r:id="rId1496" o:title=""/>
          </v:shape>
          <o:OLEObject Type="Embed" ProgID="Equation.DSMT4" ShapeID="_x0000_i1741" DrawAspect="Content" ObjectID="_1690173042" r:id="rId14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30" w14:anchorId="68F4A91A">
          <v:shape id="_x0000_i1742" type="#_x0000_t75" style="width:57.75pt;height:14.25pt" o:ole="">
            <v:imagedata r:id="rId1498" o:title=""/>
          </v:shape>
          <o:OLEObject Type="Embed" ProgID="Equation.DSMT4" ShapeID="_x0000_i1742" DrawAspect="Content" ObjectID="_1690173043" r:id="rId14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CC3B4EB" w14:textId="77777777" w:rsidR="002A674C" w:rsidRPr="004568FC" w:rsidRDefault="002A674C" w:rsidP="002A674C">
      <w:pPr>
        <w:ind w:left="1000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B009F19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51E4422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cao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0D083200">
          <v:shape id="_x0000_i1743" type="#_x0000_t75" style="width:14.25pt;height:14.25pt" o:ole="">
            <v:imagedata r:id="rId1500" o:title=""/>
          </v:shape>
          <o:OLEObject Type="Embed" ProgID="Equation.DSMT4" ShapeID="_x0000_i1743" DrawAspect="Content" ObjectID="_1690173044" r:id="rId15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0E72DE87">
          <v:shape id="_x0000_i1744" type="#_x0000_t75" style="width:14.25pt;height:14.25pt" o:ole="">
            <v:imagedata r:id="rId1502" o:title=""/>
          </v:shape>
          <o:OLEObject Type="Embed" ProgID="Equation.DSMT4" ShapeID="_x0000_i1744" DrawAspect="Content" ObjectID="_1690173045" r:id="rId15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của tam giác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70" w:dyaOrig="300" w14:anchorId="67CFA12E">
          <v:shape id="_x0000_i1745" type="#_x0000_t75" style="width:28.5pt;height:14.25pt" o:ole="">
            <v:imagedata r:id="rId1504" o:title=""/>
          </v:shape>
          <o:OLEObject Type="Embed" ProgID="Equation.DSMT4" ShapeID="_x0000_i1745" DrawAspect="Content" ObjectID="_1690173046" r:id="rId15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23674E22">
          <v:shape id="_x0000_i1746" type="#_x0000_t75" style="width:14.25pt;height:14.25pt" o:ole="">
            <v:imagedata r:id="rId1506" o:title=""/>
          </v:shape>
          <o:OLEObject Type="Embed" ProgID="Equation.DSMT4" ShapeID="_x0000_i1746" DrawAspect="Content" ObjectID="_1690173047" r:id="rId1507"/>
        </w:object>
      </w:r>
      <w:r w:rsidRPr="004568FC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vuông góc với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4D2D41D2">
          <v:shape id="_x0000_i1747" type="#_x0000_t75" style="width:21.75pt;height:14.25pt" o:ole="">
            <v:imagedata r:id="rId1508" o:title=""/>
          </v:shape>
          <o:OLEObject Type="Embed" ProgID="Equation.DSMT4" ShapeID="_x0000_i1747" DrawAspect="Content" ObjectID="_1690173048" r:id="rId15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CA6AE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5C42FC77">
          <v:shape id="_x0000_i1748" type="#_x0000_t75" style="width:14.25pt;height:14.25pt" o:ole="">
            <v:imagedata r:id="rId1510" o:title=""/>
          </v:shape>
          <o:OLEObject Type="Embed" ProgID="Equation.DSMT4" ShapeID="_x0000_i1748" DrawAspect="Content" ObjectID="_1690173049" r:id="rId15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véc tơ pháp tuyến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20" w14:anchorId="10DC3FA5">
          <v:shape id="_x0000_i1749" type="#_x0000_t75" style="width:57.75pt;height:21.75pt" o:ole="">
            <v:imagedata r:id="rId1512" o:title=""/>
          </v:shape>
          <o:OLEObject Type="Embed" ProgID="Equation.DSMT4" ShapeID="_x0000_i1749" DrawAspect="Content" ObjectID="_1690173050" r:id="rId15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73AAC8" w14:textId="77777777" w:rsidR="002A674C" w:rsidRPr="004568FC" w:rsidRDefault="002A674C" w:rsidP="002A674C">
      <w:pPr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C824B52">
          <v:shape id="_x0000_i1750" type="#_x0000_t75" style="width:14.25pt;height:14.25pt" o:ole="">
            <v:imagedata r:id="rId1514" o:title=""/>
          </v:shape>
          <o:OLEObject Type="Embed" ProgID="Equation.DSMT4" ShapeID="_x0000_i1750" DrawAspect="Content" ObjectID="_1690173051" r:id="rId15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655" w:dyaOrig="405" w14:anchorId="5D907356">
          <v:shape id="_x0000_i1751" type="#_x0000_t75" style="width:280.5pt;height:21.75pt" o:ole="">
            <v:imagedata r:id="rId1516" o:title=""/>
          </v:shape>
          <o:OLEObject Type="Embed" ProgID="Equation.DSMT4" ShapeID="_x0000_i1751" DrawAspect="Content" ObjectID="_1690173052" r:id="rId15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6BA175" w14:textId="77777777" w:rsidR="002A674C" w:rsidRPr="004568FC" w:rsidRDefault="002A674C" w:rsidP="002A674C">
      <w:pPr>
        <w:spacing w:line="24" w:lineRule="atLeast"/>
        <w:ind w:left="1000" w:hanging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Viết </w:t>
      </w:r>
      <w:r w:rsidRPr="004568FC">
        <w:rPr>
          <w:rFonts w:ascii="Chu Van An" w:hAnsi="Chu Van An" w:cs="Chu Van An"/>
          <w:sz w:val="24"/>
          <w:szCs w:val="24"/>
          <w:lang w:val="nl-NL"/>
        </w:rPr>
        <w:t>phương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trình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tham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số của đường thẳng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25" w:dyaOrig="285" w14:anchorId="09A58F79">
          <v:shape id="_x0000_i1752" type="#_x0000_t75" style="width:14.25pt;height:14.25pt" o:ole="">
            <v:imagedata r:id="rId1518" o:title=""/>
          </v:shape>
          <o:OLEObject Type="Embed" ProgID="Equation.DSMT4" ShapeID="_x0000_i1752" DrawAspect="Content" ObjectID="_1690173053" r:id="rId1519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065" w:dyaOrig="405" w14:anchorId="2F7DD7A5">
          <v:shape id="_x0000_i1753" type="#_x0000_t75" style="width:50.25pt;height:21.75pt" o:ole="">
            <v:imagedata r:id="rId1520" o:title=""/>
          </v:shape>
          <o:OLEObject Type="Embed" ProgID="Equation.DSMT4" ShapeID="_x0000_i1753" DrawAspect="Content" ObjectID="_1690173054" r:id="rId152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song song với trục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60" w:dyaOrig="285" w14:anchorId="09C6A1BF">
          <v:shape id="_x0000_i1754" type="#_x0000_t75" style="width:21.75pt;height:14.25pt" o:ole="">
            <v:imagedata r:id="rId1522" o:title=""/>
          </v:shape>
          <o:OLEObject Type="Embed" ProgID="Equation.DSMT4" ShapeID="_x0000_i1754" DrawAspect="Content" ObjectID="_1690173055" r:id="rId1523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>.</w:t>
      </w:r>
    </w:p>
    <w:p w14:paraId="081DE770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95" w:dyaOrig="720" w14:anchorId="2437D6D5">
          <v:shape id="_x0000_i1755" type="#_x0000_t75" style="width:57.75pt;height:36pt" o:ole="">
            <v:imagedata r:id="rId1524" o:title=""/>
          </v:shape>
          <o:OLEObject Type="Embed" ProgID="Equation.DSMT4" ShapeID="_x0000_i1755" DrawAspect="Content" ObjectID="_1690173056" r:id="rId152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840" w:dyaOrig="720" w14:anchorId="0D3976EF">
          <v:shape id="_x0000_i1756" type="#_x0000_t75" style="width:43.5pt;height:36pt" o:ole="">
            <v:imagedata r:id="rId1526" o:title=""/>
          </v:shape>
          <o:OLEObject Type="Embed" ProgID="Equation.DSMT4" ShapeID="_x0000_i1756" DrawAspect="Content" ObjectID="_1690173057" r:id="rId152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65" w:dyaOrig="720" w14:anchorId="70946239">
          <v:shape id="_x0000_i1757" type="#_x0000_t75" style="width:50.25pt;height:36pt" o:ole="">
            <v:imagedata r:id="rId1528" o:title=""/>
          </v:shape>
          <o:OLEObject Type="Embed" ProgID="Equation.DSMT4" ShapeID="_x0000_i1757" DrawAspect="Content" ObjectID="_1690173058" r:id="rId152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125" w:dyaOrig="720" w14:anchorId="078915C7">
          <v:shape id="_x0000_i1758" type="#_x0000_t75" style="width:57.75pt;height:36pt" o:ole="">
            <v:imagedata r:id="rId1530" o:title=""/>
          </v:shape>
          <o:OLEObject Type="Embed" ProgID="Equation.DSMT4" ShapeID="_x0000_i1758" DrawAspect="Content" ObjectID="_1690173059" r:id="rId153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4476AB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3898D29" w14:textId="77777777" w:rsidR="002A674C" w:rsidRPr="004568FC" w:rsidRDefault="002A674C" w:rsidP="002A674C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Chọn B</w:t>
      </w:r>
    </w:p>
    <w:p w14:paraId="6EF92E4A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31152A84">
          <v:shape id="_x0000_i1759" type="#_x0000_t75" style="width:36pt;height:14.25pt" o:ole="">
            <v:imagedata r:id="rId1532" o:title=""/>
          </v:shape>
          <o:OLEObject Type="Embed" ProgID="Equation.DSMT4" ShapeID="_x0000_i1759" DrawAspect="Content" ObjectID="_1690173060" r:id="rId153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225" w:dyaOrig="285" w14:anchorId="140CDEC6">
          <v:shape id="_x0000_i1760" type="#_x0000_t75" style="width:14.25pt;height:14.25pt" o:ole="">
            <v:imagedata r:id="rId1534" o:title=""/>
          </v:shape>
          <o:OLEObject Type="Embed" ProgID="Equation.DSMT4" ShapeID="_x0000_i1760" DrawAspect="Content" ObjectID="_1690173061" r:id="rId153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20" w14:anchorId="4CCB1D15">
          <v:shape id="_x0000_i1761" type="#_x0000_t75" style="width:43.5pt;height:21.75pt" o:ole="">
            <v:imagedata r:id="rId1536" o:title=""/>
          </v:shape>
          <o:OLEObject Type="Embed" ProgID="Equation.DSMT4" ShapeID="_x0000_i1761" DrawAspect="Content" ObjectID="_1690173062" r:id="rId153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làm VTCP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5025" w:dyaOrig="720" w14:anchorId="27278F97">
          <v:shape id="_x0000_i1762" type="#_x0000_t75" style="width:252pt;height:36pt" o:ole="">
            <v:imagedata r:id="rId1538" o:title=""/>
          </v:shape>
          <o:OLEObject Type="Embed" ProgID="Equation.DSMT4" ShapeID="_x0000_i1762" DrawAspect="Content" ObjectID="_1690173063" r:id="rId1539"/>
        </w:object>
      </w:r>
    </w:p>
    <w:p w14:paraId="1FEAB192" w14:textId="58EFB3B1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0" w:type="auto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409"/>
        <w:gridCol w:w="4381"/>
      </w:tblGrid>
      <w:tr w:rsidR="008571B5" w:rsidRPr="007C1EE8" w14:paraId="5A93638A" w14:textId="77777777" w:rsidTr="008571B5">
        <w:tc>
          <w:tcPr>
            <w:tcW w:w="6409" w:type="dxa"/>
            <w:shd w:val="clear" w:color="auto" w:fill="auto"/>
          </w:tcPr>
          <w:p w14:paraId="21384D4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8AFE51D">
                <v:shape id="_x0000_i1763" type="#_x0000_t75" style="width:43.5pt;height:21.75pt" o:ole="">
                  <v:imagedata r:id="rId1540" o:title=""/>
                </v:shape>
                <o:OLEObject Type="Embed" ProgID="Equation.DSMT4" ShapeID="_x0000_i1763" DrawAspect="Content" ObjectID="_1690173064" r:id="rId15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30" w:dyaOrig="330" w14:anchorId="7EF55AFB">
                <v:shape id="_x0000_i1764" type="#_x0000_t75" style="width:93.75pt;height:14.25pt" o:ole="">
                  <v:imagedata r:id="rId1542" o:title=""/>
                </v:shape>
                <o:OLEObject Type="Embed" ProgID="Equation.DSMT4" ShapeID="_x0000_i1764" DrawAspect="Content" ObjectID="_1690173065" r:id="rId15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có phương trình tổng quát là</w:t>
            </w:r>
          </w:p>
          <w:p w14:paraId="07F894F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25B03A09">
                <v:shape id="_x0000_i1765" type="#_x0000_t75" style="width:1in;height:14.25pt" o:ole="">
                  <v:imagedata r:id="rId1544" o:title=""/>
                </v:shape>
                <o:OLEObject Type="Embed" ProgID="Equation.DSMT4" ShapeID="_x0000_i1765" DrawAspect="Content" ObjectID="_1690173066" r:id="rId1545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74AF1FA4">
                <v:shape id="_x0000_i1766" type="#_x0000_t75" style="width:64.5pt;height:14.25pt" o:ole="">
                  <v:imagedata r:id="rId1546" o:title=""/>
                </v:shape>
                <o:OLEObject Type="Embed" ProgID="Equation.DSMT4" ShapeID="_x0000_i1766" DrawAspect="Content" ObjectID="_1690173067" r:id="rId1547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6676FC0D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7D5DD581">
                <v:shape id="_x0000_i1767" type="#_x0000_t75" style="width:64.5pt;height:14.25pt" o:ole="">
                  <v:imagedata r:id="rId1548" o:title=""/>
                </v:shape>
                <o:OLEObject Type="Embed" ProgID="Equation.DSMT4" ShapeID="_x0000_i1767" DrawAspect="Content" ObjectID="_1690173068" r:id="rId1549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13D4AAAE">
                <v:shape id="_x0000_i1768" type="#_x0000_t75" style="width:64.5pt;height:14.25pt" o:ole="">
                  <v:imagedata r:id="rId1550" o:title=""/>
                </v:shape>
                <o:OLEObject Type="Embed" ProgID="Equation.DSMT4" ShapeID="_x0000_i1768" DrawAspect="Content" ObjectID="_1690173069" r:id="rId1551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DB06D6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4617A07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C03C5B1" w14:textId="77777777" w:rsidTr="008571B5">
        <w:tc>
          <w:tcPr>
            <w:tcW w:w="6409" w:type="dxa"/>
            <w:shd w:val="clear" w:color="auto" w:fill="auto"/>
          </w:tcPr>
          <w:p w14:paraId="635E8ED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2:</w: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440" w:dyaOrig="720" w14:anchorId="60A48F94">
                <v:shape id="_x0000_i1769" type="#_x0000_t75" style="width:1in;height:36pt" o:ole="">
                  <v:imagedata r:id="rId1552" o:title=""/>
                </v:shape>
                <o:OLEObject Type="Embed" ProgID="Equation.DSMT4" ShapeID="_x0000_i1769" DrawAspect="Content" ObjectID="_1690173070" r:id="rId1553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4250DB7">
                <v:shape id="_x0000_i1770" type="#_x0000_t75" style="width:36pt;height:21.75pt" o:ole="">
                  <v:imagedata r:id="rId1554" o:title=""/>
                </v:shape>
                <o:OLEObject Type="Embed" ProgID="Equation.DSMT4" ShapeID="_x0000_i1770" DrawAspect="Content" ObjectID="_1690173071" r:id="rId15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và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C8BDD01">
                <v:shape id="_x0000_i1771" type="#_x0000_t75" style="width:50.25pt;height:21.75pt" o:ole="">
                  <v:imagedata r:id="rId1556" o:title=""/>
                </v:shape>
                <o:OLEObject Type="Embed" ProgID="Equation.DSMT4" ShapeID="_x0000_i1771" DrawAspect="Content" ObjectID="_1690173072" r:id="rId15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Phương trình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AA39B1">
                <v:shape id="_x0000_i1772" type="#_x0000_t75" style="width:14.25pt;height:14.25pt" o:ole="">
                  <v:imagedata r:id="rId1558" o:title=""/>
                </v:shape>
                <o:OLEObject Type="Embed" ProgID="Equation.DSMT4" ShapeID="_x0000_i1772" DrawAspect="Content" ObjectID="_1690173073" r:id="rId155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09741C56">
                <v:shape id="_x0000_i1773" type="#_x0000_t75" style="width:14.25pt;height:14.25pt" o:ole="">
                  <v:imagedata r:id="rId1560" o:title=""/>
                </v:shape>
                <o:OLEObject Type="Embed" ProgID="Equation.DSMT4" ShapeID="_x0000_i1773" DrawAspect="Content" ObjectID="_1690173074" r:id="rId156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là</w:t>
            </w:r>
          </w:p>
          <w:p w14:paraId="3D9B4CB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15" w14:anchorId="466FCB56">
                <v:shape id="_x0000_i1774" type="#_x0000_t75" style="width:1in;height:14.25pt" o:ole="">
                  <v:imagedata r:id="rId1562" o:title=""/>
                </v:shape>
                <o:OLEObject Type="Embed" ProgID="Equation.DSMT4" ShapeID="_x0000_i1774" DrawAspect="Content" ObjectID="_1690173075" r:id="rId156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49D86FA5">
                <v:shape id="_x0000_i1775" type="#_x0000_t75" style="width:64.5pt;height:14.25pt" o:ole="">
                  <v:imagedata r:id="rId1564" o:title=""/>
                </v:shape>
                <o:OLEObject Type="Embed" ProgID="Equation.DSMT4" ShapeID="_x0000_i1775" DrawAspect="Content" ObjectID="_1690173076" r:id="rId156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DAC43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15" w14:anchorId="0F3FD8C6">
                <v:shape id="_x0000_i1776" type="#_x0000_t75" style="width:1in;height:14.25pt" o:ole="">
                  <v:imagedata r:id="rId1566" o:title=""/>
                </v:shape>
                <o:OLEObject Type="Embed" ProgID="Equation.DSMT4" ShapeID="_x0000_i1776" DrawAspect="Content" ObjectID="_1690173077" r:id="rId15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1F6BD084">
                <v:shape id="_x0000_i1777" type="#_x0000_t75" style="width:64.5pt;height:14.25pt" o:ole="">
                  <v:imagedata r:id="rId1568" o:title=""/>
                </v:shape>
                <o:OLEObject Type="Embed" ProgID="Equation.DSMT4" ShapeID="_x0000_i1777" DrawAspect="Content" ObjectID="_1690173078" r:id="rId15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A5A97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662813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75A9558F" w14:textId="77777777" w:rsidTr="008571B5">
        <w:tc>
          <w:tcPr>
            <w:tcW w:w="6409" w:type="dxa"/>
            <w:shd w:val="clear" w:color="auto" w:fill="auto"/>
          </w:tcPr>
          <w:p w14:paraId="77C3DF7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3:</w: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062B0E5B">
                <v:shape id="_x0000_i1778" type="#_x0000_t75" style="width:36pt;height:21.75pt" o:ole="">
                  <v:imagedata r:id="rId1570" o:title=""/>
                </v:shape>
                <o:OLEObject Type="Embed" ProgID="Equation.DSMT4" ShapeID="_x0000_i1778" DrawAspect="Content" ObjectID="_1690173079" r:id="rId1571"/>
              </w:objec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3CD26797">
                <v:shape id="_x0000_i1779" type="#_x0000_t75" style="width:57.75pt;height:14.25pt" o:ole="">
                  <v:imagedata r:id="rId1572" o:title=""/>
                </v:shape>
                <o:OLEObject Type="Embed" ProgID="Equation.DSMT4" ShapeID="_x0000_i1779" DrawAspect="Content" ObjectID="_1690173080" r:id="rId1573"/>
              </w:objec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>có phương trình là</w:t>
            </w:r>
          </w:p>
          <w:p w14:paraId="3060624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6EDCDDF9">
                <v:shape id="_x0000_i1780" type="#_x0000_t75" style="width:1in;height:14.25pt" o:ole="">
                  <v:imagedata r:id="rId1574" o:title=""/>
                </v:shape>
                <o:OLEObject Type="Embed" ProgID="Equation.DSMT4" ShapeID="_x0000_i1780" DrawAspect="Content" ObjectID="_1690173081" r:id="rId157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2A3C9CA8">
                <v:shape id="_x0000_i1781" type="#_x0000_t75" style="width:64.5pt;height:14.25pt" o:ole="">
                  <v:imagedata r:id="rId1576" o:title=""/>
                </v:shape>
                <o:OLEObject Type="Embed" ProgID="Equation.DSMT4" ShapeID="_x0000_i1781" DrawAspect="Content" ObjectID="_1690173082" r:id="rId157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A6D81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7252B4F7">
                <v:shape id="_x0000_i1782" type="#_x0000_t75" style="width:64.5pt;height:14.25pt" o:ole="">
                  <v:imagedata r:id="rId1578" o:title=""/>
                </v:shape>
                <o:OLEObject Type="Embed" ProgID="Equation.DSMT4" ShapeID="_x0000_i1782" DrawAspect="Content" ObjectID="_1690173083" r:id="rId157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9F5630F">
                <v:shape id="_x0000_i1783" type="#_x0000_t75" style="width:64.5pt;height:14.25pt" o:ole="">
                  <v:imagedata r:id="rId1580" o:title=""/>
                </v:shape>
                <o:OLEObject Type="Embed" ProgID="Equation.DSMT4" ShapeID="_x0000_i1783" DrawAspect="Content" ObjectID="_1690173084" r:id="rId15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BCE13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1417F1F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92A3D0C" w14:textId="77777777" w:rsidTr="008571B5">
        <w:tc>
          <w:tcPr>
            <w:tcW w:w="6409" w:type="dxa"/>
            <w:shd w:val="clear" w:color="auto" w:fill="auto"/>
          </w:tcPr>
          <w:p w14:paraId="7C4432D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5E6360E">
                <v:shape id="_x0000_i1784" type="#_x0000_t75" style="width:43.5pt;height:21.75pt" o:ole="">
                  <v:imagedata r:id="rId1582" o:title=""/>
                </v:shape>
                <o:OLEObject Type="Embed" ProgID="Equation.DSMT4" ShapeID="_x0000_i1784" DrawAspect="Content" ObjectID="_1690173085" r:id="rId158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6BB4775F">
                <v:shape id="_x0000_i1785" type="#_x0000_t75" style="width:50.25pt;height:21.75pt" o:ole="">
                  <v:imagedata r:id="rId1584" o:title=""/>
                </v:shape>
                <o:OLEObject Type="Embed" ProgID="Equation.DSMT4" ShapeID="_x0000_i1785" DrawAspect="Content" ObjectID="_1690173086" r:id="rId15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tổng quát của đường trung trục đoạn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55471E0">
                <v:shape id="_x0000_i1786" type="#_x0000_t75" style="width:21.75pt;height:14.25pt" o:ole="">
                  <v:imagedata r:id="rId1586" o:title=""/>
                </v:shape>
                <o:OLEObject Type="Embed" ProgID="Equation.DSMT4" ShapeID="_x0000_i1786" DrawAspect="Content" ObjectID="_1690173087" r:id="rId15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5ECDC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13A14351">
                <v:shape id="_x0000_i1787" type="#_x0000_t75" style="width:1in;height:14.25pt" o:ole="">
                  <v:imagedata r:id="rId1588" o:title=""/>
                </v:shape>
                <o:OLEObject Type="Embed" ProgID="Equation.DSMT4" ShapeID="_x0000_i1787" DrawAspect="Content" ObjectID="_1690173088" r:id="rId15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2CA042F5">
                <v:shape id="_x0000_i1788" type="#_x0000_t75" style="width:1in;height:14.25pt" o:ole="">
                  <v:imagedata r:id="rId1590" o:title=""/>
                </v:shape>
                <o:OLEObject Type="Embed" ProgID="Equation.DSMT4" ShapeID="_x0000_i1788" DrawAspect="Content" ObjectID="_1690173089" r:id="rId15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0A02C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1B358440">
                <v:shape id="_x0000_i1789" type="#_x0000_t75" style="width:1in;height:14.25pt" o:ole="">
                  <v:imagedata r:id="rId1592" o:title=""/>
                </v:shape>
                <o:OLEObject Type="Embed" ProgID="Equation.DSMT4" ShapeID="_x0000_i1789" DrawAspect="Content" ObjectID="_1690173090" r:id="rId159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6F1F5D85">
                <v:shape id="_x0000_i1790" type="#_x0000_t75" style="width:79.5pt;height:14.25pt" o:ole="">
                  <v:imagedata r:id="rId1594" o:title=""/>
                </v:shape>
                <o:OLEObject Type="Embed" ProgID="Equation.DSMT4" ShapeID="_x0000_i1790" DrawAspect="Content" ObjectID="_1690173091" r:id="rId159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191C7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866572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014C4C8C" w14:textId="77777777" w:rsidTr="008571B5">
        <w:tc>
          <w:tcPr>
            <w:tcW w:w="6409" w:type="dxa"/>
            <w:shd w:val="clear" w:color="auto" w:fill="auto"/>
          </w:tcPr>
          <w:p w14:paraId="1474D2F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Trong mặt phẳng (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153A217">
                <v:shape id="_x0000_i1791" type="#_x0000_t75" style="width:21.75pt;height:14.25pt" o:ole="">
                  <v:imagedata r:id="rId1596" o:title=""/>
                </v:shape>
                <o:OLEObject Type="Embed" ProgID="Equation.DSMT4" ShapeID="_x0000_i1791" DrawAspect="Content" ObjectID="_1690173092" r:id="rId159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), cho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207E200D">
                <v:shape id="_x0000_i1792" type="#_x0000_t75" style="width:79.5pt;height:14.25pt" o:ole="">
                  <v:imagedata r:id="rId1598" o:title=""/>
                </v:shape>
                <o:OLEObject Type="Embed" ProgID="Equation.DSMT4" ShapeID="_x0000_i1792" DrawAspect="Content" ObjectID="_1690173093" r:id="rId1599"/>
              </w:object>
            </w:r>
            <w:r w:rsidRPr="007C1EE8">
              <w:rPr>
                <w:rFonts w:ascii="Chu Van An" w:eastAsia="MS Mincho" w:hAnsi="Chu Van An" w:cs="Chu Van An"/>
                <w:b/>
                <w:sz w:val="24"/>
                <w:szCs w:val="24"/>
                <w:lang w:eastAsia="ja-JP"/>
              </w:rPr>
              <w:t xml:space="preserve"> </w:t>
            </w:r>
            <w:r w:rsidRPr="007C1EE8">
              <w:rPr>
                <w:rFonts w:ascii="Chu Van An" w:eastAsia="MS Mincho" w:hAnsi="Chu Van An" w:cs="Chu Van An"/>
                <w:sz w:val="24"/>
                <w:szCs w:val="24"/>
                <w:lang w:eastAsia="ja-JP"/>
              </w:rPr>
              <w:t xml:space="preserve">và 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21A06871">
                <v:shape id="_x0000_i1793" type="#_x0000_t75" style="width:50.25pt;height:21.75pt" o:ole="">
                  <v:imagedata r:id="rId1600" o:title=""/>
                </v:shape>
                <o:OLEObject Type="Embed" ProgID="Equation.DSMT4" ShapeID="_x0000_i1793" DrawAspect="Content" ObjectID="_1690173094" r:id="rId160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21D38919">
                <v:shape id="_x0000_i1794" type="#_x0000_t75" style="width:14.25pt;height:14.25pt" o:ole="">
                  <v:imagedata r:id="rId1602" o:title=""/>
                </v:shape>
                <o:OLEObject Type="Embed" ProgID="Equation.DSMT4" ShapeID="_x0000_i1794" DrawAspect="Content" ObjectID="_1690173095" r:id="rId160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B3F59F3">
                <v:shape id="_x0000_i1795" type="#_x0000_t75" style="width:14.25pt;height:14.25pt" o:ole="">
                  <v:imagedata r:id="rId1604" o:title=""/>
                </v:shape>
                <o:OLEObject Type="Embed" ProgID="Equation.DSMT4" ShapeID="_x0000_i1795" DrawAspect="Content" ObjectID="_1690173096" r:id="rId160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86A9F42">
                <v:shape id="_x0000_i1796" type="#_x0000_t75" style="width:14.25pt;height:14.25pt" o:ole="">
                  <v:imagedata r:id="rId1606" o:title=""/>
                </v:shape>
                <o:OLEObject Type="Embed" ProgID="Equation.DSMT4" ShapeID="_x0000_i1796" DrawAspect="Content" ObjectID="_1690173097" r:id="rId160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CD62B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0D6C9AF8">
                <v:shape id="_x0000_i1797" type="#_x0000_t75" style="width:79.5pt;height:14.25pt" o:ole="">
                  <v:imagedata r:id="rId1608" o:title=""/>
                </v:shape>
                <o:OLEObject Type="Embed" ProgID="Equation.DSMT4" ShapeID="_x0000_i1797" DrawAspect="Content" ObjectID="_1690173098" r:id="rId160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50" w:dyaOrig="315" w14:anchorId="1A81D677">
                <v:shape id="_x0000_i1798" type="#_x0000_t75" style="width:86.25pt;height:14.25pt" o:ole="">
                  <v:imagedata r:id="rId1610" o:title=""/>
                </v:shape>
                <o:OLEObject Type="Embed" ProgID="Equation.DSMT4" ShapeID="_x0000_i1798" DrawAspect="Content" ObjectID="_1690173099" r:id="rId161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51917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15" w14:anchorId="020D59D1">
                <v:shape id="_x0000_i1799" type="#_x0000_t75" style="width:79.5pt;height:14.25pt" o:ole="">
                  <v:imagedata r:id="rId1612" o:title=""/>
                </v:shape>
                <o:OLEObject Type="Embed" ProgID="Equation.DSMT4" ShapeID="_x0000_i1799" DrawAspect="Content" ObjectID="_1690173100" r:id="rId161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553B5E72">
                <v:shape id="_x0000_i1800" type="#_x0000_t75" style="width:79.5pt;height:14.25pt" o:ole="">
                  <v:imagedata r:id="rId1614" o:title=""/>
                </v:shape>
                <o:OLEObject Type="Embed" ProgID="Equation.DSMT4" ShapeID="_x0000_i1800" DrawAspect="Content" ObjectID="_1690173101" r:id="rId161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E45C9B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66590CC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3DA7BD2" w14:textId="77777777" w:rsidTr="008571B5">
        <w:tc>
          <w:tcPr>
            <w:tcW w:w="6409" w:type="dxa"/>
            <w:shd w:val="clear" w:color="auto" w:fill="auto"/>
          </w:tcPr>
          <w:p w14:paraId="67213BF2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0" w:dyaOrig="315" w14:anchorId="61A32C1B">
                <v:shape id="_x0000_i1801" type="#_x0000_t75" style="width:122.25pt;height:14.25pt" o:ole="">
                  <v:imagedata r:id="rId1616" o:title=""/>
                </v:shape>
                <o:OLEObject Type="Embed" ProgID="Equation.DSMT4" ShapeID="_x0000_i1801" DrawAspect="Content" ObjectID="_1690173102" r:id="rId161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phương trình tham số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BDFFFD8">
                <v:shape id="_x0000_i1802" type="#_x0000_t75" style="width:14.25pt;height:14.25pt" o:ole="">
                  <v:imagedata r:id="rId1618" o:title=""/>
                </v:shape>
                <o:OLEObject Type="Embed" ProgID="Equation.DSMT4" ShapeID="_x0000_i1802" DrawAspect="Content" ObjectID="_1690173103" r:id="rId161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</w:t>
            </w:r>
            <w:r w:rsidRPr="007C1EE8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 xml:space="preserve">A </w: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song song với </w:t>
            </w:r>
            <w:r w:rsidRPr="007C1EE8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>BC.</w:t>
            </w:r>
          </w:p>
          <w:p w14:paraId="0105AFC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30" w:dyaOrig="720" w14:anchorId="6B66DADB">
                <v:shape id="_x0000_i1803" type="#_x0000_t75" style="width:57.75pt;height:36pt" o:ole="">
                  <v:imagedata r:id="rId1620" o:title=""/>
                </v:shape>
                <o:OLEObject Type="Embed" ProgID="Equation.DSMT4" ShapeID="_x0000_i1803" DrawAspect="Content" ObjectID="_1690173104" r:id="rId162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125" w:dyaOrig="720" w14:anchorId="63E6F825">
                <v:shape id="_x0000_i1804" type="#_x0000_t75" style="width:57.75pt;height:36pt" o:ole="">
                  <v:imagedata r:id="rId1622" o:title=""/>
                </v:shape>
                <o:OLEObject Type="Embed" ProgID="Equation.DSMT4" ShapeID="_x0000_i1804" DrawAspect="Content" ObjectID="_1690173105" r:id="rId162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23408D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95" w:dyaOrig="720" w14:anchorId="2ECA958F">
                <v:shape id="_x0000_i1805" type="#_x0000_t75" style="width:57.75pt;height:36pt" o:ole="">
                  <v:imagedata r:id="rId1624" o:title=""/>
                </v:shape>
                <o:OLEObject Type="Embed" ProgID="Equation.DSMT4" ShapeID="_x0000_i1805" DrawAspect="Content" ObjectID="_1690173106" r:id="rId162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125" w:dyaOrig="720" w14:anchorId="2CD85AEE">
                <v:shape id="_x0000_i1806" type="#_x0000_t75" style="width:57.75pt;height:36pt" o:ole="">
                  <v:imagedata r:id="rId1626" o:title=""/>
                </v:shape>
                <o:OLEObject Type="Embed" ProgID="Equation.DSMT4" ShapeID="_x0000_i1806" DrawAspect="Content" ObjectID="_1690173107" r:id="rId162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144849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2C9E66C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8632F22" w14:textId="77777777" w:rsidTr="008571B5">
        <w:tc>
          <w:tcPr>
            <w:tcW w:w="6409" w:type="dxa"/>
            <w:shd w:val="clear" w:color="auto" w:fill="auto"/>
          </w:tcPr>
          <w:p w14:paraId="7FCD0DB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7:</w: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Viết phương trình tổng quát của 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032516FC">
                <v:shape id="_x0000_i1807" type="#_x0000_t75" style="width:36pt;height:21.75pt" o:ole="">
                  <v:imagedata r:id="rId1628" o:title=""/>
                </v:shape>
                <o:OLEObject Type="Embed" ProgID="Equation.DSMT4" ShapeID="_x0000_i1807" DrawAspect="Content" ObjectID="_1690173108" r:id="rId162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và song song với đường thẳng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15" w14:anchorId="40EF6FB4">
                <v:shape id="_x0000_i1808" type="#_x0000_t75" style="width:64.5pt;height:14.25pt" o:ole="">
                  <v:imagedata r:id="rId1630" o:title=""/>
                </v:shape>
                <o:OLEObject Type="Embed" ProgID="Equation.DSMT4" ShapeID="_x0000_i1808" DrawAspect="Content" ObjectID="_1690173109" r:id="rId163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8940AE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245" w:dyaOrig="315" w14:anchorId="3C9D2209">
                <v:shape id="_x0000_i1809" type="#_x0000_t75" style="width:64.5pt;height:14.25pt" o:ole="">
                  <v:imagedata r:id="rId1632" o:title=""/>
                </v:shape>
                <o:OLEObject Type="Embed" ProgID="Equation.DSMT4" ShapeID="_x0000_i1809" DrawAspect="Content" ObjectID="_1690173110" r:id="rId163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00" w:dyaOrig="315" w14:anchorId="732F9559">
                <v:shape id="_x0000_i1810" type="#_x0000_t75" style="width:43.5pt;height:14.25pt" o:ole="">
                  <v:imagedata r:id="rId1634" o:title=""/>
                </v:shape>
                <o:OLEObject Type="Embed" ProgID="Equation.DSMT4" ShapeID="_x0000_i1810" DrawAspect="Content" ObjectID="_1690173111" r:id="rId163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2744A9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00" w:dyaOrig="315" w14:anchorId="03816E9F">
                <v:shape id="_x0000_i1811" type="#_x0000_t75" style="width:43.5pt;height:14.25pt" o:ole="">
                  <v:imagedata r:id="rId1636" o:title=""/>
                </v:shape>
                <o:OLEObject Type="Embed" ProgID="Equation.DSMT4" ShapeID="_x0000_i1811" DrawAspect="Content" ObjectID="_1690173112" r:id="rId163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50" w:dyaOrig="315" w14:anchorId="177D83D5">
                <v:shape id="_x0000_i1812" type="#_x0000_t75" style="width:50.25pt;height:14.25pt" o:ole="">
                  <v:imagedata r:id="rId1638" o:title=""/>
                </v:shape>
                <o:OLEObject Type="Embed" ProgID="Equation.DSMT4" ShapeID="_x0000_i1812" DrawAspect="Content" ObjectID="_1690173113" r:id="rId163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25D6B21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4E38B4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7F37F13" w14:textId="77777777" w:rsidTr="008571B5">
        <w:tc>
          <w:tcPr>
            <w:tcW w:w="6409" w:type="dxa"/>
            <w:shd w:val="clear" w:color="auto" w:fill="auto"/>
          </w:tcPr>
          <w:p w14:paraId="70140D6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5375374">
                <v:shape id="_x0000_i1813" type="#_x0000_t75" style="width:21.75pt;height:14.25pt" o:ole="">
                  <v:imagedata r:id="rId1640" o:title=""/>
                </v:shape>
                <o:OLEObject Type="Embed" ProgID="Equation.DSMT4" ShapeID="_x0000_i1813" DrawAspect="Content" ObjectID="_1690173114" r:id="rId16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76895125">
                <v:shape id="_x0000_i1814" type="#_x0000_t75" style="width:28.5pt;height:14.25pt" o:ole="">
                  <v:imagedata r:id="rId1642" o:title=""/>
                </v:shape>
                <o:OLEObject Type="Embed" ProgID="Equation.DSMT4" ShapeID="_x0000_i1814" DrawAspect="Content" ObjectID="_1690173115" r:id="rId16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CFAE7A3">
                <v:shape id="_x0000_i1815" type="#_x0000_t75" style="width:43.5pt;height:21.75pt" o:ole="">
                  <v:imagedata r:id="rId1644" o:title=""/>
                </v:shape>
                <o:OLEObject Type="Embed" ProgID="Equation.DSMT4" ShapeID="_x0000_i1815" DrawAspect="Content" ObjectID="_1690173116" r:id="rId164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109520F9">
                <v:shape id="_x0000_i1816" type="#_x0000_t75" style="width:43.5pt;height:21.75pt" o:ole="">
                  <v:imagedata r:id="rId1646" o:title=""/>
                </v:shape>
                <o:OLEObject Type="Embed" ProgID="Equation.DSMT4" ShapeID="_x0000_i1816" DrawAspect="Content" ObjectID="_1690173117" r:id="rId164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41EB23F">
                <v:shape id="_x0000_i1817" type="#_x0000_t75" style="width:36pt;height:21.75pt" o:ole="">
                  <v:imagedata r:id="rId1648" o:title=""/>
                </v:shape>
                <o:OLEObject Type="Embed" ProgID="Equation.DSMT4" ShapeID="_x0000_i1817" DrawAspect="Content" ObjectID="_1690173118" r:id="rId164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đường thẳng đi qua trọng tâm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68A8E0CB">
                <v:shape id="_x0000_i1818" type="#_x0000_t75" style="width:28.5pt;height:14.25pt" o:ole="">
                  <v:imagedata r:id="rId1650" o:title=""/>
                </v:shape>
                <o:OLEObject Type="Embed" ProgID="Equation.DSMT4" ShapeID="_x0000_i1818" DrawAspect="Content" ObjectID="_1690173119" r:id="rId165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với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1C4B7A5">
                <v:shape id="_x0000_i1819" type="#_x0000_t75" style="width:21.75pt;height:14.25pt" o:ole="">
                  <v:imagedata r:id="rId1652" o:title=""/>
                </v:shape>
                <o:OLEObject Type="Embed" ProgID="Equation.DSMT4" ShapeID="_x0000_i1819" DrawAspect="Content" ObjectID="_1690173120" r:id="rId165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C542C3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30" w14:anchorId="62C5FDFF">
                <v:shape id="_x0000_i1820" type="#_x0000_t75" style="width:79.5pt;height:14.25pt" o:ole="">
                  <v:imagedata r:id="rId1654" o:title=""/>
                </v:shape>
                <o:OLEObject Type="Embed" ProgID="Equation.DSMT4" ShapeID="_x0000_i1820" DrawAspect="Content" ObjectID="_1690173121" r:id="rId16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30" w14:anchorId="60ADFD4C">
                <v:shape id="_x0000_i1821" type="#_x0000_t75" style="width:1in;height:14.25pt" o:ole="">
                  <v:imagedata r:id="rId1656" o:title=""/>
                </v:shape>
                <o:OLEObject Type="Embed" ProgID="Equation.DSMT4" ShapeID="_x0000_i1821" DrawAspect="Content" ObjectID="_1690173122" r:id="rId16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324D5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85" w:dyaOrig="330" w14:anchorId="0DDB2866">
                <v:shape id="_x0000_i1822" type="#_x0000_t75" style="width:1in;height:14.25pt" o:ole="">
                  <v:imagedata r:id="rId1658" o:title=""/>
                </v:shape>
                <o:OLEObject Type="Embed" ProgID="Equation.DSMT4" ShapeID="_x0000_i1822" DrawAspect="Content" ObjectID="_1690173123" r:id="rId165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30" w14:anchorId="2BA99817">
                <v:shape id="_x0000_i1823" type="#_x0000_t75" style="width:79.5pt;height:14.25pt" o:ole="">
                  <v:imagedata r:id="rId1660" o:title=""/>
                </v:shape>
                <o:OLEObject Type="Embed" ProgID="Equation.DSMT4" ShapeID="_x0000_i1823" DrawAspect="Content" ObjectID="_1690173124" r:id="rId166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CD13D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E7FCD4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5FC0139" w14:textId="77777777" w:rsidTr="008571B5">
        <w:tc>
          <w:tcPr>
            <w:tcW w:w="6409" w:type="dxa"/>
            <w:shd w:val="clear" w:color="auto" w:fill="auto"/>
          </w:tcPr>
          <w:p w14:paraId="035EEB0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410" w:dyaOrig="720" w14:anchorId="243C6553">
                <v:shape id="_x0000_i1824" type="#_x0000_t75" style="width:1in;height:36pt" o:ole="">
                  <v:imagedata r:id="rId1662" o:title=""/>
                </v:shape>
                <o:OLEObject Type="Embed" ProgID="Equation.DSMT4" ShapeID="_x0000_i1824" DrawAspect="Content" ObjectID="_1690173125" r:id="rId1663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3C07F91E">
                <v:shape id="_x0000_i1825" type="#_x0000_t75" style="width:36pt;height:21.75pt" o:ole="">
                  <v:imagedata r:id="rId1664" o:title=""/>
                </v:shape>
                <o:OLEObject Type="Embed" ProgID="Equation.DSMT4" ShapeID="_x0000_i1825" DrawAspect="Content" ObjectID="_1690173126" r:id="rId166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18ECD72E">
                <v:shape id="_x0000_i1826" type="#_x0000_t75" style="width:43.5pt;height:14.25pt" o:ole="">
                  <v:imagedata r:id="rId1666" o:title=""/>
                </v:shape>
                <o:OLEObject Type="Embed" ProgID="Equation.DSMT4" ShapeID="_x0000_i1826" DrawAspect="Content" ObjectID="_1690173127" r:id="rId16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107CD09">
                <v:shape id="_x0000_i1827" type="#_x0000_t75" style="width:14.25pt;height:14.25pt" o:ole="">
                  <v:imagedata r:id="rId1668" o:title=""/>
                </v:shape>
                <o:OLEObject Type="Embed" ProgID="Equation.DSMT4" ShapeID="_x0000_i1827" DrawAspect="Content" ObjectID="_1690173128" r:id="rId16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351BD7E">
                <v:shape id="_x0000_i1828" type="#_x0000_t75" style="width:14.25pt;height:14.25pt" o:ole="">
                  <v:imagedata r:id="rId1670" o:title=""/>
                </v:shape>
                <o:OLEObject Type="Embed" ProgID="Equation.DSMT4" ShapeID="_x0000_i1828" DrawAspect="Content" ObjectID="_1690173129" r:id="rId167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B6B06F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35" w:dyaOrig="330" w14:anchorId="61DF61D7">
                <v:shape id="_x0000_i1829" type="#_x0000_t75" style="width:64.5pt;height:14.25pt" o:ole="">
                  <v:imagedata r:id="rId1672" o:title=""/>
                </v:shape>
                <o:OLEObject Type="Embed" ProgID="Equation.DSMT4" ShapeID="_x0000_i1829" DrawAspect="Content" ObjectID="_1690173130" r:id="rId167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05" w:dyaOrig="315" w14:anchorId="51B9517E">
                <v:shape id="_x0000_i1830" type="#_x0000_t75" style="width:64.5pt;height:14.25pt" o:ole="">
                  <v:imagedata r:id="rId1674" o:title=""/>
                </v:shape>
                <o:OLEObject Type="Embed" ProgID="Equation.DSMT4" ShapeID="_x0000_i1830" DrawAspect="Content" ObjectID="_1690173131" r:id="rId167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F71E0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215" w:dyaOrig="315" w14:anchorId="4D782730">
                <v:shape id="_x0000_i1831" type="#_x0000_t75" style="width:57.75pt;height:14.25pt" o:ole="">
                  <v:imagedata r:id="rId1676" o:title=""/>
                </v:shape>
                <o:OLEObject Type="Embed" ProgID="Equation.DSMT4" ShapeID="_x0000_i1831" DrawAspect="Content" ObjectID="_1690173132" r:id="rId1677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65" w:dyaOrig="315" w14:anchorId="1584432B">
                <v:shape id="_x0000_i1832" type="#_x0000_t75" style="width:1in;height:14.25pt" o:ole="">
                  <v:imagedata r:id="rId1678" o:title=""/>
                </v:shape>
                <o:OLEObject Type="Embed" ProgID="Equation.DSMT4" ShapeID="_x0000_i1832" DrawAspect="Content" ObjectID="_1690173133" r:id="rId167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46D1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9F20D7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16E57135" w14:textId="77777777" w:rsidTr="008571B5">
        <w:tc>
          <w:tcPr>
            <w:tcW w:w="6409" w:type="dxa"/>
            <w:shd w:val="clear" w:color="auto" w:fill="auto"/>
          </w:tcPr>
          <w:p w14:paraId="0FC7C3D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10: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nào qua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35" w:dyaOrig="405" w14:anchorId="0E117D39">
                <v:shape id="_x0000_i1833" type="#_x0000_t75" style="width:36pt;height:21.75pt" o:ole="">
                  <v:imagedata r:id="rId1680" o:title=""/>
                </v:shape>
                <o:OLEObject Type="Embed" ProgID="Equation.DSMT4" ShapeID="_x0000_i1833" DrawAspect="Content" ObjectID="_1690173134" r:id="rId16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song song với đường thẳng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15" w14:anchorId="4FFDBAD0">
                <v:shape id="_x0000_i1834" type="#_x0000_t75" style="width:1in;height:14.25pt" o:ole="">
                  <v:imagedata r:id="rId1682" o:title=""/>
                </v:shape>
                <o:OLEObject Type="Embed" ProgID="Equation.DSMT4" ShapeID="_x0000_i1834" DrawAspect="Content" ObjectID="_1690173135" r:id="rId1683"/>
              </w:object>
            </w:r>
          </w:p>
          <w:p w14:paraId="7DB2058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53F4A5DD">
                <v:shape id="_x0000_i1835" type="#_x0000_t75" style="width:1in;height:14.25pt" o:ole="">
                  <v:imagedata r:id="rId1684" o:title=""/>
                </v:shape>
                <o:OLEObject Type="Embed" ProgID="Equation.DSMT4" ShapeID="_x0000_i1835" DrawAspect="Content" ObjectID="_1690173136" r:id="rId16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15" w14:anchorId="6B8BE321">
                <v:shape id="_x0000_i1836" type="#_x0000_t75" style="width:57.75pt;height:14.25pt" o:ole="">
                  <v:imagedata r:id="rId1686" o:title=""/>
                </v:shape>
                <o:OLEObject Type="Embed" ProgID="Equation.DSMT4" ShapeID="_x0000_i1836" DrawAspect="Content" ObjectID="_1690173137" r:id="rId16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8AB26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15" w14:anchorId="70954CA4">
                <v:shape id="_x0000_i1837" type="#_x0000_t75" style="width:79.5pt;height:14.25pt" o:ole="">
                  <v:imagedata r:id="rId1688" o:title=""/>
                </v:shape>
                <o:OLEObject Type="Embed" ProgID="Equation.DSMT4" ShapeID="_x0000_i1837" DrawAspect="Content" ObjectID="_1690173138" r:id="rId16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2AAA1FE6">
                <v:shape id="_x0000_i1838" type="#_x0000_t75" style="width:1in;height:14.25pt" o:ole="">
                  <v:imagedata r:id="rId1690" o:title=""/>
                </v:shape>
                <o:OLEObject Type="Embed" ProgID="Equation.DSMT4" ShapeID="_x0000_i1838" DrawAspect="Content" ObjectID="_1690173139" r:id="rId16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EB199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  <w:t>Lời giải</w:t>
            </w:r>
          </w:p>
          <w:p w14:paraId="4642BA6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>Chọn B</w:t>
            </w:r>
          </w:p>
          <w:p w14:paraId="08F70DB8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Đường thẳng song song với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15" w14:anchorId="5B9678D2">
                <v:shape id="_x0000_i1839" type="#_x0000_t75" style="width:1in;height:14.25pt" o:ole="">
                  <v:imagedata r:id="rId1682" o:title=""/>
                </v:shape>
                <o:OLEObject Type="Embed" ProgID="Equation.DSMT4" ShapeID="_x0000_i1839" DrawAspect="Content" ObjectID="_1690173140" r:id="rId169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VTPT là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555" w:dyaOrig="360" w14:anchorId="36A5E7F5">
                <v:shape id="_x0000_i1840" type="#_x0000_t75" style="width:28.5pt;height:21.75pt" o:ole="">
                  <v:imagedata r:id="rId1693" o:title=""/>
                </v:shape>
                <o:OLEObject Type="Embed" ProgID="Equation.DSMT4" ShapeID="_x0000_i1840" DrawAspect="Content" ObjectID="_1690173141" r:id="rId169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Đường thẳng đó đi qua </w:t>
            </w:r>
            <w:r w:rsidRPr="007C1EE8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5C0696A">
                <v:shape id="_x0000_i1841" type="#_x0000_t75" style="width:14.25pt;height:14.25pt" o:ole="">
                  <v:imagedata r:id="rId1695" o:title=""/>
                </v:shape>
                <o:OLEObject Type="Embed" ProgID="Equation.DSMT4" ShapeID="_x0000_i1841" DrawAspect="Content" ObjectID="_1690173142" r:id="rId169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nên có phương trình là: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175" w:dyaOrig="375" w14:anchorId="1198BEF5">
                <v:shape id="_x0000_i1842" type="#_x0000_t75" style="width:108pt;height:21.75pt" o:ole="">
                  <v:imagedata r:id="rId1697" o:title=""/>
                </v:shape>
                <o:OLEObject Type="Embed" ProgID="Equation.DSMT4" ShapeID="_x0000_i1842" DrawAspect="Content" ObjectID="_1690173143" r:id="rId169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hay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2BE2805E">
                <v:shape id="_x0000_i1843" type="#_x0000_t75" style="width:1in;height:14.25pt" o:ole="">
                  <v:imagedata r:id="rId1684" o:title=""/>
                </v:shape>
                <o:OLEObject Type="Embed" ProgID="Equation.DSMT4" ShapeID="_x0000_i1843" DrawAspect="Content" ObjectID="_1690173144" r:id="rId1699"/>
              </w:object>
            </w:r>
          </w:p>
          <w:p w14:paraId="08D5F3B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12F3328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7D506454" w14:textId="77777777" w:rsidTr="008571B5">
        <w:tc>
          <w:tcPr>
            <w:tcW w:w="6409" w:type="dxa"/>
            <w:shd w:val="clear" w:color="auto" w:fill="auto"/>
          </w:tcPr>
          <w:p w14:paraId="7B34B8C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3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75" w:dyaOrig="315" w14:anchorId="2B6354F1">
                <v:shape id="_x0000_i1844" type="#_x0000_t75" style="width:108pt;height:14.25pt" o:ole="">
                  <v:imagedata r:id="rId1700" o:title=""/>
                </v:shape>
                <o:OLEObject Type="Embed" ProgID="Equation.DSMT4" ShapeID="_x0000_i1844" DrawAspect="Content" ObjectID="_1690173145" r:id="rId170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Phương trình đường thẳng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40" w14:anchorId="1CBE5D45">
                <v:shape id="_x0000_i1845" type="#_x0000_t75" style="width:14.25pt;height:14.25pt" o:ole="">
                  <v:imagedata r:id="rId1702" o:title=""/>
                </v:shape>
                <o:OLEObject Type="Embed" ProgID="Equation.DSMT4" ShapeID="_x0000_i1845" DrawAspect="Content" ObjectID="_1690173146" r:id="rId170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song song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E0CF0FD">
                <v:shape id="_x0000_i1846" type="#_x0000_t75" style="width:21.75pt;height:14.25pt" o:ole="">
                  <v:imagedata r:id="rId1704" o:title=""/>
                </v:shape>
                <o:OLEObject Type="Embed" ProgID="Equation.DSMT4" ShapeID="_x0000_i1846" DrawAspect="Content" ObjectID="_1690173147" r:id="rId170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30A1587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15" w14:anchorId="6185FA57">
                <v:shape id="_x0000_i1847" type="#_x0000_t75" style="width:1in;height:14.25pt" o:ole="">
                  <v:imagedata r:id="rId1706" o:title=""/>
                </v:shape>
                <o:OLEObject Type="Embed" ProgID="Equation.DSMT4" ShapeID="_x0000_i1847" DrawAspect="Content" ObjectID="_1690173148" r:id="rId170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6BE1D30A">
                <v:shape id="_x0000_i1848" type="#_x0000_t75" style="width:1in;height:14.25pt" o:ole="">
                  <v:imagedata r:id="rId1708" o:title=""/>
                </v:shape>
                <o:OLEObject Type="Embed" ProgID="Equation.DSMT4" ShapeID="_x0000_i1848" DrawAspect="Content" ObjectID="_1690173149" r:id="rId170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8CB096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15" w14:anchorId="516A1500">
                <v:shape id="_x0000_i1849" type="#_x0000_t75" style="width:79.5pt;height:14.25pt" o:ole="">
                  <v:imagedata r:id="rId1710" o:title=""/>
                </v:shape>
                <o:OLEObject Type="Embed" ProgID="Equation.DSMT4" ShapeID="_x0000_i1849" DrawAspect="Content" ObjectID="_1690173150" r:id="rId171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15" w14:anchorId="6DB49044">
                <v:shape id="_x0000_i1850" type="#_x0000_t75" style="width:79.5pt;height:14.25pt" o:ole="">
                  <v:imagedata r:id="rId1712" o:title=""/>
                </v:shape>
                <o:OLEObject Type="Embed" ProgID="Equation.DSMT4" ShapeID="_x0000_i1850" DrawAspect="Content" ObjectID="_1690173151" r:id="rId171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0353F5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5CABA0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222FE793" w14:textId="77777777" w:rsidTr="008571B5">
        <w:tc>
          <w:tcPr>
            <w:tcW w:w="6409" w:type="dxa"/>
            <w:shd w:val="clear" w:color="auto" w:fill="auto"/>
          </w:tcPr>
          <w:p w14:paraId="1025E208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70" w:dyaOrig="330" w14:anchorId="430F76CA">
                <v:shape id="_x0000_i1851" type="#_x0000_t75" style="width:86.25pt;height:14.25pt" o:ole="">
                  <v:imagedata r:id="rId1714" o:title=""/>
                </v:shape>
                <o:OLEObject Type="Embed" ProgID="Equation.DSMT4" ShapeID="_x0000_i1851" DrawAspect="Content" ObjectID="_1690173152" r:id="rId171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đường thẳng đi qua giao điểm của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34D076A">
                <v:shape id="_x0000_i1852" type="#_x0000_t75" style="width:14.25pt;height:14.25pt" o:ole="">
                  <v:imagedata r:id="rId1716" o:title=""/>
                </v:shape>
                <o:OLEObject Type="Embed" ProgID="Equation.DSMT4" ShapeID="_x0000_i1852" DrawAspect="Content" ObjectID="_1690173153" r:id="rId171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trục hoành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D2233CA">
                <v:shape id="_x0000_i1853" type="#_x0000_t75" style="width:14.25pt;height:14.25pt" o:ole="">
                  <v:imagedata r:id="rId1718" o:title=""/>
                </v:shape>
                <o:OLEObject Type="Embed" ProgID="Equation.DSMT4" ShapeID="_x0000_i1853" DrawAspect="Content" ObjectID="_1690173154" r:id="rId171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phương trình là</w:t>
            </w:r>
          </w:p>
          <w:p w14:paraId="185CF59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2429B4C3">
                <v:shape id="_x0000_i1854" type="#_x0000_t75" style="width:64.5pt;height:14.25pt" o:ole="">
                  <v:imagedata r:id="rId1720" o:title=""/>
                </v:shape>
                <o:OLEObject Type="Embed" ProgID="Equation.DSMT4" ShapeID="_x0000_i1854" DrawAspect="Content" ObjectID="_1690173155" r:id="rId172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6F08515D">
                <v:shape id="_x0000_i1855" type="#_x0000_t75" style="width:64.5pt;height:14.25pt" o:ole="">
                  <v:imagedata r:id="rId1722" o:title=""/>
                </v:shape>
                <o:OLEObject Type="Embed" ProgID="Equation.DSMT4" ShapeID="_x0000_i1855" DrawAspect="Content" ObjectID="_1690173156" r:id="rId172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14693E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2D26434A">
                <v:shape id="_x0000_i1856" type="#_x0000_t75" style="width:1in;height:14.25pt" o:ole="">
                  <v:imagedata r:id="rId1724" o:title=""/>
                </v:shape>
                <o:OLEObject Type="Embed" ProgID="Equation.DSMT4" ShapeID="_x0000_i1856" DrawAspect="Content" ObjectID="_1690173157" r:id="rId172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50" w:dyaOrig="330" w14:anchorId="2FF033F1">
                <v:shape id="_x0000_i1857" type="#_x0000_t75" style="width:64.5pt;height:14.25pt" o:ole="">
                  <v:imagedata r:id="rId1726" o:title=""/>
                </v:shape>
                <o:OLEObject Type="Embed" ProgID="Equation.DSMT4" ShapeID="_x0000_i1857" DrawAspect="Content" ObjectID="_1690173158" r:id="rId172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BA4A39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23B05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D736825" w14:textId="77777777" w:rsidTr="008571B5">
        <w:tc>
          <w:tcPr>
            <w:tcW w:w="6409" w:type="dxa"/>
            <w:shd w:val="clear" w:color="auto" w:fill="auto"/>
          </w:tcPr>
          <w:p w14:paraId="22D3A5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D057806">
                <v:shape id="_x0000_i1858" type="#_x0000_t75" style="width:43.5pt;height:21.75pt" o:ole="">
                  <v:imagedata r:id="rId1728" o:title=""/>
                </v:shape>
                <o:OLEObject Type="Embed" ProgID="Equation.DSMT4" ShapeID="_x0000_i1858" DrawAspect="Content" ObjectID="_1690173159" r:id="rId172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10" w:dyaOrig="330" w14:anchorId="45DA3EFE">
                <v:shape id="_x0000_i1859" type="#_x0000_t75" style="width:86.25pt;height:14.25pt" o:ole="">
                  <v:imagedata r:id="rId1730" o:title=""/>
                </v:shape>
                <o:OLEObject Type="Embed" ProgID="Equation.DSMT4" ShapeID="_x0000_i1859" DrawAspect="Content" ObjectID="_1690173160" r:id="rId173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có phương trình tổng quát là</w:t>
            </w:r>
          </w:p>
          <w:p w14:paraId="2C759B93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60AF74AE">
                <v:shape id="_x0000_i1860" type="#_x0000_t75" style="width:1in;height:14.25pt" o:ole="">
                  <v:imagedata r:id="rId1732" o:title=""/>
                </v:shape>
                <o:OLEObject Type="Embed" ProgID="Equation.DSMT4" ShapeID="_x0000_i1860" DrawAspect="Content" ObjectID="_1690173161" r:id="rId1733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461C3251">
                <v:shape id="_x0000_i1861" type="#_x0000_t75" style="width:1in;height:14.25pt" o:ole="">
                  <v:imagedata r:id="rId1734" o:title=""/>
                </v:shape>
                <o:OLEObject Type="Embed" ProgID="Equation.DSMT4" ShapeID="_x0000_i1861" DrawAspect="Content" ObjectID="_1690173162" r:id="rId1735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36DE2E85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42C337F9">
                <v:shape id="_x0000_i1862" type="#_x0000_t75" style="width:64.5pt;height:14.25pt" o:ole="">
                  <v:imagedata r:id="rId1736" o:title=""/>
                </v:shape>
                <o:OLEObject Type="Embed" ProgID="Equation.DSMT4" ShapeID="_x0000_i1862" DrawAspect="Content" ObjectID="_1690173163" r:id="rId1737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56473089">
                <v:shape id="_x0000_i1863" type="#_x0000_t75" style="width:1in;height:14.25pt" o:ole="">
                  <v:imagedata r:id="rId1738" o:title=""/>
                </v:shape>
                <o:OLEObject Type="Embed" ProgID="Equation.DSMT4" ShapeID="_x0000_i1863" DrawAspect="Content" ObjectID="_1690173164" r:id="rId1739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4AB6F2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3FD4B01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BAE33E3" w14:textId="77777777" w:rsidTr="008571B5">
        <w:tc>
          <w:tcPr>
            <w:tcW w:w="6409" w:type="dxa"/>
            <w:shd w:val="clear" w:color="auto" w:fill="auto"/>
          </w:tcPr>
          <w:p w14:paraId="2F6F49D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041DD2E3">
                <v:shape id="_x0000_i1864" type="#_x0000_t75" style="width:43.5pt;height:21.75pt" o:ole="">
                  <v:imagedata r:id="rId1540" o:title=""/>
                </v:shape>
                <o:OLEObject Type="Embed" ProgID="Equation.DSMT4" ShapeID="_x0000_i1864" DrawAspect="Content" ObjectID="_1690173165" r:id="rId174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072FFD26">
                <v:shape id="_x0000_i1865" type="#_x0000_t75" style="width:93.75pt;height:14.25pt" o:ole="">
                  <v:imagedata r:id="rId1542" o:title=""/>
                </v:shape>
                <o:OLEObject Type="Embed" ProgID="Equation.DSMT4" ShapeID="_x0000_i1865" DrawAspect="Content" ObjectID="_1690173166" r:id="rId17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có phương trình tổng quát là</w:t>
            </w:r>
          </w:p>
          <w:p w14:paraId="5B70238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50" w:dyaOrig="315" w14:anchorId="570F5480">
                <v:shape id="_x0000_i1866" type="#_x0000_t75" style="width:64.5pt;height:14.25pt" o:ole="">
                  <v:imagedata r:id="rId1546" o:title=""/>
                </v:shape>
                <o:OLEObject Type="Embed" ProgID="Equation.DSMT4" ShapeID="_x0000_i1866" DrawAspect="Content" ObjectID="_1690173167" r:id="rId174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50" w:dyaOrig="315" w14:anchorId="02298719">
                <v:shape id="_x0000_i1867" type="#_x0000_t75" style="width:64.5pt;height:14.25pt" o:ole="">
                  <v:imagedata r:id="rId1548" o:title=""/>
                </v:shape>
                <o:OLEObject Type="Embed" ProgID="Equation.DSMT4" ShapeID="_x0000_i1867" DrawAspect="Content" ObjectID="_1690173168" r:id="rId17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810DAB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15" w14:anchorId="0E308055">
                <v:shape id="_x0000_i1868" type="#_x0000_t75" style="width:64.5pt;height:14.25pt" o:ole="">
                  <v:imagedata r:id="rId1550" o:title=""/>
                </v:shape>
                <o:OLEObject Type="Embed" ProgID="Equation.DSMT4" ShapeID="_x0000_i1868" DrawAspect="Content" ObjectID="_1690173169" r:id="rId174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15" w14:anchorId="75B803D6">
                <v:shape id="_x0000_i1869" type="#_x0000_t75" style="width:1in;height:14.25pt" o:ole="">
                  <v:imagedata r:id="rId1544" o:title=""/>
                </v:shape>
                <o:OLEObject Type="Embed" ProgID="Equation.DSMT4" ShapeID="_x0000_i1869" DrawAspect="Content" ObjectID="_1690173170" r:id="rId174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9A4BB4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FB0C62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433B9373" w14:textId="77777777" w:rsidTr="008571B5">
        <w:tc>
          <w:tcPr>
            <w:tcW w:w="6409" w:type="dxa"/>
            <w:shd w:val="clear" w:color="auto" w:fill="auto"/>
          </w:tcPr>
          <w:p w14:paraId="25095905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F781A1C">
                <v:shape id="_x0000_i1870" type="#_x0000_t75" style="width:21.75pt;height:14.25pt" o:ole="">
                  <v:imagedata r:id="rId1746" o:title=""/>
                </v:shape>
                <o:OLEObject Type="Embed" ProgID="Equation.DSMT4" ShapeID="_x0000_i1870" DrawAspect="Content" ObjectID="_1690173171" r:id="rId174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2D8E7745">
                <v:shape id="_x0000_i1871" type="#_x0000_t75" style="width:14.25pt;height:14.25pt" o:ole="">
                  <v:imagedata r:id="rId1748" o:title=""/>
                </v:shape>
                <o:OLEObject Type="Embed" ProgID="Equation.DSMT4" ShapeID="_x0000_i1871" DrawAspect="Content" ObjectID="_1690173172" r:id="rId174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tham số: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00" w:dyaOrig="720" w14:anchorId="4D825667">
                <v:shape id="_x0000_i1872" type="#_x0000_t75" style="width:57.75pt;height:36pt" o:ole="">
                  <v:imagedata r:id="rId1750" o:title=""/>
                </v:shape>
                <o:OLEObject Type="Embed" ProgID="Equation.DSMT4" ShapeID="_x0000_i1872" DrawAspect="Content" ObjectID="_1690173173" r:id="rId175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Tìm phương trình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1C397A12">
                <v:shape id="_x0000_i1873" type="#_x0000_t75" style="width:14.25pt;height:14.25pt" o:ole="">
                  <v:imagedata r:id="rId1752" o:title=""/>
                </v:shape>
                <o:OLEObject Type="Embed" ProgID="Equation.DSMT4" ShapeID="_x0000_i1873" DrawAspect="Content" ObjectID="_1690173174" r:id="rId175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40CD768">
                <v:shape id="_x0000_i1874" type="#_x0000_t75" style="width:36pt;height:21.75pt" o:ole="">
                  <v:imagedata r:id="rId1754" o:title=""/>
                </v:shape>
                <o:OLEObject Type="Embed" ProgID="Equation.DSMT4" ShapeID="_x0000_i1874" DrawAspect="Content" ObjectID="_1690173175" r:id="rId17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BB0ACF0">
                <v:shape id="_x0000_i1875" type="#_x0000_t75" style="width:14.25pt;height:14.25pt" o:ole="">
                  <v:imagedata r:id="rId1756" o:title=""/>
                </v:shape>
                <o:OLEObject Type="Embed" ProgID="Equation.DSMT4" ShapeID="_x0000_i1875" DrawAspect="Content" ObjectID="_1690173176" r:id="rId17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A8C83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23E74C34">
                <v:shape id="_x0000_i1876" type="#_x0000_t75" style="width:86.25pt;height:14.25pt" o:ole="">
                  <v:imagedata r:id="rId1758" o:title=""/>
                </v:shape>
                <o:OLEObject Type="Embed" ProgID="Equation.DSMT4" ShapeID="_x0000_i1876" DrawAspect="Content" ObjectID="_1690173177" r:id="rId175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25" w:dyaOrig="315" w14:anchorId="7B6338A2">
                <v:shape id="_x0000_i1877" type="#_x0000_t75" style="width:86.25pt;height:14.25pt" o:ole="">
                  <v:imagedata r:id="rId1760" o:title=""/>
                </v:shape>
                <o:OLEObject Type="Embed" ProgID="Equation.DSMT4" ShapeID="_x0000_i1877" DrawAspect="Content" ObjectID="_1690173178" r:id="rId176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015D70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2880A593">
                <v:shape id="_x0000_i1878" type="#_x0000_t75" style="width:86.25pt;height:14.25pt" o:ole="">
                  <v:imagedata r:id="rId1762" o:title=""/>
                </v:shape>
                <o:OLEObject Type="Embed" ProgID="Equation.DSMT4" ShapeID="_x0000_i1878" DrawAspect="Content" ObjectID="_1690173179" r:id="rId176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15" w14:anchorId="6A5CC2A7">
                <v:shape id="_x0000_i1879" type="#_x0000_t75" style="width:86.25pt;height:14.25pt" o:ole="">
                  <v:imagedata r:id="rId1764" o:title=""/>
                </v:shape>
                <o:OLEObject Type="Embed" ProgID="Equation.DSMT4" ShapeID="_x0000_i1879" DrawAspect="Content" ObjectID="_1690173180" r:id="rId176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0E7C4F1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7B4CB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14B10F43" w14:textId="77777777" w:rsidTr="008571B5">
        <w:tc>
          <w:tcPr>
            <w:tcW w:w="6409" w:type="dxa"/>
            <w:shd w:val="clear" w:color="auto" w:fill="auto"/>
          </w:tcPr>
          <w:p w14:paraId="5F9483B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03A48119">
                <v:shape id="_x0000_i1880" type="#_x0000_t75" style="width:43.5pt;height:21.75pt" o:ole="">
                  <v:imagedata r:id="rId1728" o:title=""/>
                </v:shape>
                <o:OLEObject Type="Embed" ProgID="Equation.DSMT4" ShapeID="_x0000_i1880" DrawAspect="Content" ObjectID="_1690173181" r:id="rId176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25" w:dyaOrig="315" w14:anchorId="58F95C4B">
                <v:shape id="_x0000_i1881" type="#_x0000_t75" style="width:86.25pt;height:14.25pt" o:ole="">
                  <v:imagedata r:id="rId1730" o:title=""/>
                </v:shape>
                <o:OLEObject Type="Embed" ProgID="Equation.DSMT4" ShapeID="_x0000_i1881" DrawAspect="Content" ObjectID="_1690173182" r:id="rId17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tổng quát là</w:t>
            </w:r>
          </w:p>
          <w:p w14:paraId="5F8E9EC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15" w14:anchorId="71569CA2">
                <v:shape id="_x0000_i1882" type="#_x0000_t75" style="width:1in;height:14.25pt" o:ole="">
                  <v:imagedata r:id="rId1732" o:title=""/>
                </v:shape>
                <o:OLEObject Type="Embed" ProgID="Equation.DSMT4" ShapeID="_x0000_i1882" DrawAspect="Content" ObjectID="_1690173183" r:id="rId176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15" w14:anchorId="22C3E891">
                <v:shape id="_x0000_i1883" type="#_x0000_t75" style="width:1in;height:14.25pt" o:ole="">
                  <v:imagedata r:id="rId1734" o:title=""/>
                </v:shape>
                <o:OLEObject Type="Embed" ProgID="Equation.DSMT4" ShapeID="_x0000_i1883" DrawAspect="Content" ObjectID="_1690173184" r:id="rId17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6E568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15" w14:anchorId="50BDC3F0">
                <v:shape id="_x0000_i1884" type="#_x0000_t75" style="width:64.5pt;height:14.25pt" o:ole="">
                  <v:imagedata r:id="rId1736" o:title=""/>
                </v:shape>
                <o:OLEObject Type="Embed" ProgID="Equation.DSMT4" ShapeID="_x0000_i1884" DrawAspect="Content" ObjectID="_1690173185" r:id="rId177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15" w14:anchorId="1B12B00C">
                <v:shape id="_x0000_i1885" type="#_x0000_t75" style="width:1in;height:14.25pt" o:ole="">
                  <v:imagedata r:id="rId1738" o:title=""/>
                </v:shape>
                <o:OLEObject Type="Embed" ProgID="Equation.DSMT4" ShapeID="_x0000_i1885" DrawAspect="Content" ObjectID="_1690173186" r:id="rId177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FADD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F2189D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6D1B424" w14:textId="77777777" w:rsidTr="008571B5">
        <w:tc>
          <w:tcPr>
            <w:tcW w:w="6409" w:type="dxa"/>
            <w:shd w:val="clear" w:color="auto" w:fill="auto"/>
          </w:tcPr>
          <w:p w14:paraId="67A34C3D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635" w:dyaOrig="330" w14:anchorId="36F87861">
                <v:shape id="_x0000_i1886" type="#_x0000_t75" style="width:79.5pt;height:14.25pt" o:ole="">
                  <v:imagedata r:id="rId1772" o:title=""/>
                </v:shape>
                <o:OLEObject Type="Embed" ProgID="Equation.DSMT4" ShapeID="_x0000_i1886" DrawAspect="Content" ObjectID="_1690173187" r:id="rId177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tổng quát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752EE7AB">
                <v:shape id="_x0000_i1887" type="#_x0000_t75" style="width:7.5pt;height:14.25pt" o:ole="">
                  <v:imagedata r:id="rId1774" o:title=""/>
                </v:shape>
                <o:OLEObject Type="Embed" ProgID="Equation.DSMT4" ShapeID="_x0000_i1887" DrawAspect="Content" ObjectID="_1690173188" r:id="rId177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390" w14:anchorId="237A816F">
                <v:shape id="_x0000_i1888" type="#_x0000_t75" style="width:43.5pt;height:21.75pt" o:ole="">
                  <v:imagedata r:id="rId1776" o:title=""/>
                </v:shape>
                <o:OLEObject Type="Embed" ProgID="Equation.DSMT4" ShapeID="_x0000_i1888" DrawAspect="Content" ObjectID="_1690173189" r:id="rId177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đường thẳng </w:t>
            </w:r>
            <w:r w:rsidRPr="007C1EE8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300" w14:anchorId="2DC451F9">
                <v:shape id="_x0000_i1889" type="#_x0000_t75" style="width:7.5pt;height:14.25pt" o:ole="">
                  <v:imagedata r:id="rId1778" o:title=""/>
                </v:shape>
                <o:OLEObject Type="Embed" ProgID="Equation.DSMT4" ShapeID="_x0000_i1889" DrawAspect="Content" ObjectID="_1690173190" r:id="rId177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B0A44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30" w14:anchorId="5F897E58">
                <v:shape id="_x0000_i1890" type="#_x0000_t75" style="width:64.5pt;height:14.25pt" o:ole="">
                  <v:imagedata r:id="rId1780" o:title=""/>
                </v:shape>
                <o:OLEObject Type="Embed" ProgID="Equation.DSMT4" ShapeID="_x0000_i1890" DrawAspect="Content" ObjectID="_1690173191" r:id="rId17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30" w14:anchorId="38C0DB59">
                <v:shape id="_x0000_i1891" type="#_x0000_t75" style="width:64.5pt;height:14.25pt" o:ole="">
                  <v:imagedata r:id="rId1782" o:title=""/>
                </v:shape>
                <o:OLEObject Type="Embed" ProgID="Equation.DSMT4" ShapeID="_x0000_i1891" DrawAspect="Content" ObjectID="_1690173192" r:id="rId178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9A91F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30" w14:anchorId="59ABB5F4">
                <v:shape id="_x0000_i1892" type="#_x0000_t75" style="width:1in;height:14.25pt" o:ole="">
                  <v:imagedata r:id="rId1784" o:title=""/>
                </v:shape>
                <o:OLEObject Type="Embed" ProgID="Equation.DSMT4" ShapeID="_x0000_i1892" DrawAspect="Content" ObjectID="_1690173193" r:id="rId17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30" w14:anchorId="2B703C91">
                <v:shape id="_x0000_i1893" type="#_x0000_t75" style="width:1in;height:14.25pt" o:ole="">
                  <v:imagedata r:id="rId1786" o:title=""/>
                </v:shape>
                <o:OLEObject Type="Embed" ProgID="Equation.DSMT4" ShapeID="_x0000_i1893" DrawAspect="Content" ObjectID="_1690173194" r:id="rId17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DE21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9CA093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2EC4A946" w14:textId="77777777" w:rsidTr="008571B5">
        <w:tc>
          <w:tcPr>
            <w:tcW w:w="6409" w:type="dxa"/>
            <w:shd w:val="clear" w:color="auto" w:fill="auto"/>
          </w:tcPr>
          <w:p w14:paraId="45F8A57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BD041DF">
                <v:shape id="_x0000_i1894" type="#_x0000_t75" style="width:21.75pt;height:14.25pt" o:ole="">
                  <v:imagedata r:id="rId1788" o:title=""/>
                </v:shape>
                <o:OLEObject Type="Embed" ProgID="Equation.DSMT4" ShapeID="_x0000_i1894" DrawAspect="Content" ObjectID="_1690173195" r:id="rId17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F7BCE85">
                <v:shape id="_x0000_i1895" type="#_x0000_t75" style="width:14.25pt;height:14.25pt" o:ole="">
                  <v:imagedata r:id="rId1790" o:title=""/>
                </v:shape>
                <o:OLEObject Type="Embed" ProgID="Equation.DSMT4" ShapeID="_x0000_i1895" DrawAspect="Content" ObjectID="_1690173196" r:id="rId17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tham số: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00" w:dyaOrig="720" w14:anchorId="5BAE9B3B">
                <v:shape id="_x0000_i1896" type="#_x0000_t75" style="width:57.75pt;height:36pt" o:ole="">
                  <v:imagedata r:id="rId1792" o:title=""/>
                </v:shape>
                <o:OLEObject Type="Embed" ProgID="Equation.DSMT4" ShapeID="_x0000_i1896" DrawAspect="Content" ObjectID="_1690173197" r:id="rId179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Tìm phương trình tổng quát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54861B3F">
                <v:shape id="_x0000_i1897" type="#_x0000_t75" style="width:14.25pt;height:14.25pt" o:ole="">
                  <v:imagedata r:id="rId1794" o:title=""/>
                </v:shape>
                <o:OLEObject Type="Embed" ProgID="Equation.DSMT4" ShapeID="_x0000_i1897" DrawAspect="Content" ObjectID="_1690173198" r:id="rId179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7D0208C">
                <v:shape id="_x0000_i1898" type="#_x0000_t75" style="width:36pt;height:21.75pt" o:ole="">
                  <v:imagedata r:id="rId1796" o:title=""/>
                </v:shape>
                <o:OLEObject Type="Embed" ProgID="Equation.DSMT4" ShapeID="_x0000_i1898" DrawAspect="Content" ObjectID="_1690173199" r:id="rId179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67D5A79">
                <v:shape id="_x0000_i1899" type="#_x0000_t75" style="width:14.25pt;height:14.25pt" o:ole="">
                  <v:imagedata r:id="rId1798" o:title=""/>
                </v:shape>
                <o:OLEObject Type="Embed" ProgID="Equation.DSMT4" ShapeID="_x0000_i1899" DrawAspect="Content" ObjectID="_1690173200" r:id="rId179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F09EA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15" w14:anchorId="5204B5F6">
                <v:shape id="_x0000_i1900" type="#_x0000_t75" style="width:86.25pt;height:14.25pt" o:ole="">
                  <v:imagedata r:id="rId1800" o:title=""/>
                </v:shape>
                <o:OLEObject Type="Embed" ProgID="Equation.DSMT4" ShapeID="_x0000_i1900" DrawAspect="Content" ObjectID="_1690173201" r:id="rId180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19C58EB0">
                <v:shape id="_x0000_i1901" type="#_x0000_t75" style="width:86.25pt;height:14.25pt" o:ole="">
                  <v:imagedata r:id="rId1802" o:title=""/>
                </v:shape>
                <o:OLEObject Type="Embed" ProgID="Equation.DSMT4" ShapeID="_x0000_i1901" DrawAspect="Content" ObjectID="_1690173202" r:id="rId180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00306A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10" w:dyaOrig="315" w14:anchorId="4AFFB421">
                <v:shape id="_x0000_i1902" type="#_x0000_t75" style="width:86.25pt;height:14.25pt" o:ole="">
                  <v:imagedata r:id="rId1804" o:title=""/>
                </v:shape>
                <o:OLEObject Type="Embed" ProgID="Equation.DSMT4" ShapeID="_x0000_i1902" DrawAspect="Content" ObjectID="_1690173203" r:id="rId180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4EAE26AF">
                <v:shape id="_x0000_i1903" type="#_x0000_t75" style="width:86.25pt;height:14.25pt" o:ole="">
                  <v:imagedata r:id="rId1806" o:title=""/>
                </v:shape>
                <o:OLEObject Type="Embed" ProgID="Equation.DSMT4" ShapeID="_x0000_i1903" DrawAspect="Content" ObjectID="_1690173204" r:id="rId1807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F23A92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1D57F9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D8352E6" w14:textId="77777777" w:rsidTr="008571B5">
        <w:tc>
          <w:tcPr>
            <w:tcW w:w="6409" w:type="dxa"/>
            <w:shd w:val="clear" w:color="auto" w:fill="auto"/>
          </w:tcPr>
          <w:p w14:paraId="499EB6A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Câu 19: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A0EF978">
                <v:shape id="_x0000_i1904" type="#_x0000_t75" style="width:36pt;height:14.25pt" o:ole="">
                  <v:imagedata r:id="rId1362" o:title=""/>
                </v:shape>
                <o:OLEObject Type="Embed" ProgID="Equation.DSMT4" ShapeID="_x0000_i1904" DrawAspect="Content" ObjectID="_1690173205" r:id="rId180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7B8527AA">
                <v:shape id="_x0000_i1905" type="#_x0000_t75" style="width:36pt;height:21.75pt" o:ole="">
                  <v:imagedata r:id="rId1364" o:title=""/>
                </v:shape>
                <o:OLEObject Type="Embed" ProgID="Equation.DSMT4" ShapeID="_x0000_i1905" DrawAspect="Content" ObjectID="_1690173206" r:id="rId180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phương trình đường thẳng chứa cạnh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3E4F9201">
                <v:shape id="_x0000_i1906" type="#_x0000_t75" style="width:21.75pt;height:14.25pt" o:ole="">
                  <v:imagedata r:id="rId1366" o:title=""/>
                </v:shape>
                <o:OLEObject Type="Embed" ProgID="Equation.DSMT4" ShapeID="_x0000_i1906" DrawAspect="Content" ObjectID="_1690173207" r:id="rId181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0DA103E9">
                <v:shape id="_x0000_i1907" type="#_x0000_t75" style="width:64.5pt;height:14.25pt" o:ole="">
                  <v:imagedata r:id="rId1368" o:title=""/>
                </v:shape>
                <o:OLEObject Type="Embed" ProgID="Equation.DSMT4" ShapeID="_x0000_i1907" DrawAspect="Content" ObjectID="_1690173208" r:id="rId181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tổng quát của đường thẳng chứa cạnh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751FC96C">
                <v:shape id="_x0000_i1908" type="#_x0000_t75" style="width:21.75pt;height:14.25pt" o:ole="">
                  <v:imagedata r:id="rId1370" o:title=""/>
                </v:shape>
                <o:OLEObject Type="Embed" ProgID="Equation.DSMT4" ShapeID="_x0000_i1908" DrawAspect="Content" ObjectID="_1690173209" r:id="rId181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8D1DE6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5F7F34E2">
                <v:shape id="_x0000_i1909" type="#_x0000_t75" style="width:64.5pt;height:14.25pt" o:ole="">
                  <v:imagedata r:id="rId1372" o:title=""/>
                </v:shape>
                <o:OLEObject Type="Embed" ProgID="Equation.DSMT4" ShapeID="_x0000_i1909" DrawAspect="Content" ObjectID="_1690173210" r:id="rId181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2E1CBDA9">
                <v:shape id="_x0000_i1910" type="#_x0000_t75" style="width:64.5pt;height:14.25pt" o:ole="">
                  <v:imagedata r:id="rId1374" o:title=""/>
                </v:shape>
                <o:OLEObject Type="Embed" ProgID="Equation.DSMT4" ShapeID="_x0000_i1910" DrawAspect="Content" ObjectID="_1690173211" r:id="rId1814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64F4A4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1FA4C407">
                <v:shape id="_x0000_i1911" type="#_x0000_t75" style="width:64.5pt;height:14.25pt" o:ole="">
                  <v:imagedata r:id="rId1376" o:title=""/>
                </v:shape>
                <o:OLEObject Type="Embed" ProgID="Equation.DSMT4" ShapeID="_x0000_i1911" DrawAspect="Content" ObjectID="_1690173212" r:id="rId181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0F010CE6">
                <v:shape id="_x0000_i1912" type="#_x0000_t75" style="width:64.5pt;height:14.25pt" o:ole="">
                  <v:imagedata r:id="rId1378" o:title=""/>
                </v:shape>
                <o:OLEObject Type="Embed" ProgID="Equation.DSMT4" ShapeID="_x0000_i1912" DrawAspect="Content" ObjectID="_1690173213" r:id="rId1816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E051B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AACAD5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0B14588" w14:textId="77777777" w:rsidTr="008571B5">
        <w:tc>
          <w:tcPr>
            <w:tcW w:w="6409" w:type="dxa"/>
            <w:shd w:val="clear" w:color="auto" w:fill="auto"/>
          </w:tcPr>
          <w:p w14:paraId="12102F6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Lập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6588A8E">
                <v:shape id="_x0000_i1913" type="#_x0000_t75" style="width:14.25pt;height:14.25pt" o:ole="">
                  <v:imagedata r:id="rId1817" o:title=""/>
                </v:shape>
                <o:OLEObject Type="Embed" ProgID="Equation.DSMT4" ShapeID="_x0000_i1913" DrawAspect="Content" ObjectID="_1690173214" r:id="rId181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70" w:dyaOrig="330" w14:anchorId="7DC8297F">
                <v:shape id="_x0000_i1914" type="#_x0000_t75" style="width:86.25pt;height:14.25pt" o:ole="">
                  <v:imagedata r:id="rId1819" o:title=""/>
                </v:shape>
                <o:OLEObject Type="Embed" ProgID="Equation.DSMT4" ShapeID="_x0000_i1914" DrawAspect="Content" ObjectID="_1690173215" r:id="rId182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cắt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02ECEB05">
                <v:shape id="_x0000_i1915" type="#_x0000_t75" style="width:21.75pt;height:14.25pt" o:ole="">
                  <v:imagedata r:id="rId1821" o:title=""/>
                </v:shape>
                <o:OLEObject Type="Embed" ProgID="Equation.DSMT4" ShapeID="_x0000_i1915" DrawAspect="Content" ObjectID="_1690173216" r:id="rId182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5600D849">
                <v:shape id="_x0000_i1916" type="#_x0000_t75" style="width:21.75pt;height:14.25pt" o:ole="">
                  <v:imagedata r:id="rId1823" o:title=""/>
                </v:shape>
                <o:OLEObject Type="Embed" ProgID="Equation.DSMT4" ShapeID="_x0000_i1916" DrawAspect="Content" ObjectID="_1690173217" r:id="rId182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lần lượt tại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79764E92">
                <v:shape id="_x0000_i1917" type="#_x0000_t75" style="width:14.25pt;height:14.25pt" o:ole="">
                  <v:imagedata r:id="rId1825" o:title=""/>
                </v:shape>
                <o:OLEObject Type="Embed" ProgID="Equation.DSMT4" ShapeID="_x0000_i1917" DrawAspect="Content" ObjectID="_1690173218" r:id="rId182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AB13704">
                <v:shape id="_x0000_i1918" type="#_x0000_t75" style="width:14.25pt;height:14.25pt" o:ole="">
                  <v:imagedata r:id="rId1827" o:title=""/>
                </v:shape>
                <o:OLEObject Type="Embed" ProgID="Equation.DSMT4" ShapeID="_x0000_i1918" DrawAspect="Content" ObjectID="_1690173219" r:id="rId182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020" w:dyaOrig="360" w14:anchorId="0B987796">
                <v:shape id="_x0000_i1919" type="#_x0000_t75" style="width:50.25pt;height:21.75pt" o:ole="">
                  <v:imagedata r:id="rId1829" o:title=""/>
                </v:shape>
                <o:OLEObject Type="Embed" ProgID="Equation.DSMT4" ShapeID="_x0000_i1919" DrawAspect="Content" ObjectID="_1690173220" r:id="rId183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Một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33074E1">
                <v:shape id="_x0000_i1920" type="#_x0000_t75" style="width:14.25pt;height:14.25pt" o:ole="">
                  <v:imagedata r:id="rId1831" o:title=""/>
                </v:shape>
                <o:OLEObject Type="Embed" ProgID="Equation.DSMT4" ShapeID="_x0000_i1920" DrawAspect="Content" ObjectID="_1690173221" r:id="rId183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11F740D6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2500CF34">
                <v:shape id="_x0000_i1921" type="#_x0000_t75" style="width:1in;height:14.25pt" o:ole="">
                  <v:imagedata r:id="rId1833" o:title=""/>
                </v:shape>
                <o:OLEObject Type="Embed" ProgID="Equation.DSMT4" ShapeID="_x0000_i1921" DrawAspect="Content" ObjectID="_1690173222" r:id="rId1834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560" w:dyaOrig="330" w14:anchorId="2B19D449">
                <v:shape id="_x0000_i1922" type="#_x0000_t75" style="width:79.5pt;height:14.25pt" o:ole="">
                  <v:imagedata r:id="rId1835" o:title=""/>
                </v:shape>
                <o:OLEObject Type="Embed" ProgID="Equation.DSMT4" ShapeID="_x0000_i1922" DrawAspect="Content" ObjectID="_1690173223" r:id="rId1836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557F10FB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560" w:dyaOrig="330" w14:anchorId="18F1B88F">
                <v:shape id="_x0000_i1923" type="#_x0000_t75" style="width:79.5pt;height:14.25pt" o:ole="">
                  <v:imagedata r:id="rId1837" o:title=""/>
                </v:shape>
                <o:OLEObject Type="Embed" ProgID="Equation.DSMT4" ShapeID="_x0000_i1923" DrawAspect="Content" ObjectID="_1690173224" r:id="rId1838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color w:val="0000FF"/>
                <w:position w:val="-10"/>
                <w:sz w:val="24"/>
                <w:szCs w:val="24"/>
              </w:rPr>
              <w:object w:dxaOrig="1590" w:dyaOrig="330" w14:anchorId="0C41F6BB">
                <v:shape id="_x0000_i1924" type="#_x0000_t75" style="width:79.5pt;height:14.25pt" o:ole="">
                  <v:imagedata r:id="rId1839" o:title=""/>
                </v:shape>
                <o:OLEObject Type="Embed" ProgID="Equation.DSMT4" ShapeID="_x0000_i1924" DrawAspect="Content" ObjectID="_1690173225" r:id="rId1840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6BB52B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B60EEA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4DFE5B71" w14:textId="77777777" w:rsidTr="008571B5">
        <w:tc>
          <w:tcPr>
            <w:tcW w:w="6409" w:type="dxa"/>
            <w:shd w:val="clear" w:color="auto" w:fill="auto"/>
          </w:tcPr>
          <w:p w14:paraId="1BC52E5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ba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00" w:dyaOrig="360" w14:anchorId="59A320ED">
                <v:shape id="_x0000_i1925" type="#_x0000_t75" style="width:93.75pt;height:21.75pt" o:ole="">
                  <v:imagedata r:id="rId1841" o:title=""/>
                </v:shape>
                <o:OLEObject Type="Embed" ProgID="Equation.DSMT4" ShapeID="_x0000_i1925" DrawAspect="Content" ObjectID="_1690173226" r:id="rId184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60" w:dyaOrig="360" w14:anchorId="6232F864">
                <v:shape id="_x0000_i1926" type="#_x0000_t75" style="width:93.75pt;height:21.75pt" o:ole="">
                  <v:imagedata r:id="rId1843" o:title=""/>
                </v:shape>
                <o:OLEObject Type="Embed" ProgID="Equation.DSMT4" ShapeID="_x0000_i1926" DrawAspect="Content" ObjectID="_1690173227" r:id="rId184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785" w:dyaOrig="360" w14:anchorId="586FFB6E">
                <v:shape id="_x0000_i1927" type="#_x0000_t75" style="width:86.25pt;height:21.75pt" o:ole="">
                  <v:imagedata r:id="rId1845" o:title=""/>
                </v:shape>
                <o:OLEObject Type="Embed" ProgID="Equation.DSMT4" ShapeID="_x0000_i1927" DrawAspect="Content" ObjectID="_1690173228" r:id="rId184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B0D8267">
                <v:shape id="_x0000_i1928" type="#_x0000_t75" style="width:14.25pt;height:14.25pt" o:ole="">
                  <v:imagedata r:id="rId1847" o:title=""/>
                </v:shape>
                <o:OLEObject Type="Embed" ProgID="Equation.DSMT4" ShapeID="_x0000_i1928" DrawAspect="Content" ObjectID="_1690173229" r:id="rId184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giao điểm của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0" w:dyaOrig="360" w14:anchorId="30508249">
                <v:shape id="_x0000_i1929" type="#_x0000_t75" style="width:14.25pt;height:21.75pt" o:ole="">
                  <v:imagedata r:id="rId1849" o:title=""/>
                </v:shape>
                <o:OLEObject Type="Embed" ProgID="Equation.DSMT4" ShapeID="_x0000_i1929" DrawAspect="Content" ObjectID="_1690173230" r:id="rId185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85" w:dyaOrig="360" w14:anchorId="1BA2EE55">
                <v:shape id="_x0000_i1930" type="#_x0000_t75" style="width:14.25pt;height:21.75pt" o:ole="">
                  <v:imagedata r:id="rId1851" o:title=""/>
                </v:shape>
                <o:OLEObject Type="Embed" ProgID="Equation.DSMT4" ShapeID="_x0000_i1930" DrawAspect="Content" ObjectID="_1690173231" r:id="rId185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85" w:dyaOrig="360" w14:anchorId="549DF51D">
                <v:shape id="_x0000_i1931" type="#_x0000_t75" style="width:14.25pt;height:21.75pt" o:ole="">
                  <v:imagedata r:id="rId1853" o:title=""/>
                </v:shape>
                <o:OLEObject Type="Embed" ProgID="Equation.DSMT4" ShapeID="_x0000_i1931" DrawAspect="Content" ObjectID="_1690173232" r:id="rId185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8FF22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4AD14941">
                <v:shape id="_x0000_i1932" type="#_x0000_t75" style="width:93.75pt;height:14.25pt" o:ole="">
                  <v:imagedata r:id="rId1855" o:title=""/>
                </v:shape>
                <o:OLEObject Type="Embed" ProgID="Equation.DSMT4" ShapeID="_x0000_i1932" DrawAspect="Content" ObjectID="_1690173233" r:id="rId185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59F415C8">
                <v:shape id="_x0000_i1933" type="#_x0000_t75" style="width:93.75pt;height:14.25pt" o:ole="">
                  <v:imagedata r:id="rId1857" o:title=""/>
                </v:shape>
                <o:OLEObject Type="Embed" ProgID="Equation.DSMT4" ShapeID="_x0000_i1933" DrawAspect="Content" ObjectID="_1690173234" r:id="rId185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49E2F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03F48B54">
                <v:shape id="_x0000_i1934" type="#_x0000_t75" style="width:93.75pt;height:14.25pt" o:ole="">
                  <v:imagedata r:id="rId1859" o:title=""/>
                </v:shape>
                <o:OLEObject Type="Embed" ProgID="Equation.DSMT4" ShapeID="_x0000_i1934" DrawAspect="Content" ObjectID="_1690173235" r:id="rId186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5791B7AF">
                <v:shape id="_x0000_i1935" type="#_x0000_t75" style="width:93.75pt;height:14.25pt" o:ole="">
                  <v:imagedata r:id="rId1861" o:title=""/>
                </v:shape>
                <o:OLEObject Type="Embed" ProgID="Equation.DSMT4" ShapeID="_x0000_i1935" DrawAspect="Content" ObjectID="_1690173236" r:id="rId186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94F01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68CAFAA4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415E376" w14:textId="77777777" w:rsidTr="008571B5">
        <w:tc>
          <w:tcPr>
            <w:tcW w:w="6409" w:type="dxa"/>
            <w:shd w:val="clear" w:color="auto" w:fill="auto"/>
          </w:tcPr>
          <w:p w14:paraId="3206CD2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22:</w: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</w:t>
            </w:r>
            <w:r w:rsidRPr="007C1EE8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0C4087D3">
                <v:shape id="_x0000_i1936" type="#_x0000_t75" style="width:7.5pt;height:14.25pt" o:ole="">
                  <v:imagedata r:id="rId1863" o:title=""/>
                </v:shape>
                <o:OLEObject Type="Embed" ProgID="Equation.DSMT4" ShapeID="_x0000_i1936" DrawAspect="Content" ObjectID="_1690173237" r:id="rId186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đường thẳng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65" w:dyaOrig="405" w14:anchorId="22A75590">
                <v:shape id="_x0000_i1937" type="#_x0000_t75" style="width:21.75pt;height:21.75pt" o:ole="">
                  <v:imagedata r:id="rId1865" o:title=""/>
                </v:shape>
                <o:OLEObject Type="Embed" ProgID="Equation.DSMT4" ShapeID="_x0000_i1937" DrawAspect="Content" ObjectID="_1690173238" r:id="rId186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: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15" w14:anchorId="088A39BA">
                <v:shape id="_x0000_i1938" type="#_x0000_t75" style="width:1in;height:14.25pt" o:ole="">
                  <v:imagedata r:id="rId1867" o:title=""/>
                </v:shape>
                <o:OLEObject Type="Embed" ProgID="Equation.DSMT4" ShapeID="_x0000_i1938" DrawAspect="Content" ObjectID="_1690173239" r:id="rId186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80" w:dyaOrig="405" w14:anchorId="39D541D4">
                <v:shape id="_x0000_i1939" type="#_x0000_t75" style="width:21.75pt;height:21.75pt" o:ole="">
                  <v:imagedata r:id="rId1869" o:title=""/>
                </v:shape>
                <o:OLEObject Type="Embed" ProgID="Equation.DSMT4" ShapeID="_x0000_i1939" DrawAspect="Content" ObjectID="_1690173240" r:id="rId187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: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15" w14:anchorId="454B30C4">
                <v:shape id="_x0000_i1940" type="#_x0000_t75" style="width:1in;height:14.25pt" o:ole="">
                  <v:imagedata r:id="rId1871" o:title=""/>
                </v:shape>
                <o:OLEObject Type="Embed" ProgID="Equation.DSMT4" ShapeID="_x0000_i1940" DrawAspect="Content" ObjectID="_1690173241" r:id="rId187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80" w:dyaOrig="405" w14:anchorId="709AA55E">
                <v:shape id="_x0000_i1941" type="#_x0000_t75" style="width:21.75pt;height:21.75pt" o:ole="">
                  <v:imagedata r:id="rId1873" o:title=""/>
                </v:shape>
                <o:OLEObject Type="Embed" ProgID="Equation.DSMT4" ShapeID="_x0000_i1941" DrawAspect="Content" ObjectID="_1690173242" r:id="rId187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: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25" w:dyaOrig="315" w14:anchorId="77C70300">
                <v:shape id="_x0000_i1942" type="#_x0000_t75" style="width:1in;height:14.25pt" o:ole="">
                  <v:imagedata r:id="rId1875" o:title=""/>
                </v:shape>
                <o:OLEObject Type="Embed" ProgID="Equation.DSMT4" ShapeID="_x0000_i1942" DrawAspect="Content" ObjectID="_1690173243" r:id="rId187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Viết phương trình đường thẳng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05" w:dyaOrig="405" w14:anchorId="28CB20F2">
                <v:shape id="_x0000_i1943" type="#_x0000_t75" style="width:21.75pt;height:21.75pt" o:ole="">
                  <v:imagedata r:id="rId1877" o:title=""/>
                </v:shape>
                <o:OLEObject Type="Embed" ProgID="Equation.DSMT4" ShapeID="_x0000_i1943" DrawAspect="Content" ObjectID="_1690173244" r:id="rId187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giao điểm của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65" w:dyaOrig="405" w14:anchorId="13BBA6D4">
                <v:shape id="_x0000_i1944" type="#_x0000_t75" style="width:21.75pt;height:21.75pt" o:ole="">
                  <v:imagedata r:id="rId1879" o:title=""/>
                </v:shape>
                <o:OLEObject Type="Embed" ProgID="Equation.DSMT4" ShapeID="_x0000_i1944" DrawAspect="Content" ObjectID="_1690173245" r:id="rId188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80" w:dyaOrig="405" w14:anchorId="20FBCE5C">
                <v:shape id="_x0000_i1945" type="#_x0000_t75" style="width:21.75pt;height:21.75pt" o:ole="">
                  <v:imagedata r:id="rId1881" o:title=""/>
                </v:shape>
                <o:OLEObject Type="Embed" ProgID="Equation.DSMT4" ShapeID="_x0000_i1945" DrawAspect="Content" ObjectID="_1690173246" r:id="rId188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và song song với </w:t>
            </w:r>
            <w:r w:rsidRPr="007C1EE8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80" w:dyaOrig="405" w14:anchorId="772873DD">
                <v:shape id="_x0000_i1946" type="#_x0000_t75" style="width:21.75pt;height:21.75pt" o:ole="">
                  <v:imagedata r:id="rId1883" o:title=""/>
                </v:shape>
                <o:OLEObject Type="Embed" ProgID="Equation.DSMT4" ShapeID="_x0000_i1946" DrawAspect="Content" ObjectID="_1690173247" r:id="rId188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49FA09F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815" w:dyaOrig="315" w14:anchorId="65F1DA52">
                <v:shape id="_x0000_i1947" type="#_x0000_t75" style="width:93.75pt;height:14.25pt" o:ole="">
                  <v:imagedata r:id="rId1885" o:title=""/>
                </v:shape>
                <o:OLEObject Type="Embed" ProgID="Equation.DSMT4" ShapeID="_x0000_i1947" DrawAspect="Content" ObjectID="_1690173248" r:id="rId188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815" w:dyaOrig="315" w14:anchorId="0A517181">
                <v:shape id="_x0000_i1948" type="#_x0000_t75" style="width:93.75pt;height:14.25pt" o:ole="">
                  <v:imagedata r:id="rId1887" o:title=""/>
                </v:shape>
                <o:OLEObject Type="Embed" ProgID="Equation.DSMT4" ShapeID="_x0000_i1948" DrawAspect="Content" ObjectID="_1690173249" r:id="rId188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185E3C8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815" w:dyaOrig="315" w14:anchorId="717C230C">
                <v:shape id="_x0000_i1949" type="#_x0000_t75" style="width:93.75pt;height:14.25pt" o:ole="">
                  <v:imagedata r:id="rId1889" o:title=""/>
                </v:shape>
                <o:OLEObject Type="Embed" ProgID="Equation.DSMT4" ShapeID="_x0000_i1949" DrawAspect="Content" ObjectID="_1690173250" r:id="rId189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815" w:dyaOrig="315" w14:anchorId="4259849C">
                <v:shape id="_x0000_i1950" type="#_x0000_t75" style="width:93.75pt;height:14.25pt" o:ole="">
                  <v:imagedata r:id="rId1891" o:title=""/>
                </v:shape>
                <o:OLEObject Type="Embed" ProgID="Equation.DSMT4" ShapeID="_x0000_i1950" DrawAspect="Content" ObjectID="_1690173251" r:id="rId189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7244C60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36EFE1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3C386EF" w14:textId="77777777" w:rsidTr="008571B5">
        <w:tc>
          <w:tcPr>
            <w:tcW w:w="6409" w:type="dxa"/>
            <w:shd w:val="clear" w:color="auto" w:fill="auto"/>
          </w:tcPr>
          <w:p w14:paraId="36C4076D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F413B3F">
                <v:shape id="_x0000_i1951" type="#_x0000_t75" style="width:7.5pt;height:14.25pt" o:ole="">
                  <v:imagedata r:id="rId1893" o:title=""/>
                </v:shape>
                <o:OLEObject Type="Embed" ProgID="Equation.DSMT4" ShapeID="_x0000_i1951" DrawAspect="Content" ObjectID="_1690173252" r:id="rId189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255" w:dyaOrig="405" w14:anchorId="048AD348">
                <v:shape id="_x0000_i1952" type="#_x0000_t75" style="width:309.75pt;height:21.75pt" o:ole="">
                  <v:imagedata r:id="rId1895" o:title=""/>
                </v:shape>
                <o:OLEObject Type="Embed" ProgID="Equation.DSMT4" ShapeID="_x0000_i1952" DrawAspect="Content" ObjectID="_1690173253" r:id="rId189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Viêt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5CD81A24">
                <v:shape id="_x0000_i1953" type="#_x0000_t75" style="width:21.75pt;height:21.75pt" o:ole="">
                  <v:imagedata r:id="rId1897" o:title=""/>
                </v:shape>
                <o:OLEObject Type="Embed" ProgID="Equation.DSMT4" ShapeID="_x0000_i1953" DrawAspect="Content" ObjectID="_1690173254" r:id="rId189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giao điểm của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696FBEA0">
                <v:shape id="_x0000_i1954" type="#_x0000_t75" style="width:57.75pt;height:21.75pt" o:ole="">
                  <v:imagedata r:id="rId1899" o:title=""/>
                </v:shape>
                <o:OLEObject Type="Embed" ProgID="Equation.DSMT4" ShapeID="_x0000_i1954" DrawAspect="Content" ObjectID="_1690173255" r:id="rId190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7EF1015F">
                <v:shape id="_x0000_i1955" type="#_x0000_t75" style="width:28.5pt;height:21.75pt" o:ole="">
                  <v:imagedata r:id="rId1901" o:title=""/>
                </v:shape>
                <o:OLEObject Type="Embed" ProgID="Equation.DSMT4" ShapeID="_x0000_i1955" DrawAspect="Content" ObjectID="_1690173256" r:id="rId1902"/>
              </w:object>
            </w:r>
          </w:p>
          <w:p w14:paraId="195DA71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7ECEA660">
                <v:shape id="_x0000_i1956" type="#_x0000_t75" style="width:93.75pt;height:14.25pt" o:ole="">
                  <v:imagedata r:id="rId1903" o:title=""/>
                </v:shape>
                <o:OLEObject Type="Embed" ProgID="Equation.DSMT4" ShapeID="_x0000_i1956" DrawAspect="Content" ObjectID="_1690173257" r:id="rId190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15" w14:anchorId="58D19D4C">
                <v:shape id="_x0000_i1957" type="#_x0000_t75" style="width:93.75pt;height:14.25pt" o:ole="">
                  <v:imagedata r:id="rId1905" o:title=""/>
                </v:shape>
                <o:OLEObject Type="Embed" ProgID="Equation.DSMT4" ShapeID="_x0000_i1957" DrawAspect="Content" ObjectID="_1690173258" r:id="rId190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E08DB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7C8C4027">
                <v:shape id="_x0000_i1958" type="#_x0000_t75" style="width:93.75pt;height:14.25pt" o:ole="">
                  <v:imagedata r:id="rId1907" o:title=""/>
                </v:shape>
                <o:OLEObject Type="Embed" ProgID="Equation.DSMT4" ShapeID="_x0000_i1958" DrawAspect="Content" ObjectID="_1690173259" r:id="rId190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2B860650">
                <v:shape id="_x0000_i1959" type="#_x0000_t75" style="width:93.75pt;height:14.25pt" o:ole="">
                  <v:imagedata r:id="rId1909" o:title=""/>
                </v:shape>
                <o:OLEObject Type="Embed" ProgID="Equation.DSMT4" ShapeID="_x0000_i1959" DrawAspect="Content" ObjectID="_1690173260" r:id="rId191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A9E70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26108B7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5AE0CAB5" w14:textId="77777777" w:rsidTr="008571B5">
        <w:tc>
          <w:tcPr>
            <w:tcW w:w="6409" w:type="dxa"/>
            <w:shd w:val="clear" w:color="auto" w:fill="auto"/>
          </w:tcPr>
          <w:p w14:paraId="5F1C60D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FAD0580">
                <v:shape id="_x0000_i1960" type="#_x0000_t75" style="width:21.75pt;height:14.25pt" o:ole="">
                  <v:imagedata r:id="rId1911" o:title=""/>
                </v:shape>
                <o:OLEObject Type="Embed" ProgID="Equation.DSMT4" ShapeID="_x0000_i1960" DrawAspect="Content" ObjectID="_1690173261" r:id="rId191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BB8E28E">
                <v:shape id="_x0000_i1961" type="#_x0000_t75" style="width:36pt;height:14.25pt" o:ole="">
                  <v:imagedata r:id="rId1913" o:title=""/>
                </v:shape>
                <o:OLEObject Type="Embed" ProgID="Equation.DSMT4" ShapeID="_x0000_i1961" DrawAspect="Content" ObjectID="_1690173262" r:id="rId191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3ED8405F">
                <v:shape id="_x0000_i1962" type="#_x0000_t75" style="width:93.75pt;height:14.25pt" o:ole="">
                  <v:imagedata r:id="rId1915" o:title=""/>
                </v:shape>
                <o:OLEObject Type="Embed" ProgID="Equation.DSMT4" ShapeID="_x0000_i1962" DrawAspect="Content" ObjectID="_1690173263" r:id="rId191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15" w14:anchorId="092A4DBD">
                <v:shape id="_x0000_i1963" type="#_x0000_t75" style="width:93.75pt;height:14.25pt" o:ole="">
                  <v:imagedata r:id="rId1917" o:title=""/>
                </v:shape>
                <o:OLEObject Type="Embed" ProgID="Equation.DSMT4" ShapeID="_x0000_i1963" DrawAspect="Content" ObjectID="_1690173264" r:id="rId191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36F4FB3E">
                <v:shape id="_x0000_i1964" type="#_x0000_t75" style="width:43.5pt;height:21.75pt" o:ole="">
                  <v:imagedata r:id="rId1919" o:title=""/>
                </v:shape>
                <o:OLEObject Type="Embed" ProgID="Equation.DSMT4" ShapeID="_x0000_i1964" DrawAspect="Content" ObjectID="_1690173265" r:id="rId192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6F573A1C">
                <v:shape id="_x0000_i1965" type="#_x0000_t75" style="width:21.75pt;height:14.25pt" o:ole="">
                  <v:imagedata r:id="rId1921" o:title=""/>
                </v:shape>
                <o:OLEObject Type="Embed" ProgID="Equation.DSMT4" ShapeID="_x0000_i1965" DrawAspect="Content" ObjectID="_1690173266" r:id="rId192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cạnh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05D340B">
                <v:shape id="_x0000_i1966" type="#_x0000_t75" style="width:21.75pt;height:14.25pt" o:ole="">
                  <v:imagedata r:id="rId1923" o:title=""/>
                </v:shape>
                <o:OLEObject Type="Embed" ProgID="Equation.DSMT4" ShapeID="_x0000_i1966" DrawAspect="Content" ObjectID="_1690173267" r:id="rId192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dạng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00" w:dyaOrig="315" w14:anchorId="12A244D1">
                <v:shape id="_x0000_i1967" type="#_x0000_t75" style="width:1in;height:14.25pt" o:ole="">
                  <v:imagedata r:id="rId1925" o:title=""/>
                </v:shape>
                <o:OLEObject Type="Embed" ProgID="Equation.DSMT4" ShapeID="_x0000_i1967" DrawAspect="Content" ObjectID="_1690173268" r:id="rId192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15" w14:anchorId="7636CFF4">
                <v:shape id="_x0000_i1968" type="#_x0000_t75" style="width:57.75pt;height:14.25pt" o:ole="">
                  <v:imagedata r:id="rId1927" o:title=""/>
                </v:shape>
                <o:OLEObject Type="Embed" ProgID="Equation.DSMT4" ShapeID="_x0000_i1968" DrawAspect="Content" ObjectID="_1690173269" r:id="rId1928"/>
              </w:objec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5EBB9555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615" w:dyaOrig="255" w14:anchorId="2FD4BD88">
                <v:shape id="_x0000_i1969" type="#_x0000_t75" style="width:28.5pt;height:14.25pt" o:ole="">
                  <v:imagedata r:id="rId1929" o:title=""/>
                </v:shape>
                <o:OLEObject Type="Embed" ProgID="Equation.DSMT4" ShapeID="_x0000_i1969" DrawAspect="Content" ObjectID="_1690173270" r:id="rId193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0F77DA0F">
                <v:shape id="_x0000_i1970" type="#_x0000_t75" style="width:36pt;height:14.25pt" o:ole="">
                  <v:imagedata r:id="rId1931" o:title=""/>
                </v:shape>
                <o:OLEObject Type="Embed" ProgID="Equation.DSMT4" ShapeID="_x0000_i1970" DrawAspect="Content" ObjectID="_1690173271" r:id="rId1932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03F52827">
                <v:shape id="_x0000_i1971" type="#_x0000_t75" style="width:36pt;height:14.25pt" o:ole="">
                  <v:imagedata r:id="rId1933" o:title=""/>
                </v:shape>
                <o:OLEObject Type="Embed" ProgID="Equation.DSMT4" ShapeID="_x0000_i1971" DrawAspect="Content" ObjectID="_1690173272" r:id="rId193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85" w14:anchorId="6F120435">
                <v:shape id="_x0000_i1972" type="#_x0000_t75" style="width:28.5pt;height:14.25pt" o:ole="">
                  <v:imagedata r:id="rId1935" o:title=""/>
                </v:shape>
                <o:OLEObject Type="Embed" ProgID="Equation.DSMT4" ShapeID="_x0000_i1972" DrawAspect="Content" ObjectID="_1690173273" r:id="rId193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5CC26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A9BED0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3AB56DC9" w14:textId="0AAEC094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C6D0C21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B6AFBEC" wp14:editId="23394E41">
                <wp:extent cx="6547104" cy="1326671"/>
                <wp:effectExtent l="0" t="19050" r="25400" b="26035"/>
                <wp:docPr id="1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26671"/>
                          <a:chOff x="34611" y="0"/>
                          <a:chExt cx="6547104" cy="1325089"/>
                        </a:xfrm>
                      </wpg:grpSpPr>
                      <wps:wsp>
                        <wps:cNvPr id="14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88"/>
                            <a:ext cx="6547104" cy="104630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D12FB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0ADF7F4" w14:textId="2CFBDA32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4EE8A01" w14:textId="2126FE57" w:rsidR="0054465F" w:rsidRPr="008D1FCB" w:rsidRDefault="008D1FCB" w:rsidP="00D83BB6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1FC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kiến thức liên quan đến góc, khoảng cách và diện tích tam giác,…</w:t>
                              </w:r>
                            </w:p>
                            <w:p w14:paraId="5D0E448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766BBE5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B42E80F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0CD2CD7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42" name="Group 142"/>
                        <wpg:cNvGrpSpPr/>
                        <wpg:grpSpPr>
                          <a:xfrm>
                            <a:off x="150812" y="0"/>
                            <a:ext cx="5956794" cy="571533"/>
                            <a:chOff x="150812" y="0"/>
                            <a:chExt cx="5957148" cy="571533"/>
                          </a:xfrm>
                        </wpg:grpSpPr>
                        <wpg:grpSp>
                          <wpg:cNvPr id="143" name="Group 143"/>
                          <wpg:cNvGrpSpPr/>
                          <wpg:grpSpPr>
                            <a:xfrm>
                              <a:off x="150812" y="0"/>
                              <a:ext cx="5957148" cy="485775"/>
                              <a:chOff x="150812" y="0"/>
                              <a:chExt cx="5957148" cy="485775"/>
                            </a:xfrm>
                          </wpg:grpSpPr>
                          <wpg:grpSp>
                            <wpg:cNvPr id="144" name="Group 144"/>
                            <wpg:cNvGrpSpPr/>
                            <wpg:grpSpPr>
                              <a:xfrm>
                                <a:off x="184087" y="0"/>
                                <a:ext cx="5923873" cy="485775"/>
                                <a:chOff x="184087" y="0"/>
                                <a:chExt cx="5923873" cy="485775"/>
                              </a:xfrm>
                            </wpg:grpSpPr>
                            <wps:wsp>
                              <wps:cNvPr id="145" name="Rectangle: Single Corner Snipped 145"/>
                              <wps:cNvSpPr/>
                              <wps:spPr>
                                <a:xfrm>
                                  <a:off x="184087" y="38066"/>
                                  <a:ext cx="592387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46" name="Group 146"/>
                              <wpg:cNvGrpSpPr/>
                              <wpg:grpSpPr>
                                <a:xfrm>
                                  <a:off x="1502180" y="0"/>
                                  <a:ext cx="4494264" cy="485775"/>
                                  <a:chOff x="1502180" y="0"/>
                                  <a:chExt cx="4494264" cy="485775"/>
                                </a:xfrm>
                              </wpg:grpSpPr>
                              <wpg:grpSp>
                                <wpg:cNvPr id="147" name="Group 147"/>
                                <wpg:cNvGrpSpPr/>
                                <wpg:grpSpPr>
                                  <a:xfrm>
                                    <a:off x="1611714" y="104387"/>
                                    <a:ext cx="4384730" cy="369570"/>
                                    <a:chOff x="1611714" y="104387"/>
                                    <a:chExt cx="4384730" cy="369570"/>
                                  </a:xfrm>
                                </wpg:grpSpPr>
                                <wps:wsp>
                                  <wps:cNvPr id="148" name="Arrow: Chevron 148"/>
                                  <wps:cNvSpPr/>
                                  <wps:spPr>
                                    <a:xfrm>
                                      <a:off x="1761122" y="105095"/>
                                      <a:ext cx="4235322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7960683" w14:textId="27B1EA47" w:rsidR="00007F50" w:rsidRPr="0054465F" w:rsidRDefault="0054465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4465F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Viết PTĐT liên quan đến góc, khoảng cách, diện tích,…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9" name="Group 14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0" name="Freeform: Shape 15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5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9B7B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52" name="Group 15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53" name="Freeform: Shape 15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64" name="Group 16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65" name="Flowchart: Preparation 16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6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8EE8C8E" w14:textId="64D5F8CE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</w:t>
                                  </w:r>
                                  <w:r w:rsidR="0054465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6AFBEC" id="_x0000_s1210" style="width:515.5pt;height:104.45pt;mso-position-horizontal-relative:char;mso-position-vertical-relative:line" coordorigin="346" coordsize="65471,13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">
                <v:shape id="Rectangle: Diagonal Corners Rounded 1" o:spid="_x0000_s1211" style="position:absolute;left:346;top:2787;width:65471;height:1046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5229;6547104,1036393;6532329,1046301;112179,1046301;0,971072;0,9908;14775,0" o:connectangles="0,0,0,0,0,0,0,0,0" textboxrect="0,0,6435090,1533525"/>
                  <v:textbox>
                    <w:txbxContent>
                      <w:p w14:paraId="3F5D12FB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0ADF7F4" w14:textId="2CFBDA32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4EE8A01" w14:textId="2126FE57" w:rsidR="0054465F" w:rsidRPr="008D1FCB" w:rsidRDefault="008D1FCB" w:rsidP="00D83BB6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D1FC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kiến thức liên quan đến góc, khoảng cách và diện tích tam giác,…</w:t>
                        </w:r>
                      </w:p>
                      <w:p w14:paraId="5D0E448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766BBE5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B42E80F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0CD2CD7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42" o:spid="_x0000_s1212" style="position:absolute;left:1508;width:59568;height:5715" coordorigin="1508" coordsize="595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group id="Group 143" o:spid="_x0000_s1213" style="position:absolute;left:1508;width:59571;height:4857" coordorigin="1508" coordsize="59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  <v:group id="Group 144" o:spid="_x0000_s1214" style="position:absolute;left:1840;width:59239;height:4857" coordorigin="1840" coordsize="592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    <v:shape id="Rectangle: Single Corner Snipped 145" o:spid="_x0000_s1215" style="position:absolute;left:1840;top:380;width:59239;height:4476;visibility:visible;mso-wrap-style:square;v-text-anchor:middle" coordsize="592387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" path="m,l5769149,r154724,154724l5923873,447554,,447554,,xe" fillcolor="#f0def6" stroked="f" strokeweight="1.25pt">
                        <v:fill r:id="rId349" o:title="" color2="#fffff7" type="pattern"/>
                        <v:path arrowok="t" o:connecttype="custom" o:connectlocs="0,0;5769149,0;5923873,154724;5923873,447554;0,447554;0,0" o:connectangles="0,0,0,0,0,0"/>
                      </v:shape>
                      <v:group id="Group 146" o:spid="_x0000_s1216" style="position:absolute;left:15021;width:44943;height:4857" coordorigin="15021" coordsize="449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    <v:group id="Group 147" o:spid="_x0000_s1217" style="position:absolute;left:16117;top:1043;width:43847;height:3696" coordorigin="16117,1043" coordsize="4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    <v:shape id="Arrow: Chevron 148" o:spid="_x0000_s1218" type="#_x0000_t55" style="position:absolute;left:17611;top:1050;width:4235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" adj="21270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7960683" w14:textId="27B1EA47" w:rsidR="00007F50" w:rsidRPr="0054465F" w:rsidRDefault="0054465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4465F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  <w:sz w:val="24"/>
                                      <w:szCs w:val="24"/>
                                    </w:rPr>
                                    <w:t>Viết PTĐT liên quan đến góc, khoảng cách, diện tích,…</w:t>
                                  </w:r>
                                </w:p>
                              </w:txbxContent>
                            </v:textbox>
                          </v:shape>
                          <v:group id="Group 149" o:spid="_x0000_s121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        <v:shape id="Freeform: Shape 150" o:spid="_x0000_s122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2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Vm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" filled="f" stroked="f">
                              <v:textbox>
                                <w:txbxContent>
                                  <w:p w14:paraId="289B7B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52" o:spid="_x0000_s122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    <v:shape id="Freeform: Shape 153" o:spid="_x0000_s122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22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22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64" o:spid="_x0000_s122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Flowchart: Preparation 165" o:spid="_x0000_s122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2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38EE8C8E" w14:textId="64D5F8CE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</w:t>
                            </w:r>
                            <w:r w:rsidR="0054465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E773CF6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634DE69" w14:textId="77777777" w:rsidR="008D1FCB" w:rsidRPr="004568FC" w:rsidRDefault="008D1FCB" w:rsidP="008D1FCB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30" w14:anchorId="57AF6845">
          <v:shape id="_x0000_i1973" type="#_x0000_t75" style="width:21.75pt;height:14.25pt" o:ole="">
            <v:imagedata r:id="rId1937" o:title=""/>
          </v:shape>
          <o:OLEObject Type="Embed" ProgID="Equation.DSMT4" ShapeID="_x0000_i1973" DrawAspect="Content" ObjectID="_1690173274" r:id="rId1938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140" w:dyaOrig="405" w14:anchorId="7F3FFB4D">
          <v:shape id="_x0000_i1974" type="#_x0000_t75" style="width:57.75pt;height:21.75pt" o:ole="">
            <v:imagedata r:id="rId1939" o:title=""/>
          </v:shape>
          <o:OLEObject Type="Embed" ProgID="Equation.DSMT4" ShapeID="_x0000_i1974" DrawAspect="Content" ObjectID="_1690173275" r:id="rId19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5498A9D0">
          <v:shape id="_x0000_i1975" type="#_x0000_t75" style="width:14.25pt;height:14.25pt" o:ole="">
            <v:imagedata r:id="rId1941" o:title=""/>
          </v:shape>
          <o:OLEObject Type="Embed" ProgID="Equation.DSMT4" ShapeID="_x0000_i1975" DrawAspect="Content" ObjectID="_1690173276" r:id="rId1942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là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330" w:dyaOrig="270" w14:anchorId="7FB77FAD">
          <v:shape id="_x0000_i1976" type="#_x0000_t75" style="width:14.25pt;height:14.25pt" o:ole="">
            <v:imagedata r:id="rId1943" o:title=""/>
          </v:shape>
          <o:OLEObject Type="Embed" ProgID="Equation.DSMT4" ShapeID="_x0000_i1976" DrawAspect="Content" ObjectID="_1690173277" r:id="rId1944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cắt các tia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360" w:dyaOrig="285" w14:anchorId="3DAA1E5D">
          <v:shape id="_x0000_i1977" type="#_x0000_t75" style="width:21.75pt;height:14.25pt" o:ole="">
            <v:imagedata r:id="rId1945" o:title=""/>
          </v:shape>
          <o:OLEObject Type="Embed" ProgID="Equation.DSMT4" ShapeID="_x0000_i1977" DrawAspect="Content" ObjectID="_1690173278" r:id="rId19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360" w:dyaOrig="330" w14:anchorId="425B9BD8">
          <v:shape id="_x0000_i1978" type="#_x0000_t75" style="width:21.75pt;height:14.25pt" o:ole="">
            <v:imagedata r:id="rId1947" o:title=""/>
          </v:shape>
          <o:OLEObject Type="Embed" ProgID="Equation.DSMT4" ShapeID="_x0000_i1978" DrawAspect="Content" ObjectID="_1690173279" r:id="rId19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4F7680F0">
          <v:shape id="_x0000_i1979" type="#_x0000_t75" style="width:14.25pt;height:14.25pt" o:ole="">
            <v:imagedata r:id="rId1949" o:title=""/>
          </v:shape>
          <o:OLEObject Type="Embed" ProgID="Equation.DSMT4" ShapeID="_x0000_i1979" DrawAspect="Content" ObjectID="_1690173280" r:id="rId1950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103D5E5E">
          <v:shape id="_x0000_i1980" type="#_x0000_t75" style="width:14.25pt;height:14.25pt" o:ole="">
            <v:imagedata r:id="rId1951" o:title=""/>
          </v:shape>
          <o:OLEObject Type="Embed" ProgID="Equation.DSMT4" ShapeID="_x0000_i1980" DrawAspect="Content" ObjectID="_1690173281" r:id="rId19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705" w:dyaOrig="285" w14:anchorId="1D59F432">
          <v:shape id="_x0000_i1981" type="#_x0000_t75" style="width:36pt;height:14.25pt" o:ole="">
            <v:imagedata r:id="rId1953" o:title=""/>
          </v:shape>
          <o:OLEObject Type="Embed" ProgID="Equation.DSMT4" ShapeID="_x0000_i1981" DrawAspect="Content" ObjectID="_1690173282" r:id="rId1954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cân. Viết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EF9F6E9">
          <v:shape id="_x0000_i1982" type="#_x0000_t75" style="width:14.25pt;height:14.25pt" o:ole="">
            <v:imagedata r:id="rId1955" o:title=""/>
          </v:shape>
          <o:OLEObject Type="Embed" ProgID="Equation.DSMT4" ShapeID="_x0000_i1982" DrawAspect="Content" ObjectID="_1690173283" r:id="rId195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4548F2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76820CD4">
          <v:shape id="_x0000_i1983" type="#_x0000_t75" style="width:64.5pt;height:14.25pt" o:ole="">
            <v:imagedata r:id="rId1957" o:title=""/>
          </v:shape>
          <o:OLEObject Type="Embed" ProgID="Equation.DSMT4" ShapeID="_x0000_i1983" DrawAspect="Content" ObjectID="_1690173284" r:id="rId19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76330617">
          <v:shape id="_x0000_i1984" type="#_x0000_t75" style="width:57.75pt;height:14.25pt" o:ole="">
            <v:imagedata r:id="rId1959" o:title=""/>
          </v:shape>
          <o:OLEObject Type="Embed" ProgID="Equation.DSMT4" ShapeID="_x0000_i1984" DrawAspect="Content" ObjectID="_1690173285" r:id="rId196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1E7DA1E9">
          <v:shape id="_x0000_i1985" type="#_x0000_t75" style="width:57.75pt;height:14.25pt" o:ole="">
            <v:imagedata r:id="rId1961" o:title=""/>
          </v:shape>
          <o:OLEObject Type="Embed" ProgID="Equation.DSMT4" ShapeID="_x0000_i1985" DrawAspect="Content" ObjectID="_1690173286" r:id="rId19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54B91D5E">
          <v:shape id="_x0000_i1986" type="#_x0000_t75" style="width:64.5pt;height:14.25pt" o:ole="">
            <v:imagedata r:id="rId1963" o:title=""/>
          </v:shape>
          <o:OLEObject Type="Embed" ProgID="Equation.DSMT4" ShapeID="_x0000_i1986" DrawAspect="Content" ObjectID="_1690173287" r:id="rId19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0C4DD9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291340D2" w14:textId="77777777" w:rsidR="008D1FCB" w:rsidRPr="004568FC" w:rsidRDefault="008D1FCB" w:rsidP="008D1FCB">
      <w:pPr>
        <w:pStyle w:val="ListParagraph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Chọn D</w:t>
      </w:r>
    </w:p>
    <w:p w14:paraId="62AA7A99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Xét </w:t>
      </w:r>
      <w:r w:rsidRPr="004568FC">
        <w:rPr>
          <w:rFonts w:ascii="Chu Van An" w:eastAsia="Segoe UI Symbol" w:hAnsi="Chu Van An" w:cs="Chu Van An"/>
          <w:position w:val="-14"/>
          <w:sz w:val="24"/>
          <w:szCs w:val="24"/>
        </w:rPr>
        <w:object w:dxaOrig="1590" w:dyaOrig="405" w14:anchorId="5CA8820D">
          <v:shape id="_x0000_i1987" type="#_x0000_t75" style="width:79.5pt;height:21.75pt" o:ole="">
            <v:imagedata r:id="rId1965" o:title=""/>
          </v:shape>
          <o:OLEObject Type="Embed" ProgID="Equation.DSMT4" ShapeID="_x0000_i1987" DrawAspect="Content" ObjectID="_1690173288" r:id="rId1966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780" w:dyaOrig="330" w14:anchorId="479223EF">
          <v:shape id="_x0000_i1988" type="#_x0000_t75" style="width:36pt;height:14.25pt" o:ole="">
            <v:imagedata r:id="rId1967" o:title=""/>
          </v:shape>
          <o:OLEObject Type="Embed" ProgID="Equation.DSMT4" ShapeID="_x0000_i1988" DrawAspect="Content" ObjectID="_1690173289" r:id="rId1968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412E3645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Phương trình đường thẳng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210" w:dyaOrig="285" w14:anchorId="4C79614A">
          <v:shape id="_x0000_i1989" type="#_x0000_t75" style="width:14.25pt;height:14.25pt" o:ole="">
            <v:imagedata r:id="rId1969" o:title=""/>
          </v:shape>
          <o:OLEObject Type="Embed" ProgID="Equation.DSMT4" ShapeID="_x0000_i1989" DrawAspect="Content" ObjectID="_1690173290" r:id="rId1970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có dạng: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30" w:dyaOrig="645" w14:anchorId="67962913">
          <v:shape id="_x0000_i1990" type="#_x0000_t75" style="width:50.25pt;height:36pt" o:ole="">
            <v:imagedata r:id="rId1971" o:title=""/>
          </v:shape>
          <o:OLEObject Type="Embed" ProgID="Equation.DSMT4" ShapeID="_x0000_i1990" DrawAspect="Content" ObjectID="_1690173291" r:id="rId197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4E4C41E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75" w:dyaOrig="645" w14:anchorId="06B2ABE7">
          <v:shape id="_x0000_i1991" type="#_x0000_t75" style="width:136.5pt;height:36pt" o:ole="">
            <v:imagedata r:id="rId1973" o:title=""/>
          </v:shape>
          <o:OLEObject Type="Embed" ProgID="Equation.DSMT4" ShapeID="_x0000_i1991" DrawAspect="Content" ObjectID="_1690173292" r:id="rId19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(1).</w:t>
      </w:r>
    </w:p>
    <w:p w14:paraId="77447E93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05" w:dyaOrig="285" w14:anchorId="0F7962E9">
          <v:shape id="_x0000_i1992" type="#_x0000_t75" style="width:36pt;height:14.25pt" o:ole="">
            <v:imagedata r:id="rId1953" o:title=""/>
          </v:shape>
          <o:OLEObject Type="Embed" ProgID="Equation.DSMT4" ShapeID="_x0000_i1992" DrawAspect="Content" ObjectID="_1690173293" r:id="rId1975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770" w:dyaOrig="285" w14:anchorId="3ED43BA4">
          <v:shape id="_x0000_i1993" type="#_x0000_t75" style="width:86.25pt;height:14.25pt" o:ole="">
            <v:imagedata r:id="rId1976" o:title=""/>
          </v:shape>
          <o:OLEObject Type="Embed" ProgID="Equation.DSMT4" ShapeID="_x0000_i1993" DrawAspect="Content" ObjectID="_1690173294" r:id="rId19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thay vào vào (1) ta được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1035" w:dyaOrig="285" w14:anchorId="6F00E8DA">
          <v:shape id="_x0000_i1994" type="#_x0000_t75" style="width:50.25pt;height:14.25pt" o:ole="">
            <v:imagedata r:id="rId1978" o:title=""/>
          </v:shape>
          <o:OLEObject Type="Embed" ProgID="Equation.DSMT4" ShapeID="_x0000_i1994" DrawAspect="Content" ObjectID="_1690173295" r:id="rId1979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19B8B8C7" w14:textId="77777777" w:rsidR="008D1FCB" w:rsidRPr="004568FC" w:rsidRDefault="008D1FCB" w:rsidP="008D1FCB">
      <w:pPr>
        <w:ind w:left="1000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Vậy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0F1F114">
          <v:shape id="_x0000_i1995" type="#_x0000_t75" style="width:14.25pt;height:14.25pt" o:ole="">
            <v:imagedata r:id="rId1941" o:title=""/>
          </v:shape>
          <o:OLEObject Type="Embed" ProgID="Equation.DSMT4" ShapeID="_x0000_i1995" DrawAspect="Content" ObjectID="_1690173296" r:id="rId1980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có phương trình: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00" w:dyaOrig="645" w14:anchorId="2CBA45BD">
          <v:shape id="_x0000_i1996" type="#_x0000_t75" style="width:136.5pt;height:36pt" o:ole="">
            <v:imagedata r:id="rId1981" o:title=""/>
          </v:shape>
          <o:OLEObject Type="Embed" ProgID="Equation.DSMT4" ShapeID="_x0000_i1996" DrawAspect="Content" ObjectID="_1690173297" r:id="rId1982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5E956902" w14:textId="77777777" w:rsidR="008D1FCB" w:rsidRPr="004568FC" w:rsidRDefault="008D1FCB" w:rsidP="008D1FCB">
      <w:pPr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15" w14:anchorId="0112235A">
          <v:shape id="_x0000_i1997" type="#_x0000_t75" style="width:100.5pt;height:14.25pt" o:ole="">
            <v:imagedata r:id="rId1983" o:title=""/>
          </v:shape>
          <o:OLEObject Type="Embed" ProgID="Equation.DSMT4" ShapeID="_x0000_i1997" DrawAspect="Content" ObjectID="_1690173298" r:id="rId198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FE2F64F">
          <v:shape id="_x0000_i1998" type="#_x0000_t75" style="width:14.25pt;height:14.25pt" o:ole="">
            <v:imagedata r:id="rId1985" o:title=""/>
          </v:shape>
          <o:OLEObject Type="Embed" ProgID="Equation.DSMT4" ShapeID="_x0000_i1998" DrawAspect="Content" ObjectID="_1690173299" r:id="rId198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310FFA89">
          <v:shape id="_x0000_i1999" type="#_x0000_t75" style="width:21.75pt;height:14.25pt" o:ole="">
            <v:imagedata r:id="rId1987" o:title=""/>
          </v:shape>
          <o:OLEObject Type="Embed" ProgID="Equation.DSMT4" ShapeID="_x0000_i1999" DrawAspect="Content" ObjectID="_1690173300" r:id="rId198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24EA4CD7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4D0B23D6">
          <v:shape id="_x0000_i2000" type="#_x0000_t75" style="width:79.5pt;height:14.25pt" o:ole="">
            <v:imagedata r:id="rId1989" o:title=""/>
          </v:shape>
          <o:OLEObject Type="Embed" ProgID="Equation.DSMT4" ShapeID="_x0000_i2000" DrawAspect="Content" ObjectID="_1690173301" r:id="rId199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3F6AA491">
          <v:shape id="_x0000_i2001" type="#_x0000_t75" style="width:79.5pt;height:14.25pt" o:ole="">
            <v:imagedata r:id="rId1991" o:title=""/>
          </v:shape>
          <o:OLEObject Type="Embed" ProgID="Equation.DSMT4" ShapeID="_x0000_i2001" DrawAspect="Content" ObjectID="_1690173302" r:id="rId199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79382C55">
          <v:shape id="_x0000_i2002" type="#_x0000_t75" style="width:79.5pt;height:14.25pt" o:ole="">
            <v:imagedata r:id="rId1993" o:title=""/>
          </v:shape>
          <o:OLEObject Type="Embed" ProgID="Equation.DSMT4" ShapeID="_x0000_i2002" DrawAspect="Content" ObjectID="_1690173303" r:id="rId199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7B09BB07">
          <v:shape id="_x0000_i2003" type="#_x0000_t75" style="width:1in;height:14.25pt" o:ole="">
            <v:imagedata r:id="rId1995" o:title=""/>
          </v:shape>
          <o:OLEObject Type="Embed" ProgID="Equation.DSMT4" ShapeID="_x0000_i2003" DrawAspect="Content" ObjectID="_1690173304" r:id="rId199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4B92A926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3F58E903">
          <v:shape id="_x0000_i2004" type="#_x0000_t75" style="width:79.5pt;height:14.25pt" o:ole="">
            <v:imagedata r:id="rId1997" o:title=""/>
          </v:shape>
          <o:OLEObject Type="Embed" ProgID="Equation.DSMT4" ShapeID="_x0000_i2004" DrawAspect="Content" ObjectID="_1690173305" r:id="rId199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50F00077">
          <v:shape id="_x0000_i2005" type="#_x0000_t75" style="width:1in;height:14.25pt" o:ole="">
            <v:imagedata r:id="rId1999" o:title=""/>
          </v:shape>
          <o:OLEObject Type="Embed" ProgID="Equation.DSMT4" ShapeID="_x0000_i2005" DrawAspect="Content" ObjectID="_1690173306" r:id="rId200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224EB00C">
          <v:shape id="_x0000_i2006" type="#_x0000_t75" style="width:79.5pt;height:14.25pt" o:ole="">
            <v:imagedata r:id="rId2001" o:title=""/>
          </v:shape>
          <o:OLEObject Type="Embed" ProgID="Equation.DSMT4" ShapeID="_x0000_i2006" DrawAspect="Content" ObjectID="_1690173307" r:id="rId200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3FC47588">
          <v:shape id="_x0000_i2007" type="#_x0000_t75" style="width:1in;height:14.25pt" o:ole="">
            <v:imagedata r:id="rId2003" o:title=""/>
          </v:shape>
          <o:OLEObject Type="Embed" ProgID="Equation.DSMT4" ShapeID="_x0000_i2007" DrawAspect="Content" ObjectID="_1690173308" r:id="rId200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46FF6DD" w14:textId="77777777" w:rsidR="008D1FCB" w:rsidRPr="004568FC" w:rsidRDefault="008D1FCB" w:rsidP="008D1FCB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65E50E1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4B51A45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Ta có: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45" w:dyaOrig="315" w14:anchorId="6EDDAC95">
          <v:shape id="_x0000_i2008" type="#_x0000_t75" style="width:93.75pt;height:14.25pt" o:ole="">
            <v:imagedata r:id="rId2005" o:title=""/>
          </v:shape>
          <o:OLEObject Type="Embed" ProgID="Equation.DSMT4" ShapeID="_x0000_i2008" DrawAspect="Content" ObjectID="_1690173309" r:id="rId200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75" w:dyaOrig="315" w14:anchorId="4932C996">
          <v:shape id="_x0000_i2009" type="#_x0000_t75" style="width:50.25pt;height:14.25pt" o:ole="">
            <v:imagedata r:id="rId2007" o:title=""/>
          </v:shape>
          <o:OLEObject Type="Embed" ProgID="Equation.DSMT4" ShapeID="_x0000_i2009" DrawAspect="Content" ObjectID="_1690173310" r:id="rId2008"/>
        </w:object>
      </w:r>
    </w:p>
    <w:p w14:paraId="161AD7A8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C6C6A44">
          <v:shape id="_x0000_i2010" type="#_x0000_t75" style="width:14.25pt;height:14.25pt" o:ole="">
            <v:imagedata r:id="rId2009" o:title=""/>
          </v:shape>
          <o:OLEObject Type="Embed" ProgID="Equation.DSMT4" ShapeID="_x0000_i2010" DrawAspect="Content" ObjectID="_1690173311" r:id="rId201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35" w:dyaOrig="315" w14:anchorId="26358653">
          <v:shape id="_x0000_i2011" type="#_x0000_t75" style="width:21.75pt;height:14.25pt" o:ole="">
            <v:imagedata r:id="rId2011" o:title=""/>
          </v:shape>
          <o:OLEObject Type="Embed" ProgID="Equation.DSMT4" ShapeID="_x0000_i2011" DrawAspect="Content" ObjectID="_1690173312" r:id="rId201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là</w:t>
      </w:r>
    </w:p>
    <w:p w14:paraId="1ECFFC0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1860" w:dyaOrig="795" w14:anchorId="6E6EECE6">
          <v:shape id="_x0000_i2012" type="#_x0000_t75" style="width:93.75pt;height:36pt" o:ole="">
            <v:imagedata r:id="rId2013" o:title=""/>
          </v:shape>
          <o:OLEObject Type="Embed" ProgID="Equation.DSMT4" ShapeID="_x0000_i2012" DrawAspect="Content" ObjectID="_1690173313" r:id="rId2014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2235" w:dyaOrig="315" w14:anchorId="30833016">
          <v:shape id="_x0000_i2013" type="#_x0000_t75" style="width:108pt;height:14.25pt" o:ole="">
            <v:imagedata r:id="rId2015" o:title=""/>
          </v:shape>
          <o:OLEObject Type="Embed" ProgID="Equation.DSMT4" ShapeID="_x0000_i2013" DrawAspect="Content" ObjectID="_1690173314" r:id="rId2016"/>
        </w:objec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995" w:dyaOrig="735" w14:anchorId="33D891A3">
          <v:shape id="_x0000_i2014" type="#_x0000_t75" style="width:100.5pt;height:36pt" o:ole="">
            <v:imagedata r:id="rId2017" o:title=""/>
          </v:shape>
          <o:OLEObject Type="Embed" ProgID="Equation.DSMT4" ShapeID="_x0000_i2014" DrawAspect="Content" ObjectID="_1690173315" r:id="rId2018"/>
        </w:object>
      </w:r>
    </w:p>
    <w:p w14:paraId="2C049AFF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1657E54C">
          <v:shape id="_x0000_i2015" type="#_x0000_t75" style="width:50.25pt;height:21.75pt" o:ole="">
            <v:imagedata r:id="rId2019" o:title=""/>
          </v:shape>
          <o:OLEObject Type="Embed" ProgID="Equation.DSMT4" ShapeID="_x0000_i2015" DrawAspect="Content" ObjectID="_1690173316" r:id="rId202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hai trục tọa độ tại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504483C">
          <v:shape id="_x0000_i2016" type="#_x0000_t75" style="width:14.25pt;height:14.25pt" o:ole="">
            <v:imagedata r:id="rId2021" o:title=""/>
          </v:shape>
          <o:OLEObject Type="Embed" ProgID="Equation.DSMT4" ShapeID="_x0000_i2016" DrawAspect="Content" ObjectID="_1690173317" r:id="rId202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0540568">
          <v:shape id="_x0000_i2017" type="#_x0000_t75" style="width:14.25pt;height:14.25pt" o:ole="">
            <v:imagedata r:id="rId2023" o:title=""/>
          </v:shape>
          <o:OLEObject Type="Embed" ProgID="Equation.DSMT4" ShapeID="_x0000_i2017" DrawAspect="Content" ObjectID="_1690173318" r:id="rId202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26037EE">
          <v:shape id="_x0000_i2018" type="#_x0000_t75" style="width:14.25pt;height:14.25pt" o:ole="">
            <v:imagedata r:id="rId2025" o:title=""/>
          </v:shape>
          <o:OLEObject Type="Embed" ProgID="Equation.DSMT4" ShapeID="_x0000_i2018" DrawAspect="Content" ObjectID="_1690173319" r:id="rId20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004E7471">
          <v:shape id="_x0000_i2019" type="#_x0000_t75" style="width:21.75pt;height:14.25pt" o:ole="">
            <v:imagedata r:id="rId2027" o:title=""/>
          </v:shape>
          <o:OLEObject Type="Embed" ProgID="Equation.DSMT4" ShapeID="_x0000_i2019" DrawAspect="Content" ObjectID="_1690173320" r:id="rId202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47BAE52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Một phương trình khác</w: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CD5B165">
          <v:shape id="_x0000_i2020" type="#_x0000_t75" style="width:79.5pt;height:14.25pt" o:ole="">
            <v:imagedata r:id="rId2029" o:title=""/>
          </v:shape>
          <o:OLEObject Type="Embed" ProgID="Equation.DSMT4" ShapeID="_x0000_i2020" DrawAspect="Content" ObjectID="_1690173321" r:id="rId203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F6E68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0D035F31">
          <v:shape id="_x0000_i2021" type="#_x0000_t75" style="width:79.5pt;height:14.25pt" o:ole="">
            <v:imagedata r:id="rId2031" o:title=""/>
          </v:shape>
          <o:OLEObject Type="Embed" ProgID="Equation.DSMT4" ShapeID="_x0000_i2021" DrawAspect="Content" ObjectID="_1690173322" r:id="rId2032"/>
        </w:object>
      </w:r>
      <w:r w:rsidRPr="004568FC">
        <w:rPr>
          <w:rFonts w:ascii="Chu Van An" w:hAnsi="Chu Van An" w:cs="Chu Van An"/>
          <w:bCs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5678117">
          <v:shape id="_x0000_i2022" type="#_x0000_t75" style="width:79.5pt;height:14.25pt" o:ole="">
            <v:imagedata r:id="rId2033" o:title=""/>
          </v:shape>
          <o:OLEObject Type="Embed" ProgID="Equation.DSMT4" ShapeID="_x0000_i2022" DrawAspect="Content" ObjectID="_1690173323" r:id="rId203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F7D56B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0FC318B4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4A97790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D02239">
          <v:shape id="_x0000_i2023" type="#_x0000_t75" style="width:14.25pt;height:14.25pt" o:ole="">
            <v:imagedata r:id="rId2035" o:title=""/>
          </v:shape>
          <o:OLEObject Type="Embed" ProgID="Equation.DSMT4" ShapeID="_x0000_i2023" DrawAspect="Content" ObjectID="_1690173324" r:id="rId203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cắt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1BDE0DE">
          <v:shape id="_x0000_i2024" type="#_x0000_t75" style="width:21.75pt;height:14.25pt" o:ole="">
            <v:imagedata r:id="rId2037" o:title=""/>
          </v:shape>
          <o:OLEObject Type="Embed" ProgID="Equation.DSMT4" ShapeID="_x0000_i2024" DrawAspect="Content" ObjectID="_1690173325" r:id="rId203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3C685760">
          <v:shape id="_x0000_i2025" type="#_x0000_t75" style="width:36pt;height:21.75pt" o:ole="">
            <v:imagedata r:id="rId2039" o:title=""/>
          </v:shape>
          <o:OLEObject Type="Embed" ProgID="Equation.DSMT4" ShapeID="_x0000_i2025" DrawAspect="Content" ObjectID="_1690173326" r:id="rId204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trục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09ECD698">
          <v:shape id="_x0000_i2026" type="#_x0000_t75" style="width:21.75pt;height:14.25pt" o:ole="">
            <v:imagedata r:id="rId2041" o:title=""/>
          </v:shape>
          <o:OLEObject Type="Embed" ProgID="Equation.DSMT4" ShapeID="_x0000_i2026" DrawAspect="Content" ObjectID="_1690173327" r:id="rId204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DF13B17">
          <v:shape id="_x0000_i2027" type="#_x0000_t75" style="width:36pt;height:21.75pt" o:ole="">
            <v:imagedata r:id="rId2043" o:title=""/>
          </v:shape>
          <o:OLEObject Type="Embed" ProgID="Equation.DSMT4" ShapeID="_x0000_i2027" DrawAspect="Content" ObjectID="_1690173328" r:id="rId204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dạng:</w:t>
      </w:r>
    </w:p>
    <w:p w14:paraId="300AA788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15" w14:anchorId="0A74D233">
          <v:shape id="_x0000_i2028" type="#_x0000_t75" style="width:50.25pt;height:28.5pt" o:ole="">
            <v:imagedata r:id="rId2045" o:title=""/>
          </v:shape>
          <o:OLEObject Type="Embed" ProgID="Equation.DSMT4" ShapeID="_x0000_i2028" DrawAspect="Content" ObjectID="_1690173329" r:id="rId20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C9E9C5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EB0B722">
          <v:shape id="_x0000_i2029" type="#_x0000_t75" style="width:14.25pt;height:14.25pt" o:ole="">
            <v:imagedata r:id="rId2047" o:title=""/>
          </v:shape>
          <o:OLEObject Type="Embed" ProgID="Equation.DSMT4" ShapeID="_x0000_i2029" DrawAspect="Content" ObjectID="_1690173330" r:id="rId204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1C6E6D91">
          <v:shape id="_x0000_i2030" type="#_x0000_t75" style="width:21.75pt;height:14.25pt" o:ole="">
            <v:imagedata r:id="rId2049" o:title=""/>
          </v:shape>
          <o:OLEObject Type="Embed" ProgID="Equation.DSMT4" ShapeID="_x0000_i2030" DrawAspect="Content" ObjectID="_1690173331" r:id="rId205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2265" w:dyaOrig="1335" w14:anchorId="536E21D3">
          <v:shape id="_x0000_i2031" type="#_x0000_t75" style="width:115.5pt;height:64.5pt" o:ole="">
            <v:imagedata r:id="rId2051" o:title=""/>
          </v:shape>
          <o:OLEObject Type="Embed" ProgID="Equation.DSMT4" ShapeID="_x0000_i2031" DrawAspect="Content" ObjectID="_1690173332" r:id="rId205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19EA7C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cần tìm 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985" w:dyaOrig="615" w14:anchorId="431486CD">
          <v:shape id="_x0000_i2032" type="#_x0000_t75" style="width:151.5pt;height:28.5pt" o:ole="">
            <v:imagedata r:id="rId2053" o:title=""/>
          </v:shape>
          <o:OLEObject Type="Embed" ProgID="Equation.DSMT4" ShapeID="_x0000_i2032" DrawAspect="Content" ObjectID="_1690173333" r:id="rId205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1454833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Cho đường thẳng đi qua 2 điểm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5843693">
          <v:shape id="_x0000_i2033" type="#_x0000_t75" style="width:14.25pt;height:14.25pt" o:ole="">
            <v:imagedata r:id="rId2055" o:title=""/>
          </v:shape>
          <o:OLEObject Type="Embed" ProgID="Equation.DSMT4" ShapeID="_x0000_i2033" DrawAspect="Content" ObjectID="_1690173334" r:id="rId2056"/>
        </w:object>
      </w:r>
      <w:r w:rsidRPr="004568FC">
        <w:rPr>
          <w:rFonts w:ascii="Chu Van An" w:hAnsi="Chu Van An" w:cs="Chu Van An"/>
          <w:position w:val="-24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C2E5F8C">
          <v:shape id="_x0000_i2034" type="#_x0000_t75" style="width:14.25pt;height:14.25pt" o:ole="">
            <v:imagedata r:id="rId2057" o:title=""/>
          </v:shape>
          <o:OLEObject Type="Embed" ProgID="Equation.DSMT4" ShapeID="_x0000_i2034" DrawAspect="Content" ObjectID="_1690173335" r:id="rId205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5A1455E6">
          <v:shape id="_x0000_i2035" type="#_x0000_t75" style="width:79.5pt;height:14.25pt" o:ole="">
            <v:imagedata r:id="rId2059" o:title=""/>
          </v:shape>
          <o:OLEObject Type="Embed" ProgID="Equation.DSMT4" ShapeID="_x0000_i2035" DrawAspect="Content" ObjectID="_1690173336" r:id="rId206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Tìm một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93042CD">
          <v:shape id="_x0000_i2036" type="#_x0000_t75" style="width:14.25pt;height:14.25pt" o:ole="">
            <v:imagedata r:id="rId2061" o:title=""/>
          </v:shape>
          <o:OLEObject Type="Embed" ProgID="Equation.DSMT4" ShapeID="_x0000_i2036" DrawAspect="Content" ObjectID="_1690173337" r:id="rId206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2B7FA20B">
          <v:shape id="_x0000_i2037" type="#_x0000_t75" style="width:21.75pt;height:14.25pt" o:ole="">
            <v:imagedata r:id="rId2063" o:title=""/>
          </v:shape>
          <o:OLEObject Type="Embed" ProgID="Equation.DSMT4" ShapeID="_x0000_i2037" DrawAspect="Content" ObjectID="_1690173338" r:id="rId206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sao cho khoảng cách từ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5A78453B">
          <v:shape id="_x0000_i2038" type="#_x0000_t75" style="width:14.25pt;height:14.25pt" o:ole="">
            <v:imagedata r:id="rId2065" o:title=""/>
          </v:shape>
          <o:OLEObject Type="Embed" ProgID="Equation.DSMT4" ShapeID="_x0000_i2038" DrawAspect="Content" ObjectID="_1690173339" r:id="rId206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tới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5304BBFA">
          <v:shape id="_x0000_i2039" type="#_x0000_t75" style="width:21.75pt;height:14.25pt" o:ole="">
            <v:imagedata r:id="rId2067" o:title=""/>
          </v:shape>
          <o:OLEObject Type="Embed" ProgID="Equation.DSMT4" ShapeID="_x0000_i2039" DrawAspect="Content" ObjectID="_1690173340" r:id="rId206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bằng 1.</w:t>
      </w:r>
    </w:p>
    <w:p w14:paraId="19EFAC5D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77AC53F6">
          <v:shape id="_x0000_i2040" type="#_x0000_t75" style="width:36pt;height:21.75pt" o:ole="">
            <v:imagedata r:id="rId2069" o:title=""/>
          </v:shape>
          <o:OLEObject Type="Embed" ProgID="Equation.DSMT4" ShapeID="_x0000_i2040" DrawAspect="Content" ObjectID="_1690173341" r:id="rId207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291E0505">
          <v:shape id="_x0000_i2041" type="#_x0000_t75" style="width:36pt;height:21.75pt" o:ole="">
            <v:imagedata r:id="rId2071" o:title=""/>
          </v:shape>
          <o:OLEObject Type="Embed" ProgID="Equation.DSMT4" ShapeID="_x0000_i2041" DrawAspect="Content" ObjectID="_1690173342" r:id="rId207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930" w:dyaOrig="480" w14:anchorId="7FB36602">
          <v:shape id="_x0000_i2042" type="#_x0000_t75" style="width:50.25pt;height:21.75pt" o:ole="">
            <v:imagedata r:id="rId2073" o:title=""/>
          </v:shape>
          <o:OLEObject Type="Embed" ProgID="Equation.DSMT4" ShapeID="_x0000_i2042" DrawAspect="Content" ObjectID="_1690173343" r:id="rId207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205D48B9">
          <v:shape id="_x0000_i2043" type="#_x0000_t75" style="width:28.5pt;height:21.75pt" o:ole="">
            <v:imagedata r:id="rId2075" o:title=""/>
          </v:shape>
          <o:OLEObject Type="Embed" ProgID="Equation.DSMT4" ShapeID="_x0000_i2043" DrawAspect="Content" ObjectID="_1690173344" r:id="rId2076"/>
        </w:object>
      </w:r>
    </w:p>
    <w:p w14:paraId="1AB42B7A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F4A9EF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fr-FR"/>
        </w:rPr>
        <w:t>Chọn D</w:t>
      </w:r>
    </w:p>
    <w:p w14:paraId="2127FBA9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Giả sử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390" w14:anchorId="35BBAD8F">
          <v:shape id="_x0000_i2044" type="#_x0000_t75" style="width:1in;height:21.75pt" o:ole="">
            <v:imagedata r:id="rId2077" o:title=""/>
          </v:shape>
          <o:OLEObject Type="Embed" ProgID="Equation.DSMT4" ShapeID="_x0000_i2044" DrawAspect="Content" ObjectID="_1690173345" r:id="rId2078"/>
        </w:object>
      </w:r>
    </w:p>
    <w:p w14:paraId="15EE40F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Khoảng cách </w: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7110" w:dyaOrig="1050" w14:anchorId="7BFE244E">
          <v:shape id="_x0000_i2045" type="#_x0000_t75" style="width:352.5pt;height:50.25pt" o:ole="">
            <v:imagedata r:id="rId2079" o:title=""/>
          </v:shape>
          <o:OLEObject Type="Embed" ProgID="Equation.DSMT4" ShapeID="_x0000_i2045" DrawAspect="Content" ObjectID="_1690173346" r:id="rId2080"/>
        </w:object>
      </w:r>
    </w:p>
    <w:p w14:paraId="2706E23F" w14:textId="77777777" w:rsidR="00E90FE8" w:rsidRPr="004568FC" w:rsidRDefault="008D1FCB" w:rsidP="00E90FE8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Chọn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5FC3D0FA">
          <v:shape id="_x0000_i2046" type="#_x0000_t75" style="width:43.5pt;height:21.75pt" o:ole="">
            <v:imagedata r:id="rId2081" o:title=""/>
          </v:shape>
          <o:OLEObject Type="Embed" ProgID="Equation.DSMT4" ShapeID="_x0000_i2046" DrawAspect="Content" ObjectID="_1690173347" r:id="rId2082"/>
        </w:object>
      </w:r>
    </w:p>
    <w:p w14:paraId="7E86FB7E" w14:textId="6E3C0E40" w:rsidR="00007F50" w:rsidRDefault="00007F50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9A5569" w:rsidRPr="007C1EE8" w14:paraId="6C8F4F01" w14:textId="77777777" w:rsidTr="009A5569">
        <w:tc>
          <w:tcPr>
            <w:tcW w:w="6200" w:type="dxa"/>
            <w:shd w:val="clear" w:color="auto" w:fill="auto"/>
          </w:tcPr>
          <w:p w14:paraId="407C072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02364F2">
                <v:shape id="_x0000_i2047" type="#_x0000_t75" style="width:36pt;height:21.75pt" o:ole="">
                  <v:imagedata r:id="rId2083" o:title=""/>
                </v:shape>
                <o:OLEObject Type="Embed" ProgID="Equation.DSMT4" ShapeID="_x0000_i2047" DrawAspect="Content" ObjectID="_1690173348" r:id="rId208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08E4512A">
                <v:shape id="_x0000_i2048" type="#_x0000_t75" style="width:79.5pt;height:14.25pt" o:ole="">
                  <v:imagedata r:id="rId2085" o:title=""/>
                </v:shape>
                <o:OLEObject Type="Embed" ProgID="Equation.DSMT4" ShapeID="_x0000_i2048" DrawAspect="Content" ObjectID="_1690173349" r:id="rId208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70" w14:anchorId="3A0A630B">
                <v:shape id="_x0000_i2049" type="#_x0000_t75" style="width:21.75pt;height:14.25pt" o:ole="">
                  <v:imagedata r:id="rId2087" o:title=""/>
                </v:shape>
                <o:OLEObject Type="Embed" ProgID="Equation.DSMT4" ShapeID="_x0000_i2049" DrawAspect="Content" ObjectID="_1690173350" r:id="rId208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3B866BF9">
                <v:shape id="_x0000_i2050" type="#_x0000_t75" style="width:79.5pt;height:14.25pt" o:ole="">
                  <v:imagedata r:id="rId2089" o:title=""/>
                </v:shape>
                <o:OLEObject Type="Embed" ProgID="Equation.DSMT4" ShapeID="_x0000_i2050" DrawAspect="Content" ObjectID="_1690173351" r:id="rId209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 Khẳng định nào sau đây đúng?</w:t>
            </w:r>
          </w:p>
          <w:p w14:paraId="712AC18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85" w:dyaOrig="675" w14:anchorId="2EE8F42B">
                <v:shape id="_x0000_i2051" type="#_x0000_t75" style="width:57.75pt;height:36pt" o:ole="">
                  <v:imagedata r:id="rId2091" o:title=""/>
                </v:shape>
                <o:OLEObject Type="Embed" ProgID="Equation.DSMT4" ShapeID="_x0000_i2051" DrawAspect="Content" ObjectID="_1690173352" r:id="rId20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80" w:dyaOrig="675" w14:anchorId="39EBDEC0">
                <v:shape id="_x0000_i2052" type="#_x0000_t75" style="width:57.75pt;height:36pt" o:ole="">
                  <v:imagedata r:id="rId2093" o:title=""/>
                </v:shape>
                <o:OLEObject Type="Embed" ProgID="Equation.DSMT4" ShapeID="_x0000_i2052" DrawAspect="Content" ObjectID="_1690173353" r:id="rId20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04F1C8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00" w:dyaOrig="675" w14:anchorId="28CD5061">
                <v:shape id="_x0000_i2053" type="#_x0000_t75" style="width:57.75pt;height:36pt" o:ole="">
                  <v:imagedata r:id="rId2095" o:title=""/>
                </v:shape>
                <o:OLEObject Type="Embed" ProgID="Equation.DSMT4" ShapeID="_x0000_i2053" DrawAspect="Content" ObjectID="_1690173354" r:id="rId20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35" w:dyaOrig="675" w14:anchorId="679170E7">
                <v:shape id="_x0000_i2054" type="#_x0000_t75" style="width:50.25pt;height:36pt" o:ole="">
                  <v:imagedata r:id="rId2097" o:title=""/>
                </v:shape>
                <o:OLEObject Type="Embed" ProgID="Equation.DSMT4" ShapeID="_x0000_i2054" DrawAspect="Content" ObjectID="_1690173355" r:id="rId20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60641C8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9166E38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1EAC2269" w14:textId="77777777" w:rsidTr="009A5569">
        <w:tc>
          <w:tcPr>
            <w:tcW w:w="6200" w:type="dxa"/>
            <w:shd w:val="clear" w:color="auto" w:fill="auto"/>
          </w:tcPr>
          <w:p w14:paraId="50D6D28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1A53BB0">
                <v:shape id="_x0000_i2055" type="#_x0000_t75" style="width:21.75pt;height:14.25pt" o:ole="">
                  <v:imagedata r:id="rId2099" o:title=""/>
                </v:shape>
                <o:OLEObject Type="Embed" ProgID="Equation.DSMT4" ShapeID="_x0000_i2055" DrawAspect="Content" ObjectID="_1690173356" r:id="rId21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4AEFACBF">
                <v:shape id="_x0000_i2056" type="#_x0000_t75" style="width:14.25pt;height:14.25pt" o:ole="">
                  <v:imagedata r:id="rId2101" o:title=""/>
                </v:shape>
                <o:OLEObject Type="Embed" ProgID="Equation.DSMT4" ShapeID="_x0000_i2056" DrawAspect="Content" ObjectID="_1690173357" r:id="rId21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hệ số góc dương,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67C3051C">
                <v:shape id="_x0000_i2057" type="#_x0000_t75" style="width:14.25pt;height:14.25pt" o:ole="">
                  <v:imagedata r:id="rId2103" o:title=""/>
                </v:shape>
                <o:OLEObject Type="Embed" ProgID="Equation.DSMT4" ShapeID="_x0000_i2057" DrawAspect="Content" ObjectID="_1690173358" r:id="rId21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3FA7E853">
                <v:shape id="_x0000_i2058" type="#_x0000_t75" style="width:43.5pt;height:21.75pt" o:ole="">
                  <v:imagedata r:id="rId2105" o:title=""/>
                </v:shape>
                <o:OLEObject Type="Embed" ProgID="Equation.DSMT4" ShapeID="_x0000_i2058" DrawAspect="Content" ObjectID="_1690173359" r:id="rId21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hai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30" w14:anchorId="27889A3C">
                <v:shape id="_x0000_i2059" type="#_x0000_t75" style="width:36pt;height:14.25pt" o:ole="">
                  <v:imagedata r:id="rId2107" o:title=""/>
                </v:shape>
                <o:OLEObject Type="Embed" ProgID="Equation.DSMT4" ShapeID="_x0000_i2059" DrawAspect="Content" ObjectID="_1690173360" r:id="rId21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lần lượt tại hai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E91C0B8">
                <v:shape id="_x0000_i2060" type="#_x0000_t75" style="width:14.25pt;height:14.25pt" o:ole="">
                  <v:imagedata r:id="rId2109" o:title=""/>
                </v:shape>
                <o:OLEObject Type="Embed" ProgID="Equation.DSMT4" ShapeID="_x0000_i2060" DrawAspect="Content" ObjectID="_1690173361" r:id="rId21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89B3346">
                <v:shape id="_x0000_i2061" type="#_x0000_t75" style="width:14.25pt;height:14.25pt" o:ole="">
                  <v:imagedata r:id="rId2111" o:title=""/>
                </v:shape>
                <o:OLEObject Type="Embed" ProgID="Equation.DSMT4" ShapeID="_x0000_i2061" DrawAspect="Content" ObjectID="_1690173362" r:id="rId21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285" w14:anchorId="750AFBDD">
                <v:shape id="_x0000_i2062" type="#_x0000_t75" style="width:50.25pt;height:14.25pt" o:ole="">
                  <v:imagedata r:id="rId2113" o:title=""/>
                </v:shape>
                <o:OLEObject Type="Embed" ProgID="Equation.DSMT4" ShapeID="_x0000_i2062" DrawAspect="Content" ObjectID="_1690173363" r:id="rId21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C572D9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485" w:dyaOrig="330" w14:anchorId="416D3BCE">
                <v:shape id="_x0000_i2063" type="#_x0000_t75" style="width:1in;height:14.25pt" o:ole="">
                  <v:imagedata r:id="rId2115" o:title=""/>
                </v:shape>
                <o:OLEObject Type="Embed" ProgID="Equation.DSMT4" ShapeID="_x0000_i2063" DrawAspect="Content" ObjectID="_1690173364" r:id="rId211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50" w:dyaOrig="330" w14:anchorId="169C24AE">
                <v:shape id="_x0000_i2064" type="#_x0000_t75" style="width:64.5pt;height:14.25pt" o:ole="">
                  <v:imagedata r:id="rId2117" o:title=""/>
                </v:shape>
                <o:OLEObject Type="Embed" ProgID="Equation.DSMT4" ShapeID="_x0000_i2064" DrawAspect="Content" ObjectID="_1690173365" r:id="rId21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77C6ADF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50" w:dyaOrig="330" w14:anchorId="7F37EEB0">
                <v:shape id="_x0000_i2065" type="#_x0000_t75" style="width:64.5pt;height:14.25pt" o:ole="">
                  <v:imagedata r:id="rId2119" o:title=""/>
                </v:shape>
                <o:OLEObject Type="Embed" ProgID="Equation.DSMT4" ShapeID="_x0000_i2065" DrawAspect="Content" ObjectID="_1690173366" r:id="rId21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05" w:dyaOrig="330" w14:anchorId="1FCCE115">
                <v:shape id="_x0000_i2066" type="#_x0000_t75" style="width:64.5pt;height:14.25pt" o:ole="">
                  <v:imagedata r:id="rId2121" o:title=""/>
                </v:shape>
                <o:OLEObject Type="Embed" ProgID="Equation.DSMT4" ShapeID="_x0000_i2066" DrawAspect="Content" ObjectID="_1690173367" r:id="rId21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B1CBA4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8228098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79EF5F37" w14:textId="77777777" w:rsidTr="009A5569">
        <w:tc>
          <w:tcPr>
            <w:tcW w:w="6200" w:type="dxa"/>
            <w:shd w:val="clear" w:color="auto" w:fill="auto"/>
          </w:tcPr>
          <w:p w14:paraId="4CB0CBCB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Đường thẳng d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11E3A1F2">
                <v:shape id="_x0000_i2067" type="#_x0000_t75" style="width:36pt;height:21.75pt" o:ole="">
                  <v:imagedata r:id="rId2123" o:title=""/>
                </v:shape>
                <o:OLEObject Type="Embed" ProgID="Equation.DSMT4" ShapeID="_x0000_i2067" DrawAspect="Content" ObjectID="_1690173368" r:id="rId212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15" w14:anchorId="64C8870C">
                <v:shape id="_x0000_i2068" type="#_x0000_t75" style="width:86.25pt;height:14.25pt" o:ole="">
                  <v:imagedata r:id="rId2125" o:title=""/>
                </v:shape>
                <o:OLEObject Type="Embed" ProgID="Equation.DSMT4" ShapeID="_x0000_i2068" DrawAspect="Content" ObjectID="_1690173369" r:id="rId212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90" w:dyaOrig="315" w14:anchorId="7BF1B1CB">
                <v:shape id="_x0000_i2069" type="#_x0000_t75" style="width:21.75pt;height:14.25pt" o:ole="">
                  <v:imagedata r:id="rId2127" o:title=""/>
                </v:shape>
                <o:OLEObject Type="Embed" ProgID="Equation.DSMT4" ShapeID="_x0000_i2069" DrawAspect="Content" ObjectID="_1690173370" r:id="rId212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là:</w:t>
            </w:r>
          </w:p>
          <w:p w14:paraId="358706A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023EC22B">
                <v:shape id="_x0000_i2070" type="#_x0000_t75" style="width:64.5pt;height:14.25pt" o:ole="">
                  <v:imagedata r:id="rId2129" o:title=""/>
                </v:shape>
                <o:OLEObject Type="Embed" ProgID="Equation.DSMT4" ShapeID="_x0000_i2070" DrawAspect="Content" ObjectID="_1690173371" r:id="rId2130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>hoặc</w: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3CABA431">
                <v:shape id="_x0000_i2071" type="#_x0000_t75" style="width:1in;height:14.25pt" o:ole="">
                  <v:imagedata r:id="rId2131" o:title=""/>
                </v:shape>
                <o:OLEObject Type="Embed" ProgID="Equation.DSMT4" ShapeID="_x0000_i2071" DrawAspect="Content" ObjectID="_1690173372" r:id="rId2132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18183C8C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1FC6CAF7">
                <v:shape id="_x0000_i2072" type="#_x0000_t75" style="width:64.5pt;height:14.25pt" o:ole="">
                  <v:imagedata r:id="rId2133" o:title=""/>
                </v:shape>
                <o:OLEObject Type="Embed" ProgID="Equation.DSMT4" ShapeID="_x0000_i2072" DrawAspect="Content" ObjectID="_1690173373" r:id="rId2134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28652413">
                <v:shape id="_x0000_i2073" type="#_x0000_t75" style="width:1in;height:14.25pt" o:ole="">
                  <v:imagedata r:id="rId2135" o:title=""/>
                </v:shape>
                <o:OLEObject Type="Embed" ProgID="Equation.DSMT4" ShapeID="_x0000_i2073" DrawAspect="Content" ObjectID="_1690173374" r:id="rId2136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74D77995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4B25A52C">
                <v:shape id="_x0000_i2074" type="#_x0000_t75" style="width:1in;height:14.25pt" o:ole="">
                  <v:imagedata r:id="rId2137" o:title=""/>
                </v:shape>
                <o:OLEObject Type="Embed" ProgID="Equation.DSMT4" ShapeID="_x0000_i2074" DrawAspect="Content" ObjectID="_1690173375" r:id="rId2138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7E3E72A1">
                <v:shape id="_x0000_i2075" type="#_x0000_t75" style="width:64.5pt;height:14.25pt" o:ole="">
                  <v:imagedata r:id="rId2139" o:title=""/>
                </v:shape>
                <o:OLEObject Type="Embed" ProgID="Equation.DSMT4" ShapeID="_x0000_i2075" DrawAspect="Content" ObjectID="_1690173376" r:id="rId2140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0960483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3CC08F09">
                <v:shape id="_x0000_i2076" type="#_x0000_t75" style="width:64.5pt;height:14.25pt" o:ole="">
                  <v:imagedata r:id="rId2141" o:title=""/>
                </v:shape>
                <o:OLEObject Type="Embed" ProgID="Equation.DSMT4" ShapeID="_x0000_i2076" DrawAspect="Content" ObjectID="_1690173377" r:id="rId2142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423C328C">
                <v:shape id="_x0000_i2077" type="#_x0000_t75" style="width:64.5pt;height:14.25pt" o:ole="">
                  <v:imagedata r:id="rId2143" o:title=""/>
                </v:shape>
                <o:OLEObject Type="Embed" ProgID="Equation.DSMT4" ShapeID="_x0000_i2077" DrawAspect="Content" ObjectID="_1690173378" r:id="rId2144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4DBEF57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1DCAD41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7B3525B" w14:textId="77777777" w:rsidTr="009A5569">
        <w:tc>
          <w:tcPr>
            <w:tcW w:w="6200" w:type="dxa"/>
            <w:shd w:val="clear" w:color="auto" w:fill="auto"/>
          </w:tcPr>
          <w:p w14:paraId="6F24C18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4: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A6BFC61">
                <v:shape id="_x0000_i2078" type="#_x0000_t75" style="width:14.25pt;height:14.25pt" o:ole="">
                  <v:imagedata r:id="rId2145" o:title=""/>
                </v:shape>
                <o:OLEObject Type="Embed" ProgID="Equation.DSMT4" ShapeID="_x0000_i2078" DrawAspect="Content" ObjectID="_1690173379" r:id="rId214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là đường thẳng song song với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3BBDCEB5">
                <v:shape id="_x0000_i2079" type="#_x0000_t75" style="width:79.5pt;height:14.25pt" o:ole="">
                  <v:imagedata r:id="rId2147" o:title=""/>
                </v:shape>
                <o:OLEObject Type="Embed" ProgID="Equation.DSMT4" ShapeID="_x0000_i2079" DrawAspect="Content" ObjectID="_1690173380" r:id="rId214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cách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7BAFDBCE">
                <v:shape id="_x0000_i2080" type="#_x0000_t75" style="width:43.5pt;height:21.75pt" o:ole="">
                  <v:imagedata r:id="rId2149" o:title=""/>
                </v:shape>
                <o:OLEObject Type="Embed" ProgID="Equation.DSMT4" ShapeID="_x0000_i2080" DrawAspect="Content" ObjectID="_1690173381" r:id="rId215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một khoảng bằng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249056D0">
                <v:shape id="_x0000_i2081" type="#_x0000_t75" style="width:21.75pt;height:21.75pt" o:ole="">
                  <v:imagedata r:id="rId2151" o:title=""/>
                </v:shape>
                <o:OLEObject Type="Embed" ProgID="Equation.DSMT4" ShapeID="_x0000_i2081" DrawAspect="Content" ObjectID="_1690173382" r:id="rId215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Phương trình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05F2F78">
                <v:shape id="_x0000_i2082" type="#_x0000_t75" style="width:14.25pt;height:14.25pt" o:ole="">
                  <v:imagedata r:id="rId2145" o:title=""/>
                </v:shape>
                <o:OLEObject Type="Embed" ProgID="Equation.DSMT4" ShapeID="_x0000_i2082" DrawAspect="Content" ObjectID="_1690173383" r:id="rId215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là</w:t>
            </w:r>
          </w:p>
          <w:p w14:paraId="7022591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6EACFA7D">
                <v:shape id="_x0000_i2083" type="#_x0000_t75" style="width:64.5pt;height:14.25pt" o:ole="">
                  <v:imagedata r:id="rId2154" o:title=""/>
                </v:shape>
                <o:OLEObject Type="Embed" ProgID="Equation.DSMT4" ShapeID="_x0000_i2083" DrawAspect="Content" ObjectID="_1690173384" r:id="rId215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C0FF4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45" w:dyaOrig="315" w14:anchorId="7D127CD3">
                <v:shape id="_x0000_i2084" type="#_x0000_t75" style="width:136.5pt;height:14.25pt" o:ole="">
                  <v:imagedata r:id="rId2156" o:title=""/>
                </v:shape>
                <o:OLEObject Type="Embed" ProgID="Equation.DSMT4" ShapeID="_x0000_i2084" DrawAspect="Content" ObjectID="_1690173385" r:id="rId215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70F2A7A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15" w14:anchorId="494BAEC0">
                <v:shape id="_x0000_i2085" type="#_x0000_t75" style="width:1in;height:14.25pt" o:ole="">
                  <v:imagedata r:id="rId2158" o:title=""/>
                </v:shape>
                <o:OLEObject Type="Embed" ProgID="Equation.DSMT4" ShapeID="_x0000_i2085" DrawAspect="Content" ObjectID="_1690173386" r:id="rId215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BDD6DC0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15" w14:anchorId="777BDE94">
                <v:shape id="_x0000_i2086" type="#_x0000_t75" style="width:1in;height:14.25pt" o:ole="">
                  <v:imagedata r:id="rId2160" o:title=""/>
                </v:shape>
                <o:OLEObject Type="Embed" ProgID="Equation.DSMT4" ShapeID="_x0000_i2086" DrawAspect="Content" ObjectID="_1690173387" r:id="rId216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8C83A0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4666813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8BDF6C6" w14:textId="77777777" w:rsidTr="009A5569">
        <w:tc>
          <w:tcPr>
            <w:tcW w:w="6200" w:type="dxa"/>
            <w:shd w:val="clear" w:color="auto" w:fill="auto"/>
          </w:tcPr>
          <w:p w14:paraId="756B426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lastRenderedPageBreak/>
              <w:t>Câu 5:</w: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Trong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510" w:dyaOrig="315" w14:anchorId="6616C402">
                <v:shape id="_x0000_i2087" type="#_x0000_t75" style="width:21.75pt;height:14.25pt" o:ole="">
                  <v:imagedata r:id="rId2162" o:title=""/>
                </v:shape>
                <o:OLEObject Type="Embed" ProgID="Equation.DSMT4" ShapeID="_x0000_i2087" DrawAspect="Content" ObjectID="_1690173388" r:id="rId2163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cho ba điểm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670" w:dyaOrig="405" w14:anchorId="126A5E77">
                <v:shape id="_x0000_i2088" type="#_x0000_t75" style="width:129.75pt;height:21.75pt" o:ole="">
                  <v:imagedata r:id="rId2164" o:title=""/>
                </v:shape>
                <o:OLEObject Type="Embed" ProgID="Equation.DSMT4" ShapeID="_x0000_i2088" DrawAspect="Content" ObjectID="_1690173389" r:id="rId2165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Đường thẳng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15B6B7A0">
                <v:shape id="_x0000_i2089" type="#_x0000_t75" style="width:14.25pt;height:14.25pt" o:ole="">
                  <v:imagedata r:id="rId2166" o:title=""/>
                </v:shape>
                <o:OLEObject Type="Embed" ProgID="Equation.DSMT4" ShapeID="_x0000_i2089" DrawAspect="Content" ObjectID="_1690173390" r:id="rId2167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đi qua điểm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40" w:dyaOrig="285" w14:anchorId="1DAF380A">
                <v:shape id="_x0000_i2090" type="#_x0000_t75" style="width:14.25pt;height:14.25pt" o:ole="">
                  <v:imagedata r:id="rId2168" o:title=""/>
                </v:shape>
                <o:OLEObject Type="Embed" ProgID="Equation.DSMT4" ShapeID="_x0000_i2090" DrawAspect="Content" ObjectID="_1690173391" r:id="rId2169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và đồng thời cách đều hai điểm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80" w:dyaOrig="315" w14:anchorId="660592F9">
                <v:shape id="_x0000_i2091" type="#_x0000_t75" style="width:21.75pt;height:14.25pt" o:ole="">
                  <v:imagedata r:id="rId2170" o:title=""/>
                </v:shape>
                <o:OLEObject Type="Embed" ProgID="Equation.DSMT4" ShapeID="_x0000_i2091" DrawAspect="Content" ObjectID="_1690173392" r:id="rId2171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có phương trình là</w:t>
            </w:r>
          </w:p>
          <w:p w14:paraId="2EDF3EFD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500" w:dyaOrig="315" w14:anchorId="7EE45543">
                <v:shape id="_x0000_i2092" type="#_x0000_t75" style="width:1in;height:14.25pt" o:ole="">
                  <v:imagedata r:id="rId2172" o:title=""/>
                </v:shape>
                <o:OLEObject Type="Embed" ProgID="Equation.DSMT4" ShapeID="_x0000_i2092" DrawAspect="Content" ObjectID="_1690173393" r:id="rId217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580342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455" w:dyaOrig="315" w14:anchorId="18A7E061">
                <v:shape id="_x0000_i2093" type="#_x0000_t75" style="width:1in;height:14.25pt" o:ole="">
                  <v:imagedata r:id="rId2174" o:title=""/>
                </v:shape>
                <o:OLEObject Type="Embed" ProgID="Equation.DSMT4" ShapeID="_x0000_i2093" DrawAspect="Content" ObjectID="_1690173394" r:id="rId217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25E41A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455" w:dyaOrig="315" w14:anchorId="7B57B896">
                <v:shape id="_x0000_i2094" type="#_x0000_t75" style="width:1in;height:14.25pt" o:ole="">
                  <v:imagedata r:id="rId2176" o:title=""/>
                </v:shape>
                <o:OLEObject Type="Embed" ProgID="Equation.DSMT4" ShapeID="_x0000_i2094" DrawAspect="Content" ObjectID="_1690173395" r:id="rId217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hoặc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900" w:dyaOrig="315" w14:anchorId="6F513A0A">
                <v:shape id="_x0000_i2095" type="#_x0000_t75" style="width:43.5pt;height:14.25pt" o:ole="">
                  <v:imagedata r:id="rId2178" o:title=""/>
                </v:shape>
                <o:OLEObject Type="Embed" ProgID="Equation.DSMT4" ShapeID="_x0000_i2095" DrawAspect="Content" ObjectID="_1690173396" r:id="rId217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50A141D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500" w:dyaOrig="315" w14:anchorId="1A2C9309">
                <v:shape id="_x0000_i2096" type="#_x0000_t75" style="width:1in;height:14.25pt" o:ole="">
                  <v:imagedata r:id="rId2180" o:title=""/>
                </v:shape>
                <o:OLEObject Type="Embed" ProgID="Equation.DSMT4" ShapeID="_x0000_i2096" DrawAspect="Content" ObjectID="_1690173397" r:id="rId218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EB271F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ECA7A2E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4712AE6D" w14:textId="77777777" w:rsidTr="009A5569">
        <w:tc>
          <w:tcPr>
            <w:tcW w:w="6200" w:type="dxa"/>
            <w:shd w:val="clear" w:color="auto" w:fill="auto"/>
          </w:tcPr>
          <w:p w14:paraId="0AB0EF6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Tìm phương trình đường thẳng song song và cách đều hai đường thẳng sau</w:t>
            </w:r>
          </w:p>
          <w:p w14:paraId="40DC5A31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Arial" w:hAnsi="Chu Van An" w:cs="Chu Van An"/>
                <w:position w:val="-30"/>
                <w:szCs w:val="22"/>
                <w:lang w:val="fr-FR"/>
              </w:rPr>
              <w:object w:dxaOrig="1365" w:dyaOrig="720" w14:anchorId="3B118E6C">
                <v:shape id="_x0000_i2097" type="#_x0000_t75" style="width:1in;height:36pt" o:ole="">
                  <v:imagedata r:id="rId2182" o:title=""/>
                </v:shape>
                <o:OLEObject Type="Embed" ProgID="Equation.DSMT4" ShapeID="_x0000_i2097" DrawAspect="Content" ObjectID="_1690173398" r:id="rId218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  <w:lang w:val="fr-FR"/>
              </w:rPr>
              <w:object w:dxaOrig="1305" w:dyaOrig="720" w14:anchorId="2B918A05">
                <v:shape id="_x0000_i2098" type="#_x0000_t75" style="width:64.5pt;height:36pt" o:ole="">
                  <v:imagedata r:id="rId2184" o:title=""/>
                </v:shape>
                <o:OLEObject Type="Embed" ProgID="Equation.DSMT4" ShapeID="_x0000_i2098" DrawAspect="Content" ObjectID="_1690173399" r:id="rId218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07CF09A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0968B1EB">
                <v:shape id="_x0000_i2099" type="#_x0000_t75" style="width:1in;height:14.25pt" o:ole="">
                  <v:imagedata r:id="rId2186" o:title=""/>
                </v:shape>
                <o:OLEObject Type="Embed" ProgID="Equation.DSMT4" ShapeID="_x0000_i2099" DrawAspect="Content" ObjectID="_1690173400" r:id="rId21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10" w:dyaOrig="315" w14:anchorId="107E3E85">
                <v:shape id="_x0000_i2100" type="#_x0000_t75" style="width:1in;height:14.25pt" o:ole="">
                  <v:imagedata r:id="rId2188" o:title=""/>
                </v:shape>
                <o:OLEObject Type="Embed" ProgID="Equation.DSMT4" ShapeID="_x0000_i2100" DrawAspect="Content" ObjectID="_1690173401" r:id="rId21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42725E1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563125FE">
                <v:shape id="_x0000_i2101" type="#_x0000_t75" style="width:1in;height:14.25pt" o:ole="">
                  <v:imagedata r:id="rId2190" o:title=""/>
                </v:shape>
                <o:OLEObject Type="Embed" ProgID="Equation.DSMT4" ShapeID="_x0000_i2101" DrawAspect="Content" ObjectID="_1690173402" r:id="rId21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530" w:dyaOrig="315" w14:anchorId="368B6B86">
                <v:shape id="_x0000_i2102" type="#_x0000_t75" style="width:79.5pt;height:14.25pt" o:ole="">
                  <v:imagedata r:id="rId2192" o:title=""/>
                </v:shape>
                <o:OLEObject Type="Embed" ProgID="Equation.DSMT4" ShapeID="_x0000_i2102" DrawAspect="Content" ObjectID="_1690173403" r:id="rId21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CE4EBB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53400E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4D80A00" w14:textId="77777777" w:rsidTr="009A5569">
        <w:tc>
          <w:tcPr>
            <w:tcW w:w="6200" w:type="dxa"/>
            <w:shd w:val="clear" w:color="auto" w:fill="auto"/>
          </w:tcPr>
          <w:p w14:paraId="32BA5AA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30" w14:anchorId="1DA8BCE3">
                <v:shape id="_x0000_i2103" type="#_x0000_t75" style="width:1in;height:14.25pt" o:ole="">
                  <v:imagedata r:id="rId2194" o:title=""/>
                </v:shape>
                <o:OLEObject Type="Embed" ProgID="Equation.DSMT4" ShapeID="_x0000_i2103" DrawAspect="Content" ObjectID="_1690173404" r:id="rId219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(với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110" w:dyaOrig="330" w14:anchorId="6D6315B2">
                <v:shape id="_x0000_i2104" type="#_x0000_t75" style="width:57.75pt;height:14.25pt" o:ole="">
                  <v:imagedata r:id="rId2196" o:title=""/>
                </v:shape>
                <o:OLEObject Type="Embed" ProgID="Equation.DSMT4" ShapeID="_x0000_i2104" DrawAspect="Content" ObjectID="_1690173405" r:id="rId21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70" w:dyaOrig="330" w14:anchorId="0D444793">
                <v:shape id="_x0000_i2105" type="#_x0000_t75" style="width:43.5pt;height:14.25pt" o:ole="">
                  <v:imagedata r:id="rId2198" o:title=""/>
                </v:shape>
                <o:OLEObject Type="Embed" ProgID="Equation.DSMT4" ShapeID="_x0000_i2105" DrawAspect="Content" ObjectID="_1690173406" r:id="rId21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). Biết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F7A9A43">
                <v:shape id="_x0000_i2106" type="#_x0000_t75" style="width:14.25pt;height:14.25pt" o:ole="">
                  <v:imagedata r:id="rId2200" o:title=""/>
                </v:shape>
                <o:OLEObject Type="Embed" ProgID="Equation.DSMT4" ShapeID="_x0000_i2106" DrawAspect="Content" ObjectID="_1690173407" r:id="rId22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945" w:dyaOrig="330" w14:anchorId="6D7CB73B">
                <v:shape id="_x0000_i2107" type="#_x0000_t75" style="width:50.25pt;height:14.25pt" o:ole="">
                  <v:imagedata r:id="rId2202" o:title=""/>
                </v:shape>
                <o:OLEObject Type="Embed" ProgID="Equation.DSMT4" ShapeID="_x0000_i2107" DrawAspect="Content" ObjectID="_1690173408" r:id="rId22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55" w:dyaOrig="720" w14:anchorId="648E49CB">
                <v:shape id="_x0000_i2108" type="#_x0000_t75" style="width:1in;height:36pt" o:ole="">
                  <v:imagedata r:id="rId2204" o:title=""/>
                </v:shape>
                <o:OLEObject Type="Embed" ProgID="Equation.DSMT4" ShapeID="_x0000_i2108" DrawAspect="Content" ObjectID="_1690173409" r:id="rId22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30" w14:anchorId="41B1D839">
                <v:shape id="_x0000_i2109" type="#_x0000_t75" style="width:21.75pt;height:14.25pt" o:ole="">
                  <v:imagedata r:id="rId2206" o:title=""/>
                </v:shape>
                <o:OLEObject Type="Embed" ProgID="Equation.DSMT4" ShapeID="_x0000_i2109" DrawAspect="Content" ObjectID="_1690173410" r:id="rId22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80" w:dyaOrig="330" w14:anchorId="5EC0D6A0">
                <v:shape id="_x0000_i2110" type="#_x0000_t75" style="width:36pt;height:14.25pt" o:ole="">
                  <v:imagedata r:id="rId2208" o:title=""/>
                </v:shape>
                <o:OLEObject Type="Embed" ProgID="Equation.DSMT4" ShapeID="_x0000_i2110" DrawAspect="Content" ObjectID="_1690173411" r:id="rId2209"/>
              </w:object>
            </w:r>
          </w:p>
          <w:p w14:paraId="32345DF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26F6A2C0">
                <v:shape id="_x0000_i2111" type="#_x0000_t75" style="width:7.5pt;height:14.25pt" o:ole="">
                  <v:imagedata r:id="rId2210" o:title=""/>
                </v:shape>
                <o:OLEObject Type="Embed" ProgID="Equation.DSMT4" ShapeID="_x0000_i2111" DrawAspect="Content" ObjectID="_1690173412" r:id="rId22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2"/>
              </w:rPr>
              <w:object w:dxaOrig="360" w:dyaOrig="360" w14:anchorId="5ECE656F">
                <v:shape id="_x0000_i2112" type="#_x0000_t75" style="width:21.75pt;height:21.75pt" o:ole="">
                  <v:imagedata r:id="rId2212" o:title=""/>
                </v:shape>
                <o:OLEObject Type="Embed" ProgID="Equation.DSMT4" ShapeID="_x0000_i2112" DrawAspect="Content" ObjectID="_1690173413" r:id="rId22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35" w:dyaOrig="255" w14:anchorId="2F162A51">
                <v:shape id="_x0000_i2113" type="#_x0000_t75" style="width:7.5pt;height:14.25pt" o:ole="">
                  <v:imagedata r:id="rId2214" o:title=""/>
                </v:shape>
                <o:OLEObject Type="Embed" ProgID="Equation.DSMT4" ShapeID="_x0000_i2113" DrawAspect="Content" ObjectID="_1690173414" r:id="rId221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00623AD9">
                <v:shape id="_x0000_i2114" type="#_x0000_t75" style="width:7.5pt;height:14.25pt" o:ole="">
                  <v:imagedata r:id="rId2216" o:title=""/>
                </v:shape>
                <o:OLEObject Type="Embed" ProgID="Equation.DSMT4" ShapeID="_x0000_i2114" DrawAspect="Content" ObjectID="_1690173415" r:id="rId22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E06518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3739996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A2A2F46" w14:textId="77777777" w:rsidTr="009A5569">
        <w:tc>
          <w:tcPr>
            <w:tcW w:w="6200" w:type="dxa"/>
            <w:shd w:val="clear" w:color="auto" w:fill="auto"/>
          </w:tcPr>
          <w:p w14:paraId="5F047B3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3784D01">
                <v:shape id="_x0000_i2115" type="#_x0000_t75" style="width:21.75pt;height:14.25pt" o:ole="">
                  <v:imagedata r:id="rId2218" o:title=""/>
                </v:shape>
                <o:OLEObject Type="Embed" ProgID="Equation.DSMT4" ShapeID="_x0000_i2115" DrawAspect="Content" ObjectID="_1690173416" r:id="rId22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tìm trên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15" w:dyaOrig="315" w14:anchorId="492F05B7">
                <v:shape id="_x0000_i2116" type="#_x0000_t75" style="width:1in;height:14.25pt" o:ole="">
                  <v:imagedata r:id="rId2220" o:title=""/>
                </v:shape>
                <o:OLEObject Type="Embed" ProgID="Equation.DSMT4" ShapeID="_x0000_i2116" DrawAspect="Content" ObjectID="_1690173417" r:id="rId22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2BFB2A5A">
                <v:shape id="_x0000_i2117" type="#_x0000_t75" style="width:14.25pt;height:14.25pt" o:ole="">
                  <v:imagedata r:id="rId2222" o:title=""/>
                </v:shape>
                <o:OLEObject Type="Embed" ProgID="Equation.DSMT4" ShapeID="_x0000_i2117" DrawAspect="Content" ObjectID="_1690173418" r:id="rId22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khoảng cách từ gốc tọa độ đến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5D94959C">
                <v:shape id="_x0000_i2118" type="#_x0000_t75" style="width:14.25pt;height:14.25pt" o:ole="">
                  <v:imagedata r:id="rId2224" o:title=""/>
                </v:shape>
                <o:OLEObject Type="Embed" ProgID="Equation.DSMT4" ShapeID="_x0000_i2118" DrawAspect="Content" ObjectID="_1690173419" r:id="rId22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nhỏ nhất</w:t>
            </w:r>
          </w:p>
          <w:p w14:paraId="49F8B9D0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15" w:dyaOrig="405" w14:anchorId="283C767D">
                <v:shape id="_x0000_i2119" type="#_x0000_t75" style="width:43.5pt;height:21.75pt" o:ole="">
                  <v:imagedata r:id="rId2226" o:title=""/>
                </v:shape>
                <o:OLEObject Type="Embed" ProgID="Equation.DSMT4" ShapeID="_x0000_i2119" DrawAspect="Content" ObjectID="_1690173420" r:id="rId2227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75" w:dyaOrig="405" w14:anchorId="329A53B5">
                <v:shape id="_x0000_i2120" type="#_x0000_t75" style="width:50.25pt;height:21.75pt" o:ole="">
                  <v:imagedata r:id="rId2228" o:title=""/>
                </v:shape>
                <o:OLEObject Type="Embed" ProgID="Equation.DSMT4" ShapeID="_x0000_i2120" DrawAspect="Content" ObjectID="_1690173421" r:id="rId2229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765" w:dyaOrig="405" w14:anchorId="658A065E">
                <v:shape id="_x0000_i2121" type="#_x0000_t75" style="width:36pt;height:21.75pt" o:ole="">
                  <v:imagedata r:id="rId2230" o:title=""/>
                </v:shape>
                <o:OLEObject Type="Embed" ProgID="Equation.DSMT4" ShapeID="_x0000_i2121" DrawAspect="Content" ObjectID="_1690173422" r:id="rId2231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15" w:dyaOrig="405" w14:anchorId="7B232627">
                <v:shape id="_x0000_i2122" type="#_x0000_t75" style="width:43.5pt;height:21.75pt" o:ole="">
                  <v:imagedata r:id="rId2232" o:title=""/>
                </v:shape>
                <o:OLEObject Type="Embed" ProgID="Equation.DSMT4" ShapeID="_x0000_i2122" DrawAspect="Content" ObjectID="_1690173423" r:id="rId2233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65FD348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DD61D2D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07510DB" w14:textId="77777777" w:rsidTr="009A5569">
        <w:tc>
          <w:tcPr>
            <w:tcW w:w="6200" w:type="dxa"/>
            <w:shd w:val="clear" w:color="auto" w:fill="auto"/>
          </w:tcPr>
          <w:p w14:paraId="1F6467CC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>Câu 9: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Có bao nhiêu 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05" w14:anchorId="0E7B967D">
                <v:shape id="_x0000_i2123" type="#_x0000_t75" style="width:50.25pt;height:21.75pt" o:ole="">
                  <v:imagedata r:id="rId2234" o:title=""/>
                </v:shape>
                <o:OLEObject Type="Embed" ProgID="Equation.DSMT4" ShapeID="_x0000_i2123" DrawAspect="Content" ObjectID="_1690173424" r:id="rId223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và cắt hai trục tọa độ tại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30" w14:anchorId="3648F7AD">
                <v:shape id="_x0000_i2124" type="#_x0000_t75" style="width:21.75pt;height:14.25pt" o:ole="">
                  <v:imagedata r:id="rId2236" o:title=""/>
                </v:shape>
                <o:OLEObject Type="Embed" ProgID="Equation.DSMT4" ShapeID="_x0000_i2124" DrawAspect="Content" ObjectID="_1690173425" r:id="rId223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95" w:dyaOrig="285" w14:anchorId="28527F84">
                <v:shape id="_x0000_i2125" type="#_x0000_t75" style="width:57.75pt;height:14.25pt" o:ole="">
                  <v:imagedata r:id="rId2238" o:title=""/>
                </v:shape>
                <o:OLEObject Type="Embed" ProgID="Equation.DSMT4" ShapeID="_x0000_i2125" DrawAspect="Content" ObjectID="_1690173426" r:id="rId2239"/>
              </w:object>
            </w:r>
          </w:p>
          <w:p w14:paraId="69EECF01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7FF2B25B">
                <v:shape id="_x0000_i2126" type="#_x0000_t75" style="width:7.5pt;height:14.25pt" o:ole="">
                  <v:imagedata r:id="rId2240" o:title=""/>
                </v:shape>
                <o:OLEObject Type="Embed" ProgID="Equation.DSMT4" ShapeID="_x0000_i2126" DrawAspect="Content" ObjectID="_1690173427" r:id="rId224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CB1513C">
                <v:shape id="_x0000_i2127" type="#_x0000_t75" style="width:14.25pt;height:14.25pt" o:ole="">
                  <v:imagedata r:id="rId2242" o:title=""/>
                </v:shape>
                <o:OLEObject Type="Embed" ProgID="Equation.DSMT4" ShapeID="_x0000_i2127" DrawAspect="Content" ObjectID="_1690173428" r:id="rId224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50" w:dyaOrig="255" w14:anchorId="59862E28">
                <v:shape id="_x0000_i2128" type="#_x0000_t75" style="width:7.5pt;height:14.25pt" o:ole="">
                  <v:imagedata r:id="rId2244" o:title=""/>
                </v:shape>
                <o:OLEObject Type="Embed" ProgID="Equation.DSMT4" ShapeID="_x0000_i2128" DrawAspect="Content" ObjectID="_1690173429" r:id="rId224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BA599B0">
                <v:shape id="_x0000_i2129" type="#_x0000_t75" style="width:14.25pt;height:14.25pt" o:ole="">
                  <v:imagedata r:id="rId2246" o:title=""/>
                </v:shape>
                <o:OLEObject Type="Embed" ProgID="Equation.DSMT4" ShapeID="_x0000_i2129" DrawAspect="Content" ObjectID="_1690173430" r:id="rId224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98847A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C31E04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C11A6AC" w14:textId="77777777" w:rsidTr="009A5569">
        <w:tc>
          <w:tcPr>
            <w:tcW w:w="6200" w:type="dxa"/>
            <w:shd w:val="clear" w:color="auto" w:fill="auto"/>
          </w:tcPr>
          <w:p w14:paraId="161462F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B05B0A7">
                <v:shape id="_x0000_i2130" type="#_x0000_t75" style="width:21.75pt;height:14.25pt" o:ole="">
                  <v:imagedata r:id="rId2248" o:title=""/>
                </v:shape>
                <o:OLEObject Type="Embed" ProgID="Equation.DSMT4" ShapeID="_x0000_i2130" DrawAspect="Content" ObjectID="_1690173431" r:id="rId224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5456EDF4">
                <v:shape id="_x0000_i2131" type="#_x0000_t75" style="width:1in;height:14.25pt" o:ole="">
                  <v:imagedata r:id="rId2250" o:title=""/>
                </v:shape>
                <o:OLEObject Type="Embed" ProgID="Equation.DSMT4" ShapeID="_x0000_i2131" DrawAspect="Content" ObjectID="_1690173432" r:id="rId225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70" w14:anchorId="25F38A13">
                <v:shape id="_x0000_i2132" type="#_x0000_t75" style="width:14.25pt;height:14.25pt" o:ole="">
                  <v:imagedata r:id="rId2252" o:title=""/>
                </v:shape>
                <o:OLEObject Type="Embed" ProgID="Equation.DSMT4" ShapeID="_x0000_i2132" DrawAspect="Content" ObjectID="_1690173433" r:id="rId225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0B04CBFA">
                <v:shape id="_x0000_i2133" type="#_x0000_t75" style="width:36pt;height:21.75pt" o:ole="">
                  <v:imagedata r:id="rId2254" o:title=""/>
                </v:shape>
                <o:OLEObject Type="Embed" ProgID="Equation.DSMT4" ShapeID="_x0000_i2133" DrawAspect="Content" ObjectID="_1690173434" r:id="rId22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211FDD3">
                <v:shape id="_x0000_i2134" type="#_x0000_t75" style="width:14.25pt;height:14.25pt" o:ole="">
                  <v:imagedata r:id="rId2256" o:title=""/>
                </v:shape>
                <o:OLEObject Type="Embed" ProgID="Equation.DSMT4" ShapeID="_x0000_i2134" DrawAspect="Content" ObjectID="_1690173435" r:id="rId225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30" w14:anchorId="174376D9">
                <v:shape id="_x0000_i2135" type="#_x0000_t75" style="width:21.75pt;height:14.25pt" o:ole="">
                  <v:imagedata r:id="rId2258" o:title=""/>
                </v:shape>
                <o:OLEObject Type="Embed" ProgID="Equation.DSMT4" ShapeID="_x0000_i2135" DrawAspect="Content" ObjectID="_1690173436" r:id="rId225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725B3E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30" w14:anchorId="12332B97">
                <v:shape id="_x0000_i2136" type="#_x0000_t75" style="width:43.5pt;height:14.25pt" o:ole="">
                  <v:imagedata r:id="rId2260" o:title=""/>
                </v:shape>
                <o:OLEObject Type="Embed" ProgID="Equation.DSMT4" ShapeID="_x0000_i2136" DrawAspect="Content" ObjectID="_1690173437" r:id="rId226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10"/>
                <w:szCs w:val="22"/>
              </w:rPr>
              <w:object w:dxaOrig="1200" w:dyaOrig="330" w14:anchorId="501C01A4">
                <v:shape id="_x0000_i2137" type="#_x0000_t75" style="width:57.75pt;height:14.25pt" o:ole="">
                  <v:imagedata r:id="rId2262" o:title=""/>
                </v:shape>
                <o:OLEObject Type="Embed" ProgID="Equation.DSMT4" ShapeID="_x0000_i2137" DrawAspect="Content" ObjectID="_1690173438" r:id="rId226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C72E59A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40" w:dyaOrig="270" w14:anchorId="5D77DCD9">
                <v:shape id="_x0000_i2138" type="#_x0000_t75" style="width:43.5pt;height:14.25pt" o:ole="">
                  <v:imagedata r:id="rId2264" o:title=""/>
                </v:shape>
                <o:OLEObject Type="Embed" ProgID="Equation.DSMT4" ShapeID="_x0000_i2138" DrawAspect="Content" ObjectID="_1690173439" r:id="rId22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960" w:dyaOrig="720" w14:anchorId="5A605CBA">
                <v:shape id="_x0000_i2139" type="#_x0000_t75" style="width:50.25pt;height:36pt" o:ole="">
                  <v:imagedata r:id="rId2266" o:title=""/>
                </v:shape>
                <o:OLEObject Type="Embed" ProgID="Equation.DSMT4" ShapeID="_x0000_i2139" DrawAspect="Content" ObjectID="_1690173440" r:id="rId22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EDF327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3A0D4D5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AFAB8F9" w14:textId="77777777" w:rsidTr="009A5569">
        <w:tc>
          <w:tcPr>
            <w:tcW w:w="6200" w:type="dxa"/>
            <w:shd w:val="clear" w:color="auto" w:fill="auto"/>
          </w:tcPr>
          <w:p w14:paraId="7C3416A2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>Câu 11: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đường thẳng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vi-VN"/>
              </w:rPr>
              <w:object w:dxaOrig="1890" w:dyaOrig="360" w14:anchorId="3DD23AFD">
                <v:shape id="_x0000_i2140" type="#_x0000_t75" style="width:93.75pt;height:21.75pt" o:ole="">
                  <v:imagedata r:id="rId2268" o:title=""/>
                </v:shape>
                <o:OLEObject Type="Embed" ProgID="Equation.DSMT4" ShapeID="_x0000_i2140" DrawAspect="Content" ObjectID="_1690173441" r:id="rId22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80" w:dyaOrig="360" w14:anchorId="452DD992">
                <v:shape id="_x0000_i2141" type="#_x0000_t75" style="width:100.5pt;height:21.75pt" o:ole="">
                  <v:imagedata r:id="rId2270" o:title=""/>
                </v:shape>
                <o:OLEObject Type="Embed" ProgID="Equation.DSMT4" ShapeID="_x0000_i2141" DrawAspect="Content" ObjectID="_1690173442" r:id="rId22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song song và cách đều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0B0091D4">
                <v:shape id="_x0000_i2142" type="#_x0000_t75" style="width:14.25pt;height:21.75pt" o:ole="">
                  <v:imagedata r:id="rId2272" o:title=""/>
                </v:shape>
                <o:OLEObject Type="Embed" ProgID="Equation.DSMT4" ShapeID="_x0000_i2142" DrawAspect="Content" ObjectID="_1690173443" r:id="rId227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2FE7390D">
                <v:shape id="_x0000_i2143" type="#_x0000_t75" style="width:14.25pt;height:21.75pt" o:ole="">
                  <v:imagedata r:id="rId2274" o:title=""/>
                </v:shape>
                <o:OLEObject Type="Embed" ProgID="Equation.DSMT4" ShapeID="_x0000_i2143" DrawAspect="Content" ObjectID="_1690173444" r:id="rId2275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7555325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15" w14:anchorId="548462B1">
                <v:shape id="_x0000_i2144" type="#_x0000_t75" style="width:1in;height:14.25pt" o:ole="">
                  <v:imagedata r:id="rId2276" o:title=""/>
                </v:shape>
                <o:OLEObject Type="Embed" ProgID="Equation.DSMT4" ShapeID="_x0000_i2144" DrawAspect="Content" ObjectID="_1690173445" r:id="rId227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75CAF843">
                <v:shape id="_x0000_i2145" type="#_x0000_t75" style="width:1in;height:14.25pt" o:ole="">
                  <v:imagedata r:id="rId2278" o:title=""/>
                </v:shape>
                <o:OLEObject Type="Embed" ProgID="Equation.DSMT4" ShapeID="_x0000_i2145" DrawAspect="Content" ObjectID="_1690173446" r:id="rId227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0785C2A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15" w14:anchorId="06A32BFD">
                <v:shape id="_x0000_i2146" type="#_x0000_t75" style="width:1in;height:14.25pt" o:ole="">
                  <v:imagedata r:id="rId2280" o:title=""/>
                </v:shape>
                <o:OLEObject Type="Embed" ProgID="Equation.DSMT4" ShapeID="_x0000_i2146" DrawAspect="Content" ObjectID="_1690173447" r:id="rId228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3CDB2FF3">
                <v:shape id="_x0000_i2147" type="#_x0000_t75" style="width:1in;height:14.25pt" o:ole="">
                  <v:imagedata r:id="rId2282" o:title=""/>
                </v:shape>
                <o:OLEObject Type="Embed" ProgID="Equation.DSMT4" ShapeID="_x0000_i2147" DrawAspect="Content" ObjectID="_1690173448" r:id="rId228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474922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7177BF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6D8FE84" w14:textId="77777777" w:rsidTr="009A5569">
        <w:tc>
          <w:tcPr>
            <w:tcW w:w="6200" w:type="dxa"/>
            <w:shd w:val="clear" w:color="auto" w:fill="auto"/>
          </w:tcPr>
          <w:p w14:paraId="6F96FBED" w14:textId="07D1129F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59" w:name="c1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FCB491B">
                <v:shape id="_x0000_i2148" type="#_x0000_t75" style="width:21.75pt;height:14.25pt" o:ole="">
                  <v:imagedata r:id="rId2284" o:title=""/>
                </v:shape>
                <o:OLEObject Type="Embed" ProgID="Equation.DSMT4" ShapeID="_x0000_i2148" DrawAspect="Content" ObjectID="_1690173449" r:id="rId22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một tiếp tuyến kẻ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74C063C0">
                <v:shape id="_x0000_i2149" type="#_x0000_t75" style="width:43.5pt;height:21.75pt" o:ole="">
                  <v:imagedata r:id="rId2286" o:title=""/>
                </v:shape>
                <o:OLEObject Type="Embed" ProgID="Equation.DSMT4" ShapeID="_x0000_i2149" DrawAspect="Content" ObjectID="_1690173450" r:id="rId22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đường tròn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13BFBFE1">
                <v:shape id="_x0000_i2150" type="#_x0000_t75" style="width:108pt;height:21.75pt" o:ole="">
                  <v:imagedata r:id="rId2288" o:title=""/>
                </v:shape>
                <o:OLEObject Type="Embed" ProgID="Equation.DSMT4" ShapeID="_x0000_i2150" DrawAspect="Content" ObjectID="_1690173451" r:id="rId22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là:</w:t>
            </w:r>
            <w:bookmarkEnd w:id="159"/>
          </w:p>
          <w:p w14:paraId="0E4B9A4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3E30C96B">
                <v:shape id="_x0000_i2151" type="#_x0000_t75" style="width:1in;height:14.25pt" o:ole="">
                  <v:imagedata r:id="rId2290" o:title=""/>
                </v:shape>
                <o:OLEObject Type="Embed" ProgID="Equation.DSMT4" ShapeID="_x0000_i2151" DrawAspect="Content" ObjectID="_1690173452" r:id="rId22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70ABEDED">
                <v:shape id="_x0000_i2152" type="#_x0000_t75" style="width:57.75pt;height:14.25pt" o:ole="">
                  <v:imagedata r:id="rId2292" o:title=""/>
                </v:shape>
                <o:OLEObject Type="Embed" ProgID="Equation.DSMT4" ShapeID="_x0000_i2152" DrawAspect="Content" ObjectID="_1690173453" r:id="rId22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56A4DE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0ED3980F">
                <v:shape id="_x0000_i2153" type="#_x0000_t75" style="width:1in;height:14.25pt" o:ole="">
                  <v:imagedata r:id="rId2294" o:title=""/>
                </v:shape>
                <o:OLEObject Type="Embed" ProgID="Equation.DSMT4" ShapeID="_x0000_i2153" DrawAspect="Content" ObjectID="_1690173454" r:id="rId22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667D2DC5">
                <v:shape id="_x0000_i2154" type="#_x0000_t75" style="width:1in;height:14.25pt" o:ole="">
                  <v:imagedata r:id="rId2296" o:title=""/>
                </v:shape>
                <o:OLEObject Type="Embed" ProgID="Equation.DSMT4" ShapeID="_x0000_i2154" DrawAspect="Content" ObjectID="_1690173455" r:id="rId229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3BE5B8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6E8AA45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E31B849" w14:textId="77777777" w:rsidTr="009A5569">
        <w:tc>
          <w:tcPr>
            <w:tcW w:w="6200" w:type="dxa"/>
            <w:shd w:val="clear" w:color="auto" w:fill="auto"/>
          </w:tcPr>
          <w:p w14:paraId="2DA90BE9" w14:textId="36927534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160" w:name="c1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6B51D2DA">
                <v:shape id="_x0000_i2155" type="#_x0000_t75" style="width:93.75pt;height:21.75pt" o:ole="">
                  <v:imagedata r:id="rId2298" o:title=""/>
                </v:shape>
                <o:OLEObject Type="Embed" ProgID="Equation.DSMT4" ShapeID="_x0000_i2155" DrawAspect="Content" ObjectID="_1690173456" r:id="rId22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00" w:dyaOrig="720" w14:anchorId="3D12F1CD">
                <v:shape id="_x0000_i2156" type="#_x0000_t75" style="width:108pt;height:36pt" o:ole="">
                  <v:imagedata r:id="rId2300" o:title=""/>
                </v:shape>
                <o:OLEObject Type="Embed" ProgID="Equation.DSMT4" ShapeID="_x0000_i2156" DrawAspect="Content" ObjectID="_1690173457" r:id="rId23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15" w14:anchorId="1AD32203">
                <v:shape id="_x0000_i2157" type="#_x0000_t75" style="width:86.25pt;height:14.25pt" o:ole="">
                  <v:imagedata r:id="rId2302" o:title=""/>
                </v:shape>
                <o:OLEObject Type="Embed" ProgID="Equation.DSMT4" ShapeID="_x0000_i2157" DrawAspect="Content" ObjectID="_1690173458" r:id="rId23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đường phân giác của góc nhọn tạo bởi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30CC8D14">
                <v:shape id="_x0000_i2158" type="#_x0000_t75" style="width:14.25pt;height:21.75pt" o:ole="">
                  <v:imagedata r:id="rId2304" o:title=""/>
                </v:shape>
                <o:OLEObject Type="Embed" ProgID="Equation.DSMT4" ShapeID="_x0000_i2158" DrawAspect="Content" ObjectID="_1690173459" r:id="rId23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00" w:dyaOrig="360" w14:anchorId="324D16C0">
                <v:shape id="_x0000_i2159" type="#_x0000_t75" style="width:14.25pt;height:21.75pt" o:ole="">
                  <v:imagedata r:id="rId2306" o:title=""/>
                </v:shape>
                <o:OLEObject Type="Embed" ProgID="Equation.DSMT4" ShapeID="_x0000_i2159" DrawAspect="Content" ObjectID="_1690173460" r:id="rId23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đó,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80" w:dyaOrig="285" w14:anchorId="526E9F76">
                <v:shape id="_x0000_i2160" type="#_x0000_t75" style="width:57.75pt;height:14.25pt" o:ole="">
                  <v:imagedata r:id="rId2308" o:title=""/>
                </v:shape>
                <o:OLEObject Type="Embed" ProgID="Equation.DSMT4" ShapeID="_x0000_i2160" DrawAspect="Content" ObjectID="_1690173461" r:id="rId23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bằng</w:t>
            </w:r>
            <w:bookmarkEnd w:id="160"/>
          </w:p>
          <w:p w14:paraId="493AAA1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70" w14:anchorId="78E8584A">
                <v:shape id="_x0000_i2161" type="#_x0000_t75" style="width:14.25pt;height:14.25pt" o:ole="">
                  <v:imagedata r:id="rId2310" o:title=""/>
                </v:shape>
                <o:OLEObject Type="Embed" ProgID="Equation.DSMT4" ShapeID="_x0000_i2161" DrawAspect="Content" ObjectID="_1690173462" r:id="rId23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315" w:dyaOrig="285" w14:anchorId="04901AB4">
                <v:shape id="_x0000_i2162" type="#_x0000_t75" style="width:14.25pt;height:14.25pt" o:ole="">
                  <v:imagedata r:id="rId2312" o:title=""/>
                </v:shape>
                <o:OLEObject Type="Embed" ProgID="Equation.DSMT4" ShapeID="_x0000_i2162" DrawAspect="Content" ObjectID="_1690173463" r:id="rId23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300" w:dyaOrig="270" w14:anchorId="275D1CC5">
                <v:shape id="_x0000_i2163" type="#_x0000_t75" style="width:14.25pt;height:14.25pt" o:ole="">
                  <v:imagedata r:id="rId2314" o:title=""/>
                </v:shape>
                <o:OLEObject Type="Embed" ProgID="Equation.DSMT4" ShapeID="_x0000_i2163" DrawAspect="Content" ObjectID="_1690173464" r:id="rId23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3A257FF1">
                <v:shape id="_x0000_i2164" type="#_x0000_t75" style="width:14.25pt;height:14.25pt" o:ole="">
                  <v:imagedata r:id="rId2316" o:title=""/>
                </v:shape>
                <o:OLEObject Type="Embed" ProgID="Equation.DSMT4" ShapeID="_x0000_i2164" DrawAspect="Content" ObjectID="_1690173465" r:id="rId23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A9BC98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5905C4C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F8BE5F7" w14:textId="77777777" w:rsidTr="009A5569">
        <w:tc>
          <w:tcPr>
            <w:tcW w:w="6200" w:type="dxa"/>
            <w:shd w:val="clear" w:color="auto" w:fill="auto"/>
          </w:tcPr>
          <w:p w14:paraId="147798EC" w14:textId="778BC5B5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61" w:name="c1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</w:rPr>
              <w:t xml:space="preserve">Lập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4BAA1A3D">
                <v:shape id="_x0000_i2165" type="#_x0000_t75" style="width:14.25pt;height:14.25pt" o:ole="">
                  <v:imagedata r:id="rId1817" o:title=""/>
                </v:shape>
                <o:OLEObject Type="Embed" ProgID="Equation.DSMT4" ShapeID="_x0000_i2165" DrawAspect="Content" ObjectID="_1690173466" r:id="rId23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15" w14:anchorId="57BD8042">
                <v:shape id="_x0000_i2166" type="#_x0000_t75" style="width:93.75pt;height:14.25pt" o:ole="">
                  <v:imagedata r:id="rId2319" o:title=""/>
                </v:shape>
                <o:OLEObject Type="Embed" ProgID="Equation.DSMT4" ShapeID="_x0000_i2166" DrawAspect="Content" ObjectID="_1690173467" r:id="rId23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85" w14:anchorId="1BEE459C">
                <v:shape id="_x0000_i2167" type="#_x0000_t75" style="width:21.75pt;height:14.25pt" o:ole="">
                  <v:imagedata r:id="rId1821" o:title=""/>
                </v:shape>
                <o:OLEObject Type="Embed" ProgID="Equation.DSMT4" ShapeID="_x0000_i2167" DrawAspect="Content" ObjectID="_1690173468" r:id="rId23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1EF13F26">
                <v:shape id="_x0000_i2168" type="#_x0000_t75" style="width:21.75pt;height:14.25pt" o:ole="">
                  <v:imagedata r:id="rId1823" o:title=""/>
                </v:shape>
                <o:OLEObject Type="Embed" ProgID="Equation.DSMT4" ShapeID="_x0000_i2168" DrawAspect="Content" ObjectID="_1690173469" r:id="rId23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lần lượt tại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2810679A">
                <v:shape id="_x0000_i2169" type="#_x0000_t75" style="width:14.25pt;height:14.25pt" o:ole="">
                  <v:imagedata r:id="rId1825" o:title=""/>
                </v:shape>
                <o:OLEObject Type="Embed" ProgID="Equation.DSMT4" ShapeID="_x0000_i2169" DrawAspect="Content" ObjectID="_1690173470" r:id="rId23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18634DC6">
                <v:shape id="_x0000_i2170" type="#_x0000_t75" style="width:14.25pt;height:14.25pt" o:ole="">
                  <v:imagedata r:id="rId1827" o:title=""/>
                </v:shape>
                <o:OLEObject Type="Embed" ProgID="Equation.DSMT4" ShapeID="_x0000_i2170" DrawAspect="Content" ObjectID="_1690173471" r:id="rId23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1020" w:dyaOrig="360" w14:anchorId="34AB5BB4">
                <v:shape id="_x0000_i2171" type="#_x0000_t75" style="width:50.25pt;height:21.75pt" o:ole="">
                  <v:imagedata r:id="rId1829" o:title=""/>
                </v:shape>
                <o:OLEObject Type="Embed" ProgID="Equation.DSMT4" ShapeID="_x0000_i2171" DrawAspect="Content" ObjectID="_1690173472" r:id="rId23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2CE9D9C4">
                <v:shape id="_x0000_i2172" type="#_x0000_t75" style="width:14.25pt;height:14.25pt" o:ole="">
                  <v:imagedata r:id="rId1831" o:title=""/>
                </v:shape>
                <o:OLEObject Type="Embed" ProgID="Equation.DSMT4" ShapeID="_x0000_i2172" DrawAspect="Content" ObjectID="_1690173473" r:id="rId23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  <w:bookmarkEnd w:id="161"/>
          </w:p>
          <w:p w14:paraId="4B32456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2253F1B9">
                <v:shape id="_x0000_i2173" type="#_x0000_t75" style="width:1in;height:14.25pt" o:ole="">
                  <v:imagedata r:id="rId1833" o:title=""/>
                </v:shape>
                <o:OLEObject Type="Embed" ProgID="Equation.DSMT4" ShapeID="_x0000_i2173" DrawAspect="Content" ObjectID="_1690173474" r:id="rId232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096CFE8F">
                <v:shape id="_x0000_i2174" type="#_x0000_t75" style="width:79.5pt;height:14.25pt" o:ole="">
                  <v:imagedata r:id="rId1835" o:title=""/>
                </v:shape>
                <o:OLEObject Type="Embed" ProgID="Equation.DSMT4" ShapeID="_x0000_i2174" DrawAspect="Content" ObjectID="_1690173475" r:id="rId23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29CD4E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356E57D7">
                <v:shape id="_x0000_i2175" type="#_x0000_t75" style="width:79.5pt;height:14.25pt" o:ole="">
                  <v:imagedata r:id="rId1837" o:title=""/>
                </v:shape>
                <o:OLEObject Type="Embed" ProgID="Equation.DSMT4" ShapeID="_x0000_i2175" DrawAspect="Content" ObjectID="_1690173476" r:id="rId23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15" w14:anchorId="652CAD2B">
                <v:shape id="_x0000_i2176" type="#_x0000_t75" style="width:79.5pt;height:14.25pt" o:ole="">
                  <v:imagedata r:id="rId1839" o:title=""/>
                </v:shape>
                <o:OLEObject Type="Embed" ProgID="Equation.DSMT4" ShapeID="_x0000_i2176" DrawAspect="Content" ObjectID="_1690173477" r:id="rId23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9FCDD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EA8DF50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775E2F8" w14:textId="77777777" w:rsidTr="009A5569">
        <w:tc>
          <w:tcPr>
            <w:tcW w:w="6200" w:type="dxa"/>
            <w:shd w:val="clear" w:color="auto" w:fill="auto"/>
          </w:tcPr>
          <w:p w14:paraId="75020FC4" w14:textId="02E244CA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62" w:name="c1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DFC3132">
                <v:shape id="_x0000_i2177" type="#_x0000_t75" style="width:21.75pt;height:14.25pt" o:ole="">
                  <v:imagedata r:id="rId2331" o:title=""/>
                </v:shape>
                <o:OLEObject Type="Embed" ProgID="Equation.DSMT4" ShapeID="_x0000_i2177" DrawAspect="Content" ObjectID="_1690173478" r:id="rId23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05" w14:anchorId="4EF83E8E">
                <v:shape id="_x0000_i2178" type="#_x0000_t75" style="width:108pt;height:21.75pt" o:ole="">
                  <v:imagedata r:id="rId2333" o:title=""/>
                </v:shape>
                <o:OLEObject Type="Embed" ProgID="Equation.DSMT4" ShapeID="_x0000_i2178" DrawAspect="Content" ObjectID="_1690173479" r:id="rId23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4849CF0">
                <v:shape id="_x0000_i2179" type="#_x0000_t75" style="width:21.75pt;height:21.75pt" o:ole="">
                  <v:imagedata r:id="rId2335" o:title=""/>
                </v:shape>
                <o:OLEObject Type="Embed" ProgID="Equation.DSMT4" ShapeID="_x0000_i2179" DrawAspect="Content" ObjectID="_1690173480" r:id="rId23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0E856461">
                <v:shape id="_x0000_i2180" type="#_x0000_t75" style="width:50.25pt;height:21.75pt" o:ole="">
                  <v:imagedata r:id="rId2337" o:title=""/>
                </v:shape>
                <o:OLEObject Type="Embed" ProgID="Equation.DSMT4" ShapeID="_x0000_i2180" DrawAspect="Content" ObjectID="_1690173481" r:id="rId23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2E6891C4">
                <v:shape id="_x0000_i2181" type="#_x0000_t75" style="width:21.75pt;height:21.75pt" o:ole="">
                  <v:imagedata r:id="rId2339" o:title=""/>
                </v:shape>
                <o:OLEObject Type="Embed" ProgID="Equation.DSMT4" ShapeID="_x0000_i2181" DrawAspect="Content" ObjectID="_1690173482" r:id="rId23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7CACCC57">
                <v:shape id="_x0000_i2182" type="#_x0000_t75" style="width:21.75pt;height:14.25pt" o:ole="">
                  <v:imagedata r:id="rId2341" o:title=""/>
                </v:shape>
                <o:OLEObject Type="Embed" ProgID="Equation.DSMT4" ShapeID="_x0000_i2182" DrawAspect="Content" ObjectID="_1690173483" r:id="rId23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0C281208">
                <v:shape id="_x0000_i2183" type="#_x0000_t75" style="width:1in;height:14.25pt" o:ole="">
                  <v:imagedata r:id="rId2343" o:title=""/>
                </v:shape>
                <o:OLEObject Type="Embed" ProgID="Equation.DSMT4" ShapeID="_x0000_i2183" DrawAspect="Content" ObjectID="_1690173484" r:id="rId23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trong đó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15" w14:anchorId="78486A16">
                <v:shape id="_x0000_i2184" type="#_x0000_t75" style="width:21.75pt;height:14.25pt" o:ole="">
                  <v:imagedata r:id="rId2345" o:title=""/>
                </v:shape>
                <o:OLEObject Type="Embed" ProgID="Equation.DSMT4" ShapeID="_x0000_i2184" DrawAspect="Content" ObjectID="_1690173485" r:id="rId23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cùng dấu. Khẳng định nào sau đây đúng?</w:t>
            </w:r>
            <w:bookmarkEnd w:id="162"/>
          </w:p>
          <w:p w14:paraId="6B23C6A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20" w:dyaOrig="285" w14:anchorId="0D1ABC24">
                <v:shape id="_x0000_i2185" type="#_x0000_t75" style="width:50.25pt;height:14.25pt" o:ole="">
                  <v:imagedata r:id="rId2347" o:title=""/>
                </v:shape>
                <o:OLEObject Type="Embed" ProgID="Equation.DSMT4" ShapeID="_x0000_i2185" DrawAspect="Content" ObjectID="_1690173486" r:id="rId23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70" w:dyaOrig="285" w14:anchorId="55B06527">
                <v:shape id="_x0000_i2186" type="#_x0000_t75" style="width:43.5pt;height:14.25pt" o:ole="">
                  <v:imagedata r:id="rId2349" o:title=""/>
                </v:shape>
                <o:OLEObject Type="Embed" ProgID="Equation.DSMT4" ShapeID="_x0000_i2186" DrawAspect="Content" ObjectID="_1690173487" r:id="rId23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68865E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20" w:dyaOrig="285" w14:anchorId="6B256C39">
                <v:shape id="_x0000_i2187" type="#_x0000_t75" style="width:50.25pt;height:14.25pt" o:ole="">
                  <v:imagedata r:id="rId2351" o:title=""/>
                </v:shape>
                <o:OLEObject Type="Embed" ProgID="Equation.DSMT4" ShapeID="_x0000_i2187" DrawAspect="Content" ObjectID="_1690173488" r:id="rId23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15B5A57F">
                <v:shape id="_x0000_i2188" type="#_x0000_t75" style="width:43.5pt;height:14.25pt" o:ole="">
                  <v:imagedata r:id="rId2353" o:title=""/>
                </v:shape>
                <o:OLEObject Type="Embed" ProgID="Equation.DSMT4" ShapeID="_x0000_i2188" DrawAspect="Content" ObjectID="_1690173489" r:id="rId23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9BA578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CBC1B74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DB0887A" w14:textId="77777777" w:rsidTr="009A5569">
        <w:tc>
          <w:tcPr>
            <w:tcW w:w="6200" w:type="dxa"/>
            <w:shd w:val="clear" w:color="auto" w:fill="auto"/>
          </w:tcPr>
          <w:p w14:paraId="709115EA" w14:textId="30E1DB12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63" w:name="c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đường thẳng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05" w:dyaOrig="360" w14:anchorId="749AA411">
                <v:shape id="_x0000_i2189" type="#_x0000_t75" style="width:93.75pt;height:21.75pt" o:ole="">
                  <v:imagedata r:id="rId2355" o:title=""/>
                </v:shape>
                <o:OLEObject Type="Embed" ProgID="Equation.DSMT4" ShapeID="_x0000_i2189" DrawAspect="Content" ObjectID="_1690173490" r:id="rId235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80" w:dyaOrig="360" w14:anchorId="6B952373">
                <v:shape id="_x0000_i2190" type="#_x0000_t75" style="width:100.5pt;height:21.75pt" o:ole="">
                  <v:imagedata r:id="rId2357" o:title=""/>
                </v:shape>
                <o:OLEObject Type="Embed" ProgID="Equation.DSMT4" ShapeID="_x0000_i2190" DrawAspect="Content" ObjectID="_1690173491" r:id="rId235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Phương trình đường thẳng song song và cách đều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537DD59B">
                <v:shape id="_x0000_i2191" type="#_x0000_t75" style="width:14.25pt;height:21.75pt" o:ole="">
                  <v:imagedata r:id="rId2359" o:title=""/>
                </v:shape>
                <o:OLEObject Type="Embed" ProgID="Equation.DSMT4" ShapeID="_x0000_i2191" DrawAspect="Content" ObjectID="_1690173492" r:id="rId23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1D788BA1">
                <v:shape id="_x0000_i2192" type="#_x0000_t75" style="width:14.25pt;height:21.75pt" o:ole="">
                  <v:imagedata r:id="rId2361" o:title=""/>
                </v:shape>
                <o:OLEObject Type="Embed" ProgID="Equation.DSMT4" ShapeID="_x0000_i2192" DrawAspect="Content" ObjectID="_1690173493" r:id="rId236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  <w:bookmarkEnd w:id="163"/>
          </w:p>
          <w:p w14:paraId="0902995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34915DAE">
                <v:shape id="_x0000_i2193" type="#_x0000_t75" style="width:1in;height:14.25pt" o:ole="">
                  <v:imagedata r:id="rId2282" o:title=""/>
                </v:shape>
                <o:OLEObject Type="Embed" ProgID="Equation.DSMT4" ShapeID="_x0000_i2193" DrawAspect="Content" ObjectID="_1690173494" r:id="rId236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70" w:dyaOrig="315" w14:anchorId="47C3ACE9">
                <v:shape id="_x0000_i2194" type="#_x0000_t75" style="width:1in;height:14.25pt" o:ole="">
                  <v:imagedata r:id="rId2276" o:title=""/>
                </v:shape>
                <o:OLEObject Type="Embed" ProgID="Equation.DSMT4" ShapeID="_x0000_i2194" DrawAspect="Content" ObjectID="_1690173495" r:id="rId236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3C13E4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38CD322C">
                <v:shape id="_x0000_i2195" type="#_x0000_t75" style="width:1in;height:14.25pt" o:ole="">
                  <v:imagedata r:id="rId2278" o:title=""/>
                </v:shape>
                <o:OLEObject Type="Embed" ProgID="Equation.DSMT4" ShapeID="_x0000_i2195" DrawAspect="Content" ObjectID="_1690173496" r:id="rId236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70" w:dyaOrig="315" w14:anchorId="330A9F6C">
                <v:shape id="_x0000_i2196" type="#_x0000_t75" style="width:1in;height:14.25pt" o:ole="">
                  <v:imagedata r:id="rId2280" o:title=""/>
                </v:shape>
                <o:OLEObject Type="Embed" ProgID="Equation.DSMT4" ShapeID="_x0000_i2196" DrawAspect="Content" ObjectID="_1690173497" r:id="rId236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77FE371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0454D3A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BDCDACA" w14:textId="77777777" w:rsidTr="009A5569">
        <w:tc>
          <w:tcPr>
            <w:tcW w:w="6200" w:type="dxa"/>
            <w:shd w:val="clear" w:color="auto" w:fill="auto"/>
          </w:tcPr>
          <w:p w14:paraId="2870AB6E" w14:textId="7FD01630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64" w:name="c1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hàm số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60" w14:anchorId="3992B91E">
                <v:shape id="_x0000_i2197" type="#_x0000_t75" style="width:1in;height:21.75pt" o:ole="">
                  <v:imagedata r:id="rId2367" o:title=""/>
                </v:shape>
                <o:OLEObject Type="Embed" ProgID="Equation.DSMT4" ShapeID="_x0000_i2197" DrawAspect="Content" ObjectID="_1690173498" r:id="rId23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có đồ thị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4CD4874B">
                <v:shape id="_x0000_i2198" type="#_x0000_t75" style="width:21.75pt;height:21.75pt" o:ole="">
                  <v:imagedata r:id="rId2369" o:title=""/>
                </v:shape>
                <o:OLEObject Type="Embed" ProgID="Equation.DSMT4" ShapeID="_x0000_i2198" DrawAspect="Content" ObjectID="_1690173499" r:id="rId23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.Đường thẳng (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0572875">
                <v:shape id="_x0000_i2199" type="#_x0000_t75" style="width:14.25pt;height:14.25pt" o:ole="">
                  <v:imagedata r:id="rId2371" o:title=""/>
                </v:shape>
                <o:OLEObject Type="Embed" ProgID="Equation.DSMT4" ShapeID="_x0000_i2199" DrawAspect="Content" ObjectID="_1690173500" r:id="rId23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 đi qua đỉnh đồ thị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7AB7CCAB">
                <v:shape id="_x0000_i2200" type="#_x0000_t75" style="width:21.75pt;height:21.75pt" o:ole="">
                  <v:imagedata r:id="rId2373" o:title=""/>
                </v:shape>
                <o:OLEObject Type="Embed" ProgID="Equation.DSMT4" ShapeID="_x0000_i2200" DrawAspect="Content" ObjectID="_1690173501" r:id="rId23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cắt các trục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70" w14:anchorId="7833B6DA">
                <v:shape id="_x0000_i2201" type="#_x0000_t75" style="width:21.75pt;height:14.25pt" o:ole="">
                  <v:imagedata r:id="rId2375" o:title=""/>
                </v:shape>
                <o:OLEObject Type="Embed" ProgID="Equation.DSMT4" ShapeID="_x0000_i2201" DrawAspect="Content" ObjectID="_1690173502" r:id="rId23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30" w14:anchorId="72FAB769">
                <v:shape id="_x0000_i2202" type="#_x0000_t75" style="width:21.75pt;height:14.25pt" o:ole="">
                  <v:imagedata r:id="rId2377" o:title=""/>
                </v:shape>
                <o:OLEObject Type="Embed" ProgID="Equation.DSMT4" ShapeID="_x0000_i2202" DrawAspect="Content" ObjectID="_1690173503" r:id="rId23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tại hai điểm phân biệt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175B3ED8">
                <v:shape id="_x0000_i2203" type="#_x0000_t75" style="width:14.25pt;height:14.25pt" o:ole="">
                  <v:imagedata r:id="rId2379" o:title=""/>
                </v:shape>
                <o:OLEObject Type="Embed" ProgID="Equation.DSMT4" ShapeID="_x0000_i2203" DrawAspect="Content" ObjectID="_1690173504" r:id="rId23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40" w14:anchorId="22869626">
                <v:shape id="_x0000_i2204" type="#_x0000_t75" style="width:14.25pt;height:14.25pt" o:ole="">
                  <v:imagedata r:id="rId2381" o:title=""/>
                </v:shape>
                <o:OLEObject Type="Embed" ProgID="Equation.DSMT4" ShapeID="_x0000_i2204" DrawAspect="Content" ObjectID="_1690173505" r:id="rId23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1230" w:dyaOrig="360" w14:anchorId="203AF3B1">
                <v:shape id="_x0000_i2205" type="#_x0000_t75" style="width:57.75pt;height:21.75pt" o:ole="">
                  <v:imagedata r:id="rId2383" o:title=""/>
                </v:shape>
                <o:OLEObject Type="Embed" ProgID="Equation.DSMT4" ShapeID="_x0000_i2205" DrawAspect="Content" ObjectID="_1690173506" r:id="rId23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10A39682">
                <v:shape id="_x0000_i2206" type="#_x0000_t75" style="width:21.75pt;height:21.75pt" o:ole="">
                  <v:imagedata r:id="rId2385" o:title=""/>
                </v:shape>
                <o:OLEObject Type="Embed" ProgID="Equation.DSMT4" ShapeID="_x0000_i2206" DrawAspect="Content" ObjectID="_1690173507" r:id="rId23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có hệ số góc dương.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6ED1BE75">
                <v:shape id="_x0000_i2207" type="#_x0000_t75" style="width:21.75pt;height:21.75pt" o:ole="">
                  <v:imagedata r:id="rId2387" o:title=""/>
                </v:shape>
                <o:OLEObject Type="Embed" ProgID="Equation.DSMT4" ShapeID="_x0000_i2207" DrawAspect="Content" ObjectID="_1690173508" r:id="rId2388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64"/>
          </w:p>
          <w:p w14:paraId="056D5F3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90" w:dyaOrig="720" w14:anchorId="7F848869">
                <v:shape id="_x0000_i2208" type="#_x0000_t75" style="width:93.75pt;height:36pt" o:ole="">
                  <v:imagedata r:id="rId2389" o:title=""/>
                </v:shape>
                <o:OLEObject Type="Embed" ProgID="Equation.DSMT4" ShapeID="_x0000_i2208" DrawAspect="Content" ObjectID="_1690173509" r:id="rId23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60" w:dyaOrig="720" w14:anchorId="1A72125E">
                <v:shape id="_x0000_i2209" type="#_x0000_t75" style="width:93.75pt;height:36pt" o:ole="">
                  <v:imagedata r:id="rId2391" o:title=""/>
                </v:shape>
                <o:OLEObject Type="Embed" ProgID="Equation.DSMT4" ShapeID="_x0000_i2209" DrawAspect="Content" ObjectID="_1690173510" r:id="rId23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EAD36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80" w:dyaOrig="630" w14:anchorId="25375B1E">
                <v:shape id="_x0000_i2210" type="#_x0000_t75" style="width:57.75pt;height:28.5pt" o:ole="">
                  <v:imagedata r:id="rId2393" o:title=""/>
                </v:shape>
                <o:OLEObject Type="Embed" ProgID="Equation.DSMT4" ShapeID="_x0000_i2210" DrawAspect="Content" ObjectID="_1690173511" r:id="rId2394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90" w:dyaOrig="720" w14:anchorId="57AF65DD">
                <v:shape id="_x0000_i2211" type="#_x0000_t75" style="width:93.75pt;height:36pt" o:ole="">
                  <v:imagedata r:id="rId2395" o:title=""/>
                </v:shape>
                <o:OLEObject Type="Embed" ProgID="Equation.DSMT4" ShapeID="_x0000_i2211" DrawAspect="Content" ObjectID="_1690173512" r:id="rId23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EBC7A51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FAD7136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475AA826" w14:textId="77777777" w:rsidTr="009A5569">
        <w:tc>
          <w:tcPr>
            <w:tcW w:w="6200" w:type="dxa"/>
            <w:shd w:val="clear" w:color="auto" w:fill="auto"/>
          </w:tcPr>
          <w:p w14:paraId="42C25DBC" w14:textId="37685795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</w:pPr>
            <w:bookmarkStart w:id="165" w:name="c20"/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  <w:t>Câu 18: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15" w:dyaOrig="615" w14:anchorId="7EE3B290">
                <v:shape id="_x0000_i2212" type="#_x0000_t75" style="width:57.75pt;height:28.5pt" o:ole="">
                  <v:imagedata r:id="rId2397" o:title=""/>
                </v:shape>
                <o:OLEObject Type="Embed" ProgID="Equation.DSMT4" ShapeID="_x0000_i2212" DrawAspect="Content" ObjectID="_1690173513" r:id="rId2398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00463202">
                <v:shape id="_x0000_i2213" type="#_x0000_t75" style="width:28.5pt;height:14.25pt" o:ole="">
                  <v:imagedata r:id="rId2399" o:title=""/>
                </v:shape>
                <o:OLEObject Type="Embed" ProgID="Equation.DSMT4" ShapeID="_x0000_i2213" DrawAspect="Content" ObjectID="_1690173514" r:id="rId2400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1FF9153A">
                <v:shape id="_x0000_i2214" type="#_x0000_t75" style="width:28.5pt;height:14.25pt" o:ole="">
                  <v:imagedata r:id="rId2401" o:title=""/>
                </v:shape>
                <o:OLEObject Type="Embed" ProgID="Equation.DSMT4" ShapeID="_x0000_i2214" DrawAspect="Content" ObjectID="_1690173515" r:id="rId2402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31B002C7">
                <v:shape id="_x0000_i2215" type="#_x0000_t75" style="width:50.25pt;height:21.75pt" o:ole="">
                  <v:imagedata r:id="rId2403" o:title=""/>
                </v:shape>
                <o:OLEObject Type="Embed" ProgID="Equation.DSMT4" ShapeID="_x0000_i2215" DrawAspect="Content" ObjectID="_1690173516" r:id="rId2404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 và tạo với các tia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85" w14:anchorId="486750B4">
                <v:shape id="_x0000_i2216" type="#_x0000_t75" style="width:21.75pt;height:14.25pt" o:ole="">
                  <v:imagedata r:id="rId2405" o:title=""/>
                </v:shape>
                <o:OLEObject Type="Embed" ProgID="Equation.DSMT4" ShapeID="_x0000_i2216" DrawAspect="Content" ObjectID="_1690173517" r:id="rId2406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3E8FDD03">
                <v:shape id="_x0000_i2217" type="#_x0000_t75" style="width:21.75pt;height:14.25pt" o:ole="">
                  <v:imagedata r:id="rId2407" o:title=""/>
                </v:shape>
                <o:OLEObject Type="Embed" ProgID="Equation.DSMT4" ShapeID="_x0000_i2217" DrawAspect="Content" ObjectID="_1690173518" r:id="rId2408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 một tam giác có diện tích bằng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01E8AD7">
                <v:shape id="_x0000_i2218" type="#_x0000_t75" style="width:7.5pt;height:14.25pt" o:ole="">
                  <v:imagedata r:id="rId2409" o:title=""/>
                </v:shape>
                <o:OLEObject Type="Embed" ProgID="Equation.DSMT4" ShapeID="_x0000_i2218" DrawAspect="Content" ObjectID="_1690173519" r:id="rId2410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285" w14:anchorId="1EC13046">
                <v:shape id="_x0000_i2219" type="#_x0000_t75" style="width:50.25pt;height:14.25pt" o:ole="">
                  <v:imagedata r:id="rId2411" o:title=""/>
                </v:shape>
                <o:OLEObject Type="Embed" ProgID="Equation.DSMT4" ShapeID="_x0000_i2219" DrawAspect="Content" ObjectID="_1690173520" r:id="rId2412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>.</w:t>
            </w:r>
            <w:bookmarkEnd w:id="165"/>
          </w:p>
          <w:p w14:paraId="3592D3C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7465C2EC">
                <v:shape id="_x0000_i2220" type="#_x0000_t75" style="width:36pt;height:14.25pt" o:ole="">
                  <v:imagedata r:id="rId2413" o:title=""/>
                </v:shape>
                <o:OLEObject Type="Embed" ProgID="Equation.DSMT4" ShapeID="_x0000_i2220" DrawAspect="Content" ObjectID="_1690173521" r:id="rId241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7EF3BB3C">
                <v:shape id="_x0000_i2221" type="#_x0000_t75" style="width:28.5pt;height:14.25pt" o:ole="">
                  <v:imagedata r:id="rId2415" o:title=""/>
                </v:shape>
                <o:OLEObject Type="Embed" ProgID="Equation.DSMT4" ShapeID="_x0000_i2221" DrawAspect="Content" ObjectID="_1690173522" r:id="rId241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CD37B5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80" w:dyaOrig="675" w14:anchorId="6762F564">
                <v:shape id="_x0000_i2222" type="#_x0000_t75" style="width:1in;height:36pt" o:ole="">
                  <v:imagedata r:id="rId2417" o:title=""/>
                </v:shape>
                <o:OLEObject Type="Embed" ProgID="Equation.DSMT4" ShapeID="_x0000_i2222" DrawAspect="Content" ObjectID="_1690173523" r:id="rId241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00" w:dyaOrig="615" w14:anchorId="5A6CDC43">
                <v:shape id="_x0000_i2223" type="#_x0000_t75" style="width:43.5pt;height:28.5pt" o:ole="">
                  <v:imagedata r:id="rId2419" o:title=""/>
                </v:shape>
                <o:OLEObject Type="Embed" ProgID="Equation.DSMT4" ShapeID="_x0000_i2223" DrawAspect="Content" ObjectID="_1690173524" r:id="rId24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830AB9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E330BDB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B101001" w14:textId="77777777" w:rsidTr="009A5569">
        <w:tc>
          <w:tcPr>
            <w:tcW w:w="6200" w:type="dxa"/>
            <w:shd w:val="clear" w:color="auto" w:fill="auto"/>
          </w:tcPr>
          <w:p w14:paraId="7BF1A09A" w14:textId="4B5F7D88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  <w:lang w:val="fr-FR"/>
              </w:rPr>
            </w:pPr>
            <w:bookmarkStart w:id="166" w:name="c2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60" w:dyaOrig="360" w14:anchorId="1D4AD580">
                <v:shape id="_x0000_i2224" type="#_x0000_t75" style="width:93.75pt;height:21.75pt" o:ole="">
                  <v:imagedata r:id="rId2421" o:title=""/>
                </v:shape>
                <o:OLEObject Type="Embed" ProgID="Equation.DSMT4" ShapeID="_x0000_i2224" DrawAspect="Content" ObjectID="_1690173525" r:id="rId24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205" w:dyaOrig="720" w14:anchorId="5AED5D33">
                <v:shape id="_x0000_i2225" type="#_x0000_t75" style="width:108pt;height:36pt" o:ole="">
                  <v:imagedata r:id="rId2423" o:title=""/>
                </v:shape>
                <o:OLEObject Type="Embed" ProgID="Equation.DSMT4" ShapeID="_x0000_i2225" DrawAspect="Content" ObjectID="_1690173526" r:id="rId24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5F1D553A">
                <v:shape id="_x0000_i2226" type="#_x0000_t75" style="width:1in;height:14.25pt" o:ole="">
                  <v:imagedata r:id="rId2425" o:title=""/>
                </v:shape>
                <o:OLEObject Type="Embed" ProgID="Equation.DSMT4" ShapeID="_x0000_i2226" DrawAspect="Content" ObjectID="_1690173527" r:id="rId24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phương trình đường phân giác của góc nhọn tạo bởi hai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035B7AE6">
                <v:shape id="_x0000_i2227" type="#_x0000_t75" style="width:21.75pt;height:21.75pt" o:ole="">
                  <v:imagedata r:id="rId2427" o:title=""/>
                </v:shape>
                <o:OLEObject Type="Embed" ProgID="Equation.DSMT4" ShapeID="_x0000_i2227" DrawAspect="Content" ObjectID="_1690173528" r:id="rId24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67868173">
                <v:shape id="_x0000_i2228" type="#_x0000_t75" style="width:28.5pt;height:21.75pt" o:ole="">
                  <v:imagedata r:id="rId2429" o:title=""/>
                </v:shape>
                <o:OLEObject Type="Embed" ProgID="Equation.DSMT4" ShapeID="_x0000_i2228" DrawAspect="Content" ObjectID="_1690173529" r:id="rId24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Khi đó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80" w:dyaOrig="285" w14:anchorId="2E2105F3">
                <v:shape id="_x0000_i2229" type="#_x0000_t75" style="width:57.75pt;height:14.25pt" o:ole="">
                  <v:imagedata r:id="rId2431" o:title=""/>
                </v:shape>
                <o:OLEObject Type="Embed" ProgID="Equation.DSMT4" ShapeID="_x0000_i2229" DrawAspect="Content" ObjectID="_1690173530" r:id="rId243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bằng:</w:t>
            </w:r>
            <w:bookmarkEnd w:id="166"/>
          </w:p>
          <w:p w14:paraId="7FAB3C3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85" w14:anchorId="43EE07B4">
                <v:shape id="_x0000_i2230" type="#_x0000_t75" style="width:14.25pt;height:14.25pt" o:ole="">
                  <v:imagedata r:id="rId2433" o:title=""/>
                </v:shape>
                <o:OLEObject Type="Embed" ProgID="Equation.DSMT4" ShapeID="_x0000_i2230" DrawAspect="Content" ObjectID="_1690173531" r:id="rId24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1DAA68B9">
                <v:shape id="_x0000_i2231" type="#_x0000_t75" style="width:7.5pt;height:14.25pt" o:ole="">
                  <v:imagedata r:id="rId2435" o:title=""/>
                </v:shape>
                <o:OLEObject Type="Embed" ProgID="Equation.DSMT4" ShapeID="_x0000_i2231" DrawAspect="Content" ObjectID="_1690173532" r:id="rId24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50" w:dyaOrig="285" w14:anchorId="2D803D00">
                <v:shape id="_x0000_i2232" type="#_x0000_t75" style="width:7.5pt;height:14.25pt" o:ole="">
                  <v:imagedata r:id="rId2437" o:title=""/>
                </v:shape>
                <o:OLEObject Type="Embed" ProgID="Equation.DSMT4" ShapeID="_x0000_i2232" DrawAspect="Content" ObjectID="_1690173533" r:id="rId243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2BB100E4">
                <v:shape id="_x0000_i2233" type="#_x0000_t75" style="width:14.25pt;height:14.25pt" o:ole="">
                  <v:imagedata r:id="rId2439" o:title=""/>
                </v:shape>
                <o:OLEObject Type="Embed" ProgID="Equation.DSMT4" ShapeID="_x0000_i2233" DrawAspect="Content" ObjectID="_1690173534" r:id="rId244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732D995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4D218D9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10FB9F85" w14:textId="77777777" w:rsidR="009A5569" w:rsidRPr="004568FC" w:rsidRDefault="009A5569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</w:p>
    <w:p w14:paraId="2CF77EA9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937A85" wp14:editId="2F456888">
                <wp:extent cx="6547104" cy="1660894"/>
                <wp:effectExtent l="0" t="19050" r="25400" b="15875"/>
                <wp:docPr id="16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60894"/>
                          <a:chOff x="34611" y="0"/>
                          <a:chExt cx="6547104" cy="1658915"/>
                        </a:xfrm>
                      </wpg:grpSpPr>
                      <wps:wsp>
                        <wps:cNvPr id="16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37"/>
                            <a:ext cx="6547104" cy="13800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E3BA42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6D5669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E98CB37" w14:textId="64A75E79" w:rsidR="00007F50" w:rsidRPr="00FC281F" w:rsidRDefault="00FC281F" w:rsidP="00D83BB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Đặt tọa độ điểm cần tìm</w:t>
                              </w:r>
                            </w:p>
                            <w:p w14:paraId="03E0294B" w14:textId="4ABB05B9" w:rsidR="00FC281F" w:rsidRPr="00FC281F" w:rsidRDefault="00FC281F" w:rsidP="00D83BB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Khai thác điều kiện liên qua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n</w:t>
                              </w:r>
                            </w:p>
                            <w:p w14:paraId="2E8D6085" w14:textId="069E53EA" w:rsidR="00FC281F" w:rsidRPr="00FC281F" w:rsidRDefault="00FC281F" w:rsidP="00D83BB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 xml:space="preserve">Lập phương trình hay hệ phương trình để 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giải</w:t>
                              </w: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tìm tọa độ điểm thỏa điều kiện.</w:t>
                              </w:r>
                            </w:p>
                            <w:p w14:paraId="26B8EB5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F29A487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B9997CD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69" name="Group 169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70" name="Group 170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71" name="Group 171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72" name="Rectangle: Single Corner Snipped 172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3" name="Group 173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74" name="Group 174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75" name="Arrow: Chevron 175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66CA9DC" w14:textId="362EC82C" w:rsidR="00007F50" w:rsidRPr="0025420D" w:rsidRDefault="0025420D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420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Tìm điểm thỏa mãn điều kiện cho trước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6" name="Group 17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7" name="Freeform: Shape 17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7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721974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9" name="Group 17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80" name="Freeform: Shape 18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81" name="Flowchart: Terminator 18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82" name="Flowchart: Direct Access Storage 18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8539AD8" w14:textId="2B58E5F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5420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937A85" id="_x0000_s1229" style="width:515.5pt;height:130.8pt;mso-position-horizontal-relative:char;mso-position-vertical-relative:line" coordorigin="346" coordsize="65471,16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">
                <v:shape id="Rectangle: Diagonal Corners Rounded 1" o:spid="_x0000_s1230" style="position:absolute;left:346;top:2788;width:65471;height:1380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9227;6547104,1367009;6532329,1380078;112179,1380078;0,1280851;0,13069;14775,0" o:connectangles="0,0,0,0,0,0,0,0,0" textboxrect="0,0,6435090,1533525"/>
                  <v:textbox>
                    <w:txbxContent>
                      <w:p w14:paraId="62E3BA42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6D5669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E98CB37" w14:textId="64A75E79" w:rsidR="00007F50" w:rsidRPr="00FC281F" w:rsidRDefault="00FC281F" w:rsidP="00D83BB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Đặt tọa độ điểm cần tìm</w:t>
                        </w:r>
                      </w:p>
                      <w:p w14:paraId="03E0294B" w14:textId="4ABB05B9" w:rsidR="00FC281F" w:rsidRPr="00FC281F" w:rsidRDefault="00FC281F" w:rsidP="00D83BB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Khai thác điều kiện liên qua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n</w:t>
                        </w:r>
                      </w:p>
                      <w:p w14:paraId="2E8D6085" w14:textId="069E53EA" w:rsidR="00FC281F" w:rsidRPr="00FC281F" w:rsidRDefault="00FC281F" w:rsidP="00D83BB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 xml:space="preserve">Lập phương trình hay hệ phương trình để 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giải</w:t>
                        </w: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tìm tọa độ điểm thỏa điều kiện.</w:t>
                        </w:r>
                      </w:p>
                      <w:p w14:paraId="26B8EB5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F29A487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B9997CD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69" o:spid="_x0000_s1231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group id="Group 170" o:spid="_x0000_s1232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  <v:group id="Group 171" o:spid="_x0000_s1233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<v:shape id="Rectangle: Single Corner Snipped 172" o:spid="_x0000_s1234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" path="m,l5147998,r154724,154724l5302722,447554,,447554,,xe" fillcolor="#f0def6" stroked="f" strokeweight="1.25pt">
                        <v:fill r:id="rId34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73" o:spid="_x0000_s1235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<v:group id="Group 174" o:spid="_x0000_s1236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      <v:shape id="Arrow: Chevron 175" o:spid="_x0000_s1237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66CA9DC" w14:textId="362EC82C" w:rsidR="00007F50" w:rsidRPr="0025420D" w:rsidRDefault="0025420D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25420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Tìm điểm thỏa mãn điều kiện cho trước </w:t>
                                  </w:r>
                                </w:p>
                              </w:txbxContent>
                            </v:textbox>
                          </v:shape>
                          <v:group id="Group 176" o:spid="_x0000_s123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  <v:shape id="Freeform: Shape 177" o:spid="_x0000_s123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Cb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" filled="f" stroked="f">
                              <v:textbox>
                                <w:txbxContent>
                                  <w:p w14:paraId="61721974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9" o:spid="_x0000_s124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      <v:shape id="Freeform: Shape 180" o:spid="_x0000_s124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81" o:spid="_x0000_s124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82" o:spid="_x0000_s124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24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24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4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58539AD8" w14:textId="2B58E5F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5420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DC2E6F2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4CF608D" w14:textId="6E338C6C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lastRenderedPageBreak/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vi-VN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39D12667">
          <v:shape id="_x0000_i2234" type="#_x0000_t75" style="width:21.75pt;height:14.25pt" o:ole="">
            <v:imagedata r:id="rId2441" o:title=""/>
          </v:shape>
          <o:OLEObject Type="Embed" ProgID="Equation.DSMT4" ShapeID="_x0000_i2234" DrawAspect="Content" ObjectID="_1690173535" r:id="rId24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27BB1E74">
          <v:shape id="_x0000_i2235" type="#_x0000_t75" style="width:79.5pt;height:14.25pt" o:ole="">
            <v:imagedata r:id="rId2443" o:title=""/>
          </v:shape>
          <o:OLEObject Type="Embed" ProgID="Equation.DSMT4" ShapeID="_x0000_i2235" DrawAspect="Content" ObjectID="_1690173536" r:id="rId2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điểm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508C043C">
          <v:shape id="_x0000_i2236" type="#_x0000_t75" style="width:36pt;height:21.75pt" o:ole="">
            <v:imagedata r:id="rId2445" o:title=""/>
          </v:shape>
          <o:OLEObject Type="Embed" ProgID="Equation.DSMT4" ShapeID="_x0000_i2236" DrawAspect="Content" ObjectID="_1690173537" r:id="rId24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268B3F33">
          <v:shape id="_x0000_i2237" type="#_x0000_t75" style="width:43.5pt;height:21.75pt" o:ole="">
            <v:imagedata r:id="rId2447" o:title=""/>
          </v:shape>
          <o:OLEObject Type="Embed" ProgID="Equation.DSMT4" ShapeID="_x0000_i2237" DrawAspect="Content" ObjectID="_1690173538" r:id="rId2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704535B">
          <v:shape id="_x0000_i2238" type="#_x0000_t75" style="width:14.25pt;height:14.25pt" o:ole="">
            <v:imagedata r:id="rId2449" o:title=""/>
          </v:shape>
          <o:OLEObject Type="Embed" ProgID="Equation.DSMT4" ShapeID="_x0000_i2238" DrawAspect="Content" ObjectID="_1690173539" r:id="rId24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FE9D02">
          <v:shape id="_x0000_i2239" type="#_x0000_t75" style="width:36pt;height:14.25pt" o:ole="">
            <v:imagedata r:id="rId2451" o:title=""/>
          </v:shape>
          <o:OLEObject Type="Embed" ProgID="Equation.DSMT4" ShapeID="_x0000_i2239" DrawAspect="Content" ObjectID="_1690173540" r:id="rId24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1DA0C20">
          <v:shape id="_x0000_i2240" type="#_x0000_t75" style="width:14.25pt;height:14.25pt" o:ole="">
            <v:imagedata r:id="rId2453" o:title=""/>
          </v:shape>
          <o:OLEObject Type="Embed" ProgID="Equation.DSMT4" ShapeID="_x0000_i2240" DrawAspect="Content" ObjectID="_1690173541" r:id="rId24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tích </w:t>
      </w:r>
      <w:r w:rsidRPr="004568FC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0FFC84" wp14:editId="58D493B6">
            <wp:extent cx="189865" cy="172720"/>
            <wp:effectExtent l="0" t="0" r="635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7"/>
                    <pic:cNvPicPr>
                      <a:picLocks noChangeAspect="1" noChangeArrowheads="1"/>
                    </pic:cNvPicPr>
                  </pic:nvPicPr>
                  <pic:blipFill>
                    <a:blip r:embed="rId2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B7F31D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1574C70">
          <v:shape id="_x0000_i2241" type="#_x0000_t75" style="width:14.25pt;height:14.25pt" o:ole="">
            <v:imagedata r:id="rId2456" o:title=""/>
          </v:shape>
          <o:OLEObject Type="Embed" ProgID="Equation.DSMT4" ShapeID="_x0000_i2241" DrawAspect="Content" ObjectID="_1690173542" r:id="rId245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D1C4185">
          <v:shape id="_x0000_i2242" type="#_x0000_t75" style="width:14.25pt;height:14.25pt" o:ole="">
            <v:imagedata r:id="rId2458" o:title=""/>
          </v:shape>
          <o:OLEObject Type="Embed" ProgID="Equation.DSMT4" ShapeID="_x0000_i2242" DrawAspect="Content" ObjectID="_1690173543" r:id="rId245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00A8D8B">
          <v:shape id="_x0000_i2243" type="#_x0000_t75" style="width:7.5pt;height:14.25pt" o:ole="">
            <v:imagedata r:id="rId2460" o:title=""/>
          </v:shape>
          <o:OLEObject Type="Embed" ProgID="Equation.DSMT4" ShapeID="_x0000_i2243" DrawAspect="Content" ObjectID="_1690173544" r:id="rId246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FE4DBA5">
          <v:shape id="_x0000_i2244" type="#_x0000_t75" style="width:7.5pt;height:14.25pt" o:ole="">
            <v:imagedata r:id="rId2462" o:title=""/>
          </v:shape>
          <o:OLEObject Type="Embed" ProgID="Equation.DSMT4" ShapeID="_x0000_i2244" DrawAspect="Content" ObjectID="_1690173545" r:id="rId246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5F67CF8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252358" w14:textId="77777777" w:rsidR="001614A5" w:rsidRPr="004568FC" w:rsidRDefault="001614A5" w:rsidP="001614A5">
      <w:pPr>
        <w:ind w:left="1000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07C99427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>Do</w: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390" w14:anchorId="39CB3417">
          <v:shape id="_x0000_i2245" type="#_x0000_t75" style="width:122.25pt;height:21.75pt" o:ole="">
            <v:imagedata r:id="rId2464" o:title=""/>
          </v:shape>
          <o:OLEObject Type="Embed" ProgID="Equation.DSMT4" ShapeID="_x0000_i2245" DrawAspect="Content" ObjectID="_1690173546" r:id="rId246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39A269B">
          <v:shape id="_x0000_i2246" type="#_x0000_t75" style="width:14.25pt;height:14.25pt" o:ole="">
            <v:imagedata r:id="rId2466" o:title=""/>
          </v:shape>
          <o:OLEObject Type="Embed" ProgID="Equation.DSMT4" ShapeID="_x0000_i2246" DrawAspect="Content" ObjectID="_1690173547" r:id="rId2467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0BC7D065">
          <v:shape id="_x0000_i2247" type="#_x0000_t75" style="width:57.75pt;height:21.75pt" o:ole="">
            <v:imagedata r:id="rId2468" o:title=""/>
          </v:shape>
          <o:OLEObject Type="Embed" ProgID="Equation.DSMT4" ShapeID="_x0000_i2247" DrawAspect="Content" ObjectID="_1690173548" r:id="rId246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4563F3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925C21">
          <v:shape id="_x0000_i2248" type="#_x0000_t75" style="width:36pt;height:14.25pt" o:ole="">
            <v:imagedata r:id="rId2451" o:title=""/>
          </v:shape>
          <o:OLEObject Type="Embed" ProgID="Equation.DSMT4" ShapeID="_x0000_i2248" DrawAspect="Content" ObjectID="_1690173549" r:id="rId247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8E522A0">
          <v:shape id="_x0000_i2249" type="#_x0000_t75" style="width:14.25pt;height:14.25pt" o:ole="">
            <v:imagedata r:id="rId2453" o:title=""/>
          </v:shape>
          <o:OLEObject Type="Embed" ProgID="Equation.DSMT4" ShapeID="_x0000_i2249" DrawAspect="Content" ObjectID="_1690173550" r:id="rId247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96E1649">
          <v:shape id="_x0000_i2250" type="#_x0000_t75" style="width:14.25pt;height:14.25pt" o:ole="">
            <v:imagedata r:id="rId2466" o:title=""/>
          </v:shape>
          <o:OLEObject Type="Embed" ProgID="Equation.DSMT4" ShapeID="_x0000_i2250" DrawAspect="Content" ObjectID="_1690173551" r:id="rId247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6F59D744">
          <v:shape id="_x0000_i2251" type="#_x0000_t75" style="width:50.25pt;height:14.25pt" o:ole="">
            <v:imagedata r:id="rId2473" o:title=""/>
          </v:shape>
          <o:OLEObject Type="Embed" ProgID="Equation.DSMT4" ShapeID="_x0000_i2251" DrawAspect="Content" ObjectID="_1690173552" r:id="rId247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A4495B">
          <v:shape id="_x0000_i2252" type="#_x0000_t75" style="width:14.25pt;height:14.25pt" o:ole="">
            <v:imagedata r:id="rId2466" o:title=""/>
          </v:shape>
          <o:OLEObject Type="Embed" ProgID="Equation.DSMT4" ShapeID="_x0000_i2252" DrawAspect="Content" ObjectID="_1690173553" r:id="rId2475"/>
        </w:objec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3570" w:dyaOrig="525" w14:anchorId="0D9F196E">
          <v:shape id="_x0000_i2253" type="#_x0000_t75" style="width:180pt;height:28.5pt" o:ole="">
            <v:imagedata r:id="rId2476" o:title=""/>
          </v:shape>
          <o:OLEObject Type="Embed" ProgID="Equation.DSMT4" ShapeID="_x0000_i2253" DrawAspect="Content" ObjectID="_1690173554" r:id="rId2477"/>
        </w:object>
      </w:r>
    </w:p>
    <w:p w14:paraId="10183B92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2B9F3D9F">
          <v:shape id="_x0000_i2254" type="#_x0000_t75" style="width:14.25pt;height:14.25pt" o:ole="">
            <v:imagedata r:id="rId2478" o:title=""/>
          </v:shape>
          <o:OLEObject Type="Embed" ProgID="Equation.DSMT4" ShapeID="_x0000_i2254" DrawAspect="Content" ObjectID="_1690173555" r:id="rId2479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50" w14:anchorId="170BBA21">
          <v:shape id="_x0000_i2255" type="#_x0000_t75" style="width:158.25pt;height:21.75pt" o:ole="">
            <v:imagedata r:id="rId2480" o:title=""/>
          </v:shape>
          <o:OLEObject Type="Embed" ProgID="Equation.DSMT4" ShapeID="_x0000_i2255" DrawAspect="Content" ObjectID="_1690173556" r:id="rId248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7F054C3">
          <v:shape id="_x0000_i2256" type="#_x0000_t75" style="width:14.25pt;height:14.25pt" o:ole="">
            <v:imagedata r:id="rId2478" o:title=""/>
          </v:shape>
          <o:OLEObject Type="Embed" ProgID="Equation.DSMT4" ShapeID="_x0000_i2256" DrawAspect="Content" ObjectID="_1690173557" r:id="rId248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20" w:dyaOrig="315" w14:anchorId="19F08F57">
          <v:shape id="_x0000_i2257" type="#_x0000_t75" style="width:2in;height:14.25pt" o:ole="">
            <v:imagedata r:id="rId2483" o:title=""/>
          </v:shape>
          <o:OLEObject Type="Embed" ProgID="Equation.DSMT4" ShapeID="_x0000_i2257" DrawAspect="Content" ObjectID="_1690173558" r:id="rId248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CB7AF8F">
          <v:shape id="_x0000_i2258" type="#_x0000_t75" style="width:14.25pt;height:14.25pt" o:ole="">
            <v:imagedata r:id="rId2478" o:title=""/>
          </v:shape>
          <o:OLEObject Type="Embed" ProgID="Equation.DSMT4" ShapeID="_x0000_i2258" DrawAspect="Content" ObjectID="_1690173559" r:id="rId248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D6C834">
          <v:shape id="_x0000_i2259" type="#_x0000_t75" style="width:28.5pt;height:14.25pt" o:ole="">
            <v:imagedata r:id="rId2486" o:title=""/>
          </v:shape>
          <o:OLEObject Type="Embed" ProgID="Equation.DSMT4" ShapeID="_x0000_i2259" DrawAspect="Content" ObjectID="_1690173560" r:id="rId2487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CB6920">
          <v:shape id="_x0000_i2260" type="#_x0000_t75" style="width:14.25pt;height:14.25pt" o:ole="">
            <v:imagedata r:id="rId2466" o:title=""/>
          </v:shape>
          <o:OLEObject Type="Embed" ProgID="Equation.DSMT4" ShapeID="_x0000_i2260" DrawAspect="Content" ObjectID="_1690173561" r:id="rId2488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0D8CE2BF">
          <v:shape id="_x0000_i2261" type="#_x0000_t75" style="width:28.5pt;height:14.25pt" o:ole="">
            <v:imagedata r:id="rId2489" o:title=""/>
          </v:shape>
          <o:OLEObject Type="Embed" ProgID="Equation.DSMT4" ShapeID="_x0000_i2261" DrawAspect="Content" ObjectID="_1690173562" r:id="rId249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CB1FECC" w14:textId="77777777" w:rsidR="001614A5" w:rsidRPr="004568FC" w:rsidRDefault="001614A5" w:rsidP="001614A5">
      <w:pPr>
        <w:ind w:left="1000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Vậy tích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15" w14:anchorId="70E35F00">
          <v:shape id="_x0000_i2262" type="#_x0000_t75" style="width:57.75pt;height:14.25pt" o:ole="">
            <v:imagedata r:id="rId2491" o:title=""/>
          </v:shape>
          <o:OLEObject Type="Embed" ProgID="Equation.DSMT4" ShapeID="_x0000_i2262" DrawAspect="Content" ObjectID="_1690173563" r:id="rId249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8898C6" w14:textId="185C5C91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</w:rPr>
        <w:t>2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DC063E1">
          <v:shape id="_x0000_i2263" type="#_x0000_t75" style="width:21.75pt;height:14.25pt" o:ole="">
            <v:imagedata r:id="rId2493" o:title=""/>
          </v:shape>
          <o:OLEObject Type="Embed" ProgID="Equation.DSMT4" ShapeID="_x0000_i2263" DrawAspect="Content" ObjectID="_1690173564" r:id="rId24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cho hình vuông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8C4A9B2">
          <v:shape id="_x0000_i2264" type="#_x0000_t75" style="width:36pt;height:14.25pt" o:ole="">
            <v:imagedata r:id="rId2495" o:title=""/>
          </v:shape>
          <o:OLEObject Type="Embed" ProgID="Equation.DSMT4" ShapeID="_x0000_i2264" DrawAspect="Content" ObjectID="_1690173565" r:id="rId24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BAEEE46">
          <v:shape id="_x0000_i2265" type="#_x0000_t75" style="width:43.5pt;height:21.75pt" o:ole="">
            <v:imagedata r:id="rId2497" o:title=""/>
          </v:shape>
          <o:OLEObject Type="Embed" ProgID="Equation.DSMT4" ShapeID="_x0000_i2265" DrawAspect="Content" ObjectID="_1690173566" r:id="rId24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0F7E0C0">
          <v:shape id="_x0000_i2266" type="#_x0000_t75" style="width:36pt;height:21.75pt" o:ole="">
            <v:imagedata r:id="rId2499" o:title=""/>
          </v:shape>
          <o:OLEObject Type="Embed" ProgID="Equation.DSMT4" ShapeID="_x0000_i2266" DrawAspect="Content" ObjectID="_1690173567" r:id="rId25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0760031">
          <v:shape id="_x0000_i2267" type="#_x0000_t75" style="width:14.25pt;height:14.25pt" o:ole="">
            <v:imagedata r:id="rId2501" o:title=""/>
          </v:shape>
          <o:OLEObject Type="Embed" ProgID="Equation.DSMT4" ShapeID="_x0000_i2267" DrawAspect="Content" ObjectID="_1690173568" r:id="rId25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tung độ dương. Tọa độ của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9F2147E">
          <v:shape id="_x0000_i2268" type="#_x0000_t75" style="width:14.25pt;height:14.25pt" o:ole="">
            <v:imagedata r:id="rId2503" o:title=""/>
          </v:shape>
          <o:OLEObject Type="Embed" ProgID="Equation.DSMT4" ShapeID="_x0000_i2268" DrawAspect="Content" ObjectID="_1690173569" r:id="rId2504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4A59B467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95" w:dyaOrig="405" w14:anchorId="17090490">
          <v:shape id="_x0000_i2269" type="#_x0000_t75" style="width:36pt;height:21.75pt" o:ole="">
            <v:imagedata r:id="rId2505" o:title=""/>
          </v:shape>
          <o:OLEObject Type="Embed" ProgID="Equation.DSMT4" ShapeID="_x0000_i2269" DrawAspect="Content" ObjectID="_1690173570" r:id="rId250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4568FC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5000B32C">
          <v:shape id="_x0000_i2270" type="#_x0000_t75" style="width:43.5pt;height:21.75pt" o:ole="">
            <v:imagedata r:id="rId2507" o:title=""/>
          </v:shape>
          <o:OLEObject Type="Embed" ProgID="Equation.DSMT4" ShapeID="_x0000_i2270" DrawAspect="Content" ObjectID="_1690173571" r:id="rId250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5E674ED">
          <v:shape id="_x0000_i2271" type="#_x0000_t75" style="width:50.25pt;height:21.75pt" o:ole="">
            <v:imagedata r:id="rId2509" o:title=""/>
          </v:shape>
          <o:OLEObject Type="Embed" ProgID="Equation.DSMT4" ShapeID="_x0000_i2271" DrawAspect="Content" ObjectID="_1690173572" r:id="rId251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5208F0D">
          <v:shape id="_x0000_i2272" type="#_x0000_t75" style="width:36pt;height:21.75pt" o:ole="">
            <v:imagedata r:id="rId2511" o:title=""/>
          </v:shape>
          <o:OLEObject Type="Embed" ProgID="Equation.DSMT4" ShapeID="_x0000_i2272" DrawAspect="Content" ObjectID="_1690173573" r:id="rId2512"/>
        </w:object>
      </w:r>
    </w:p>
    <w:p w14:paraId="6E6AB067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DFE493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F4BAF19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3D1CAF3A">
          <v:shape id="_x0000_i2273" type="#_x0000_t75" style="width:28.5pt;height:21.75pt" o:ole="">
            <v:imagedata r:id="rId2513" o:title=""/>
          </v:shape>
          <o:OLEObject Type="Embed" ProgID="Equation.DSMT4" ShapeID="_x0000_i2273" DrawAspect="Content" ObjectID="_1690173574" r:id="rId25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07B252E">
          <v:shape id="_x0000_i2274" type="#_x0000_t75" style="width:36pt;height:14.25pt" o:ole="">
            <v:imagedata r:id="rId2515" o:title=""/>
          </v:shape>
          <o:OLEObject Type="Embed" ProgID="Equation.DSMT4" ShapeID="_x0000_i2274" DrawAspect="Content" ObjectID="_1690173575" r:id="rId2516"/>
        </w:object>
      </w:r>
      <w:r w:rsidRPr="004568FC">
        <w:rPr>
          <w:rFonts w:ascii="Chu Van An" w:hAnsi="Chu Van An" w:cs="Chu Van An"/>
          <w:sz w:val="24"/>
          <w:szCs w:val="24"/>
        </w:rPr>
        <w:t>là hình vuông</w:t>
      </w:r>
    </w:p>
    <w:p w14:paraId="4589566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70"/>
          <w:sz w:val="24"/>
          <w:szCs w:val="24"/>
        </w:rPr>
        <w:object w:dxaOrig="8625" w:dyaOrig="1515" w14:anchorId="5F4E18C5">
          <v:shape id="_x0000_i2275" type="#_x0000_t75" style="width:6in;height:1in" o:ole="">
            <v:imagedata r:id="rId2517" o:title=""/>
          </v:shape>
          <o:OLEObject Type="Embed" ProgID="Equation.DSMT4" ShapeID="_x0000_i2275" DrawAspect="Content" ObjectID="_1690173576" r:id="rId2518"/>
        </w:object>
      </w:r>
    </w:p>
    <w:p w14:paraId="40C4A53B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C có tung độ dương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2192D35">
          <v:shape id="_x0000_i2276" type="#_x0000_t75" style="width:14.25pt;height:14.25pt" o:ole="">
            <v:imagedata r:id="rId2519" o:title=""/>
          </v:shape>
          <o:OLEObject Type="Embed" ProgID="Equation.DSMT4" ShapeID="_x0000_i2276" DrawAspect="Content" ObjectID="_1690173577" r:id="rId25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Tọa độ của điểm C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AE83CD2">
          <v:shape id="_x0000_i2277" type="#_x0000_t75" style="width:36pt;height:21.75pt" o:ole="">
            <v:imagedata r:id="rId2521" o:title=""/>
          </v:shape>
          <o:OLEObject Type="Embed" ProgID="Equation.DSMT4" ShapeID="_x0000_i2277" DrawAspect="Content" ObjectID="_1690173578" r:id="rId25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038CEB" w14:textId="6CD89AA3" w:rsidR="001614A5" w:rsidRPr="004568FC" w:rsidRDefault="001614A5" w:rsidP="001614A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Câu </w:t>
      </w:r>
      <w:r w:rsidR="00A27F06"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>3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ko-K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Trong mặt phẳng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2A7213B7">
          <v:shape id="_x0000_i2278" type="#_x0000_t75" style="width:21.75pt;height:14.25pt" o:ole="">
            <v:imagedata r:id="rId2523" o:title=""/>
          </v:shape>
          <o:OLEObject Type="Embed" ProgID="Equation.DSMT4" ShapeID="_x0000_i2278" DrawAspect="Content" ObjectID="_1690173579" r:id="rId2524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, hình chiếu vuông góc của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756B1BA2">
          <v:shape id="_x0000_i2279" type="#_x0000_t75" style="width:36pt;height:21.75pt" o:ole="">
            <v:imagedata r:id="rId2525" o:title=""/>
          </v:shape>
          <o:OLEObject Type="Embed" ProgID="Equation.DSMT4" ShapeID="_x0000_i2279" DrawAspect="Content" ObjectID="_1690173580" r:id="rId2526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lên đường thẳng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291012FC">
          <v:shape id="_x0000_i2280" type="#_x0000_t75" style="width:14.25pt;height:14.25pt" o:ole="">
            <v:imagedata r:id="rId2527" o:title=""/>
          </v:shape>
          <o:OLEObject Type="Embed" ProgID="Equation.DSMT4" ShapeID="_x0000_i2280" DrawAspect="Content" ObjectID="_1690173581" r:id="rId2528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: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350" w:dyaOrig="315" w14:anchorId="68B50E35">
          <v:shape id="_x0000_i2281" type="#_x0000_t75" style="width:64.5pt;height:14.25pt" o:ole="">
            <v:imagedata r:id="rId2529" o:title=""/>
          </v:shape>
          <o:OLEObject Type="Embed" ProgID="Equation.DSMT4" ShapeID="_x0000_i2281" DrawAspect="Content" ObjectID="_1690173582" r:id="rId2530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có tọa độ là.</w:t>
      </w:r>
    </w:p>
    <w:p w14:paraId="4A41EDF6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735" w:dyaOrig="675" w14:anchorId="04EEFE18">
          <v:shape id="_x0000_i2282" type="#_x0000_t75" style="width:36pt;height:36pt" o:ole="">
            <v:imagedata r:id="rId2531" o:title=""/>
          </v:shape>
          <o:OLEObject Type="Embed" ProgID="Equation.DSMT4" ShapeID="_x0000_i2282" DrawAspect="Content" ObjectID="_1690173583" r:id="rId253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5F969557">
          <v:shape id="_x0000_i2283" type="#_x0000_t75" style="width:43.5pt;height:36pt" o:ole="">
            <v:imagedata r:id="rId2533" o:title=""/>
          </v:shape>
          <o:OLEObject Type="Embed" ProgID="Equation.DSMT4" ShapeID="_x0000_i2283" DrawAspect="Content" ObjectID="_1690173584" r:id="rId253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155" w:dyaOrig="675" w14:anchorId="2EEC1468">
          <v:shape id="_x0000_i2284" type="#_x0000_t75" style="width:57.75pt;height:36pt" o:ole="">
            <v:imagedata r:id="rId2535" o:title=""/>
          </v:shape>
          <o:OLEObject Type="Embed" ProgID="Equation.DSMT4" ShapeID="_x0000_i2284" DrawAspect="Content" ObjectID="_1690173585" r:id="rId253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10" w:dyaOrig="405" w14:anchorId="31D79F8A">
          <v:shape id="_x0000_i2285" type="#_x0000_t75" style="width:21.75pt;height:21.75pt" o:ole="">
            <v:imagedata r:id="rId2537" o:title=""/>
          </v:shape>
          <o:OLEObject Type="Embed" ProgID="Equation.DSMT4" ShapeID="_x0000_i2285" DrawAspect="Content" ObjectID="_1690173586" r:id="rId253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5E52C0FF" w14:textId="77777777" w:rsidR="001614A5" w:rsidRPr="004568FC" w:rsidRDefault="001614A5" w:rsidP="001614A5">
      <w:pPr>
        <w:ind w:left="1000"/>
        <w:jc w:val="center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giải</w:t>
      </w:r>
    </w:p>
    <w:p w14:paraId="27C2CD2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>Chọn B</w:t>
      </w:r>
    </w:p>
    <w:p w14:paraId="77462FA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Đường thẳng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38104F18">
          <v:shape id="_x0000_i2286" type="#_x0000_t75" style="width:36pt;height:21.75pt" o:ole="">
            <v:imagedata r:id="rId2539" o:title=""/>
          </v:shape>
          <o:OLEObject Type="Embed" ProgID="Equation.DSMT4" ShapeID="_x0000_i2286" DrawAspect="Content" ObjectID="_1690173587" r:id="rId254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và vuông góc 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4B71D04">
          <v:shape id="_x0000_i2287" type="#_x0000_t75" style="width:14.25pt;height:14.25pt" o:ole="">
            <v:imagedata r:id="rId2541" o:title=""/>
          </v:shape>
          <o:OLEObject Type="Embed" ProgID="Equation.DSMT4" ShapeID="_x0000_i2287" DrawAspect="Content" ObjectID="_1690173588" r:id="rId254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có phương trình: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15" w14:anchorId="5FE0FF5D">
          <v:shape id="_x0000_i2288" type="#_x0000_t75" style="width:50.25pt;height:14.25pt" o:ole="">
            <v:imagedata r:id="rId2543" o:title=""/>
          </v:shape>
          <o:OLEObject Type="Embed" ProgID="Equation.DSMT4" ShapeID="_x0000_i2288" DrawAspect="Content" ObjectID="_1690173589" r:id="rId254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5B1759D">
          <v:shape id="_x0000_i2289" type="#_x0000_t75" style="width:21.75pt;height:21.75pt" o:ole="">
            <v:imagedata r:id="rId2545" o:title=""/>
          </v:shape>
          <o:OLEObject Type="Embed" ProgID="Equation.DSMT4" ShapeID="_x0000_i2289" DrawAspect="Content" ObjectID="_1690173590" r:id="rId254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5AA01B79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Gọi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70" w14:anchorId="13F9F848">
          <v:shape id="_x0000_i2290" type="#_x0000_t75" style="width:14.25pt;height:14.25pt" o:ole="">
            <v:imagedata r:id="rId2547" o:title=""/>
          </v:shape>
          <o:OLEObject Type="Embed" ProgID="Equation.DSMT4" ShapeID="_x0000_i2290" DrawAspect="Content" ObjectID="_1690173591" r:id="rId254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hình chiếu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77B69960">
          <v:shape id="_x0000_i2291" type="#_x0000_t75" style="width:14.25pt;height:14.25pt" o:ole="">
            <v:imagedata r:id="rId2549" o:title=""/>
          </v:shape>
          <o:OLEObject Type="Embed" ProgID="Equation.DSMT4" ShapeID="_x0000_i2291" DrawAspect="Content" ObjectID="_1690173592" r:id="rId255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326F30F">
          <v:shape id="_x0000_i2292" type="#_x0000_t75" style="width:14.25pt;height:14.25pt" o:ole="">
            <v:imagedata r:id="rId2551" o:title=""/>
          </v:shape>
          <o:OLEObject Type="Embed" ProgID="Equation.DSMT4" ShapeID="_x0000_i2292" DrawAspect="Content" ObjectID="_1690173593" r:id="rId255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khi đó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285" w14:anchorId="78475199">
          <v:shape id="_x0000_i2293" type="#_x0000_t75" style="width:57.75pt;height:14.25pt" o:ole="">
            <v:imagedata r:id="rId2553" o:title=""/>
          </v:shape>
          <o:OLEObject Type="Embed" ProgID="Equation.DSMT4" ShapeID="_x0000_i2293" DrawAspect="Content" ObjectID="_1690173594" r:id="rId255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Tọa độ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31261E7">
          <v:shape id="_x0000_i2294" type="#_x0000_t75" style="width:14.25pt;height:14.25pt" o:ole="">
            <v:imagedata r:id="rId2555" o:title=""/>
          </v:shape>
          <o:OLEObject Type="Embed" ProgID="Equation.DSMT4" ShapeID="_x0000_i2294" DrawAspect="Content" ObjectID="_1690173595" r:id="rId255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nghiệm hệ phương trình:</w:t>
      </w:r>
    </w:p>
    <w:p w14:paraId="4B4AD523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470" w:dyaOrig="735" w14:anchorId="5342B68E">
          <v:shape id="_x0000_i2295" type="#_x0000_t75" style="width:1in;height:36pt" o:ole="">
            <v:imagedata r:id="rId2557" o:title=""/>
          </v:shape>
          <o:OLEObject Type="Embed" ProgID="Equation.DSMT4" ShapeID="_x0000_i2295" DrawAspect="Content" ObjectID="_1690173596" r:id="rId2558"/>
        </w:object>
      </w:r>
      <w:r w:rsidRPr="004568FC">
        <w:rPr>
          <w:rFonts w:ascii="Chu Van An" w:eastAsia="Calibri" w:hAnsi="Chu Van An" w:cs="Chu Van An"/>
          <w:position w:val="-60"/>
          <w:sz w:val="24"/>
          <w:szCs w:val="24"/>
        </w:rPr>
        <w:object w:dxaOrig="1125" w:dyaOrig="1320" w14:anchorId="4162450B">
          <v:shape id="_x0000_i2296" type="#_x0000_t75" style="width:57.75pt;height:64.5pt" o:ole="">
            <v:imagedata r:id="rId2559" o:title=""/>
          </v:shape>
          <o:OLEObject Type="Embed" ProgID="Equation.DSMT4" ShapeID="_x0000_i2296" DrawAspect="Content" ObjectID="_1690173597" r:id="rId256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Vậy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80" w:dyaOrig="675" w14:anchorId="71FFA091">
          <v:shape id="_x0000_i2297" type="#_x0000_t75" style="width:57.75pt;height:36pt" o:ole="">
            <v:imagedata r:id="rId2561" o:title=""/>
          </v:shape>
          <o:OLEObject Type="Embed" ProgID="Equation.DSMT4" ShapeID="_x0000_i2297" DrawAspect="Content" ObjectID="_1690173598" r:id="rId256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10DF73F0" w14:textId="4456546A" w:rsidR="001614A5" w:rsidRPr="004568FC" w:rsidRDefault="001614A5" w:rsidP="001614A5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4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25" w:dyaOrig="315" w14:anchorId="76BFD841">
          <v:shape id="_x0000_i2298" type="#_x0000_t75" style="width:28.5pt;height:14.25pt" o:ole="">
            <v:imagedata r:id="rId2563" o:title=""/>
          </v:shape>
          <o:OLEObject Type="Embed" ProgID="Equation.DSMT4" ShapeID="_x0000_i2298" DrawAspect="Content" ObjectID="_1690173599" r:id="rId25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tìm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8D81FF0">
          <v:shape id="_x0000_i2299" type="#_x0000_t75" style="width:14.25pt;height:14.25pt" o:ole="">
            <v:imagedata r:id="rId2565" o:title=""/>
          </v:shape>
          <o:OLEObject Type="Embed" ProgID="Equation.DSMT4" ShapeID="_x0000_i2299" DrawAspect="Content" ObjectID="_1690173600" r:id="rId25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nằm trên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564E0A6F">
          <v:shape id="_x0000_i2300" type="#_x0000_t75" style="width:79.5pt;height:14.25pt" o:ole="">
            <v:imagedata r:id="rId2567" o:title=""/>
          </v:shape>
          <o:OLEObject Type="Embed" ProgID="Equation.DSMT4" ShapeID="_x0000_i2300" DrawAspect="Content" ObjectID="_1690173601" r:id="rId256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65" w:dyaOrig="315" w14:anchorId="0AF332C6">
          <v:shape id="_x0000_i2301" type="#_x0000_t75" style="width:50.25pt;height:14.25pt" o:ole="">
            <v:imagedata r:id="rId2569" o:title=""/>
          </v:shape>
          <o:OLEObject Type="Embed" ProgID="Equation.DSMT4" ShapeID="_x0000_i2301" DrawAspect="Content" ObjectID="_1690173602" r:id="rId25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bằng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45" w14:anchorId="2EEF7F5E">
          <v:shape id="_x0000_i2302" type="#_x0000_t75" style="width:28.5pt;height:14.25pt" o:ole="">
            <v:imagedata r:id="rId2571" o:title=""/>
          </v:shape>
          <o:OLEObject Type="Embed" ProgID="Equation.DSMT4" ShapeID="_x0000_i2302" DrawAspect="Content" ObjectID="_1690173603" r:id="rId2572"/>
        </w:object>
      </w:r>
    </w:p>
    <w:p w14:paraId="676F77F5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65" w:dyaOrig="450" w14:anchorId="34F5FDC9">
          <v:shape id="_x0000_i2303" type="#_x0000_t75" style="width:36pt;height:21.75pt" o:ole="">
            <v:imagedata r:id="rId2573" o:title=""/>
          </v:shape>
          <o:OLEObject Type="Embed" ProgID="Equation.DSMT4" ShapeID="_x0000_i2303" DrawAspect="Content" ObjectID="_1690173604" r:id="rId257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95" w:dyaOrig="450" w14:anchorId="5C15CA2E">
          <v:shape id="_x0000_i2304" type="#_x0000_t75" style="width:36pt;height:21.75pt" o:ole="">
            <v:imagedata r:id="rId2575" o:title=""/>
          </v:shape>
          <o:OLEObject Type="Embed" ProgID="Equation.DSMT4" ShapeID="_x0000_i2304" DrawAspect="Content" ObjectID="_1690173605" r:id="rId257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750" w:dyaOrig="405" w14:anchorId="4AFA2F76">
          <v:shape id="_x0000_i2305" type="#_x0000_t75" style="width:36pt;height:21.75pt" o:ole="">
            <v:imagedata r:id="rId2577" o:title=""/>
          </v:shape>
          <o:OLEObject Type="Embed" ProgID="Equation.DSMT4" ShapeID="_x0000_i2305" DrawAspect="Content" ObjectID="_1690173606" r:id="rId257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630" w:dyaOrig="420" w14:anchorId="7AFB9928">
          <v:shape id="_x0000_i2306" type="#_x0000_t75" style="width:28.5pt;height:21.75pt" o:ole="">
            <v:imagedata r:id="rId2579" o:title=""/>
          </v:shape>
          <o:OLEObject Type="Embed" ProgID="Equation.DSMT4" ShapeID="_x0000_i2306" DrawAspect="Content" ObjectID="_1690173607" r:id="rId2580"/>
        </w:object>
      </w:r>
    </w:p>
    <w:p w14:paraId="3A59CD91" w14:textId="77777777" w:rsidR="001614A5" w:rsidRPr="004568FC" w:rsidRDefault="001614A5" w:rsidP="001614A5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2300C2B" w14:textId="77777777" w:rsidR="001614A5" w:rsidRPr="004568FC" w:rsidRDefault="001614A5" w:rsidP="001614A5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84F94F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thấy cả 4 phương án đều nằm trên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212F84D3">
          <v:shape id="_x0000_i2307" type="#_x0000_t75" style="width:14.25pt;height:14.25pt" o:ole="">
            <v:imagedata r:id="rId2581" o:title=""/>
          </v:shape>
          <o:OLEObject Type="Embed" ProgID="Equation.DSMT4" ShapeID="_x0000_i2307" DrawAspect="Content" ObjectID="_1690173608" r:id="rId2582"/>
        </w:object>
      </w:r>
    </w:p>
    <w:p w14:paraId="10122B7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90" w:dyaOrig="525" w14:anchorId="37075EB5">
          <v:shape id="_x0000_i2308" type="#_x0000_t75" style="width:244.5pt;height:28.5pt" o:ole="">
            <v:imagedata r:id="rId2583" o:title=""/>
          </v:shape>
          <o:OLEObject Type="Embed" ProgID="Equation.DSMT4" ShapeID="_x0000_i2308" DrawAspect="Content" ObjectID="_1690173609" r:id="rId25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0C9073E">
          <v:shape id="_x0000_i2309" type="#_x0000_t75" style="width:14.25pt;height:14.25pt" o:ole="">
            <v:imagedata r:id="rId2585" o:title=""/>
          </v:shape>
          <o:OLEObject Type="Embed" ProgID="Equation.DSMT4" ShapeID="_x0000_i2309" DrawAspect="Content" ObjectID="_1690173610" r:id="rId25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241AFB88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90" w:dyaOrig="525" w14:anchorId="2B27A5EC">
          <v:shape id="_x0000_i2310" type="#_x0000_t75" style="width:230.25pt;height:28.5pt" o:ole="">
            <v:imagedata r:id="rId2587" o:title=""/>
          </v:shape>
          <o:OLEObject Type="Embed" ProgID="Equation.DSMT4" ShapeID="_x0000_i2310" DrawAspect="Content" ObjectID="_1690173611" r:id="rId25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B1524C1">
          <v:shape id="_x0000_i2311" type="#_x0000_t75" style="width:14.25pt;height:14.25pt" o:ole="">
            <v:imagedata r:id="rId2589" o:title=""/>
          </v:shape>
          <o:OLEObject Type="Embed" ProgID="Equation.DSMT4" ShapeID="_x0000_i2311" DrawAspect="Content" ObjectID="_1690173612" r:id="rId25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đúng.</w:t>
      </w:r>
    </w:p>
    <w:p w14:paraId="3A304ED2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75" w:dyaOrig="510" w14:anchorId="652FC7AB">
          <v:shape id="_x0000_i2312" type="#_x0000_t75" style="width:230.25pt;height:21.75pt" o:ole="">
            <v:imagedata r:id="rId2591" o:title=""/>
          </v:shape>
          <o:OLEObject Type="Embed" ProgID="Equation.DSMT4" ShapeID="_x0000_i2312" DrawAspect="Content" ObjectID="_1690173613" r:id="rId25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50BD6DD">
          <v:shape id="_x0000_i2313" type="#_x0000_t75" style="width:14.25pt;height:14.25pt" o:ole="">
            <v:imagedata r:id="rId2593" o:title=""/>
          </v:shape>
          <o:OLEObject Type="Embed" ProgID="Equation.DSMT4" ShapeID="_x0000_i2313" DrawAspect="Content" ObjectID="_1690173614" r:id="rId25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6A4CB3E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75" w:dyaOrig="525" w14:anchorId="623EE421">
          <v:shape id="_x0000_i2314" type="#_x0000_t75" style="width:244.5pt;height:28.5pt" o:ole="">
            <v:imagedata r:id="rId2595" o:title=""/>
          </v:shape>
          <o:OLEObject Type="Embed" ProgID="Equation.DSMT4" ShapeID="_x0000_i2314" DrawAspect="Content" ObjectID="_1690173615" r:id="rId25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1C2ABF8">
          <v:shape id="_x0000_i2315" type="#_x0000_t75" style="width:14.25pt;height:14.25pt" o:ole="">
            <v:imagedata r:id="rId2597" o:title=""/>
          </v:shape>
          <o:OLEObject Type="Embed" ProgID="Equation.DSMT4" ShapeID="_x0000_i2315" DrawAspect="Content" ObjectID="_1690173616" r:id="rId25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1B9E175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Cách khác:</w:t>
      </w:r>
    </w:p>
    <w:p w14:paraId="1AF2DC9F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500" w:dyaOrig="405" w14:anchorId="444C04BD">
          <v:shape id="_x0000_i2316" type="#_x0000_t75" style="width:223.5pt;height:21.75pt" o:ole="">
            <v:imagedata r:id="rId2599" o:title=""/>
          </v:shape>
          <o:OLEObject Type="Embed" ProgID="Equation.DSMT4" ShapeID="_x0000_i2316" DrawAspect="Content" ObjectID="_1690173617" r:id="rId2600"/>
        </w:object>
      </w:r>
    </w:p>
    <w:p w14:paraId="72067C1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Mặt khác,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235" w:dyaOrig="435" w14:anchorId="335E909E">
          <v:shape id="_x0000_i2317" type="#_x0000_t75" style="width:259.5pt;height:21.75pt" o:ole="">
            <v:imagedata r:id="rId2601" o:title=""/>
          </v:shape>
          <o:OLEObject Type="Embed" ProgID="Equation.DSMT4" ShapeID="_x0000_i2317" DrawAspect="Content" ObjectID="_1690173618" r:id="rId2602"/>
        </w:object>
      </w:r>
    </w:p>
    <w:p w14:paraId="7DD2ED91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50"/>
          <w:sz w:val="24"/>
          <w:szCs w:val="24"/>
        </w:rPr>
        <w:object w:dxaOrig="2445" w:dyaOrig="1125" w14:anchorId="4DDEBB97">
          <v:shape id="_x0000_i2318" type="#_x0000_t75" style="width:122.25pt;height:57.75pt" o:ole="">
            <v:imagedata r:id="rId2603" o:title=""/>
          </v:shape>
          <o:OLEObject Type="Embed" ProgID="Equation.DSMT4" ShapeID="_x0000_i2318" DrawAspect="Content" ObjectID="_1690173619" r:id="rId2604"/>
        </w:object>
      </w:r>
    </w:p>
    <w:p w14:paraId="3220FCEA" w14:textId="0755F7FD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0" w:type="auto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926"/>
        <w:gridCol w:w="2864"/>
      </w:tblGrid>
      <w:tr w:rsidR="009A5569" w:rsidRPr="007C1EE8" w14:paraId="3C4A0068" w14:textId="77777777" w:rsidTr="009A5569">
        <w:tc>
          <w:tcPr>
            <w:tcW w:w="7926" w:type="dxa"/>
            <w:shd w:val="clear" w:color="auto" w:fill="auto"/>
          </w:tcPr>
          <w:p w14:paraId="56BF17E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15" w:dyaOrig="720" w14:anchorId="01422FAD">
                <v:shape id="_x0000_i2319" type="#_x0000_t75" style="width:108pt;height:36pt" o:ole="">
                  <v:imagedata r:id="rId2605" o:title=""/>
                </v:shape>
                <o:OLEObject Type="Embed" ProgID="Equation.DSMT4" ShapeID="_x0000_i2319" DrawAspect="Content" ObjectID="_1690173620" r:id="rId2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85" w14:anchorId="632BBF29">
                <v:shape id="_x0000_i2320" type="#_x0000_t75" style="width:14.25pt;height:14.25pt" o:ole="">
                  <v:imagedata r:id="rId2607" o:title=""/>
                </v:shape>
                <o:OLEObject Type="Embed" ProgID="Equation.DSMT4" ShapeID="_x0000_i2320" DrawAspect="Content" ObjectID="_1690173621" r:id="rId2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300" w14:anchorId="20517465">
                <v:shape id="_x0000_i2321" type="#_x0000_t75" style="width:14.25pt;height:14.25pt" o:ole="">
                  <v:imagedata r:id="rId2609" o:title=""/>
                </v:shape>
                <o:OLEObject Type="Embed" ProgID="Equation.DSMT4" ShapeID="_x0000_i2321" DrawAspect="Content" ObjectID="_1690173622" r:id="rId2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6FEB063A">
                <v:shape id="_x0000_i2322" type="#_x0000_t75" style="width:36pt;height:21.75pt" o:ole="">
                  <v:imagedata r:id="rId2611" o:title=""/>
                </v:shape>
                <o:OLEObject Type="Embed" ProgID="Equation.DSMT4" ShapeID="_x0000_i2322" DrawAspect="Content" ObjectID="_1690173623" r:id="rId2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bằng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265AE079">
                <v:shape id="_x0000_i2323" type="#_x0000_t75" style="width:7.5pt;height:14.25pt" o:ole="">
                  <v:imagedata r:id="rId2613" o:title=""/>
                </v:shape>
                <o:OLEObject Type="Embed" ProgID="Equation.DSMT4" ShapeID="_x0000_i2323" DrawAspect="Content" ObjectID="_1690173624" r:id="rId26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05EBB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0762501C">
                <v:shape id="_x0000_i2324" type="#_x0000_t75" style="width:43.5pt;height:21.75pt" o:ole="">
                  <v:imagedata r:id="rId2615" o:title=""/>
                </v:shape>
                <o:OLEObject Type="Embed" ProgID="Equation.DSMT4" ShapeID="_x0000_i2324" DrawAspect="Content" ObjectID="_1690173625" r:id="rId26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45" w:dyaOrig="675" w14:anchorId="61A806F4">
                <v:shape id="_x0000_i2325" type="#_x0000_t75" style="width:64.5pt;height:36pt" o:ole="">
                  <v:imagedata r:id="rId2617" o:title=""/>
                </v:shape>
                <o:OLEObject Type="Embed" ProgID="Equation.DSMT4" ShapeID="_x0000_i2325" DrawAspect="Content" ObjectID="_1690173626" r:id="rId26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A3189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85" w:dyaOrig="405" w14:anchorId="061FB51B">
                <v:shape id="_x0000_i2326" type="#_x0000_t75" style="width:57.75pt;height:21.75pt" o:ole="">
                  <v:imagedata r:id="rId2619" o:title=""/>
                </v:shape>
                <o:OLEObject Type="Embed" ProgID="Equation.DSMT4" ShapeID="_x0000_i2326" DrawAspect="Content" ObjectID="_1690173627" r:id="rId26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40" w:dyaOrig="675" w14:anchorId="097386F5">
                <v:shape id="_x0000_i2327" type="#_x0000_t75" style="width:57.75pt;height:36pt" o:ole="">
                  <v:imagedata r:id="rId2621" o:title=""/>
                </v:shape>
                <o:OLEObject Type="Embed" ProgID="Equation.DSMT4" ShapeID="_x0000_i2327" DrawAspect="Content" ObjectID="_1690173628" r:id="rId26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968632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00D16AF">
                <v:shape id="_x0000_i2328" type="#_x0000_t75" style="width:43.5pt;height:21.75pt" o:ole="">
                  <v:imagedata r:id="rId2623" o:title=""/>
                </v:shape>
                <o:OLEObject Type="Embed" ProgID="Equation.DSMT4" ShapeID="_x0000_i2328" DrawAspect="Content" ObjectID="_1690173629" r:id="rId26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455" w:dyaOrig="675" w14:anchorId="012BFB77">
                <v:shape id="_x0000_i2329" type="#_x0000_t75" style="width:1in;height:36pt" o:ole="">
                  <v:imagedata r:id="rId2625" o:title=""/>
                </v:shape>
                <o:OLEObject Type="Embed" ProgID="Equation.DSMT4" ShapeID="_x0000_i2329" DrawAspect="Content" ObjectID="_1690173630" r:id="rId26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B1C1C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80" w:dyaOrig="675" w14:anchorId="0F5AA713">
                <v:shape id="_x0000_i2330" type="#_x0000_t75" style="width:57.75pt;height:36pt" o:ole="">
                  <v:imagedata r:id="rId2627" o:title=""/>
                </v:shape>
                <o:OLEObject Type="Embed" ProgID="Equation.DSMT4" ShapeID="_x0000_i2330" DrawAspect="Content" ObjectID="_1690173631" r:id="rId26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2633ED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46D9DC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0BE3438" w14:textId="77777777" w:rsidTr="009A5569">
        <w:tc>
          <w:tcPr>
            <w:tcW w:w="7926" w:type="dxa"/>
            <w:shd w:val="clear" w:color="auto" w:fill="auto"/>
          </w:tcPr>
          <w:p w14:paraId="7DFE62F4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23C84924">
                <v:shape id="_x0000_i2331" type="#_x0000_t75" style="width:14.25pt;height:14.25pt" o:ole="">
                  <v:imagedata r:id="rId2629" o:title=""/>
                </v:shape>
                <o:OLEObject Type="Embed" ProgID="Equation.DSMT4" ShapeID="_x0000_i2331" DrawAspect="Content" ObjectID="_1690173632" r:id="rId26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  <w:lang w:val="fr-FR"/>
              </w:rPr>
              <w:object w:dxaOrig="1365" w:dyaOrig="720" w14:anchorId="55AAA2C3">
                <v:shape id="_x0000_i2332" type="#_x0000_t75" style="width:1in;height:36pt" o:ole="">
                  <v:imagedata r:id="rId2631" o:title=""/>
                </v:shape>
                <o:OLEObject Type="Embed" ProgID="Equation.DSMT4" ShapeID="_x0000_i2332" DrawAspect="Content" ObjectID="_1690173633" r:id="rId26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nó cách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0E32E946">
                <v:shape id="_x0000_i2333" type="#_x0000_t75" style="width:36pt;height:21.75pt" o:ole="">
                  <v:imagedata r:id="rId2633" o:title=""/>
                </v:shape>
                <o:OLEObject Type="Embed" ProgID="Equation.DSMT4" ShapeID="_x0000_i2333" DrawAspect="Content" ObjectID="_1690173634" r:id="rId26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là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522BD6BB">
                <v:shape id="_x0000_i2334" type="#_x0000_t75" style="width:7.5pt;height:14.25pt" o:ole="">
                  <v:imagedata r:id="rId2635" o:title=""/>
                </v:shape>
                <o:OLEObject Type="Embed" ProgID="Equation.DSMT4" ShapeID="_x0000_i2334" DrawAspect="Content" ObjectID="_1690173635" r:id="rId26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3272E4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76D99587">
                <v:shape id="_x0000_i2335" type="#_x0000_t75" style="width:36pt;height:21.75pt" o:ole="">
                  <v:imagedata r:id="rId2637" o:title=""/>
                </v:shape>
                <o:OLEObject Type="Embed" ProgID="Equation.DSMT4" ShapeID="_x0000_i2335" DrawAspect="Content" ObjectID="_1690173636" r:id="rId26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144A54D5">
                <v:shape id="_x0000_i2336" type="#_x0000_t75" style="width:28.5pt;height:21.75pt" o:ole="">
                  <v:imagedata r:id="rId2639" o:title=""/>
                </v:shape>
                <o:OLEObject Type="Embed" ProgID="Equation.DSMT4" ShapeID="_x0000_i2336" DrawAspect="Content" ObjectID="_1690173637" r:id="rId26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30" w:dyaOrig="675" w14:anchorId="02A51B5E">
                <v:shape id="_x0000_i2337" type="#_x0000_t75" style="width:50.25pt;height:36pt" o:ole="">
                  <v:imagedata r:id="rId2641" o:title=""/>
                </v:shape>
                <o:OLEObject Type="Embed" ProgID="Equation.DSMT4" ShapeID="_x0000_i2337" DrawAspect="Content" ObjectID="_1690173638" r:id="rId26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127AC4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30" w:dyaOrig="675" w14:anchorId="13178A2B">
                <v:shape id="_x0000_i2338" type="#_x0000_t75" style="width:50.25pt;height:36pt" o:ole="">
                  <v:imagedata r:id="rId2643" o:title=""/>
                </v:shape>
                <o:OLEObject Type="Embed" ProgID="Equation.DSMT4" ShapeID="_x0000_i2338" DrawAspect="Content" ObjectID="_1690173639" r:id="rId26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091C3CC3">
                <v:shape id="_x0000_i2339" type="#_x0000_t75" style="width:36pt;height:21.75pt" o:ole="">
                  <v:imagedata r:id="rId2645" o:title=""/>
                </v:shape>
                <o:OLEObject Type="Embed" ProgID="Equation.DSMT4" ShapeID="_x0000_i2339" DrawAspect="Content" ObjectID="_1690173640" r:id="rId26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10" w:dyaOrig="405" w14:anchorId="1B53C49B">
                <v:shape id="_x0000_i2340" type="#_x0000_t75" style="width:21.75pt;height:21.75pt" o:ole="">
                  <v:imagedata r:id="rId2647" o:title=""/>
                </v:shape>
                <o:OLEObject Type="Embed" ProgID="Equation.DSMT4" ShapeID="_x0000_i2340" DrawAspect="Content" ObjectID="_1690173641" r:id="rId26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088F4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56EA50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4D223D0" w14:textId="77777777" w:rsidTr="009A5569">
        <w:tc>
          <w:tcPr>
            <w:tcW w:w="7926" w:type="dxa"/>
            <w:shd w:val="clear" w:color="auto" w:fill="auto"/>
          </w:tcPr>
          <w:p w14:paraId="2BE61C0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Điểm nào sau đây nằm trên đương thẳng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25" w:dyaOrig="255" w14:anchorId="77AA37E3">
                <v:shape id="_x0000_i2341" type="#_x0000_t75" style="width:14.25pt;height:14.25pt" o:ole="">
                  <v:imagedata r:id="rId2649" o:title=""/>
                </v:shape>
                <o:OLEObject Type="Embed" ProgID="Equation.DSMT4" ShapeID="_x0000_i2341" DrawAspect="Content" ObjectID="_1690173642" r:id="rId265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1035" w:dyaOrig="720" w14:anchorId="582EE78A">
                <v:shape id="_x0000_i2342" type="#_x0000_t75" style="width:50.25pt;height:36pt" o:ole="">
                  <v:imagedata r:id="rId2651" o:title=""/>
                </v:shape>
                <o:OLEObject Type="Embed" ProgID="Equation.DSMT4" ShapeID="_x0000_i2342" DrawAspect="Content" ObjectID="_1690173643" r:id="rId26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trục tung một khoảng bằng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80" w:dyaOrig="270" w14:anchorId="1A757E83">
                <v:shape id="_x0000_i2343" type="#_x0000_t75" style="width:7.5pt;height:14.25pt" o:ole="">
                  <v:imagedata r:id="rId2653" o:title=""/>
                </v:shape>
                <o:OLEObject Type="Embed" ProgID="Equation.DSMT4" ShapeID="_x0000_i2343" DrawAspect="Content" ObjectID="_1690173644" r:id="rId26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CE815A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15" w:dyaOrig="405" w14:anchorId="28833837">
                <v:shape id="_x0000_i2344" type="#_x0000_t75" style="width:43.5pt;height:21.75pt" o:ole="">
                  <v:imagedata r:id="rId2655" o:title=""/>
                </v:shape>
                <o:OLEObject Type="Embed" ProgID="Equation.DSMT4" ShapeID="_x0000_i2344" DrawAspect="Content" ObjectID="_1690173645" r:id="rId26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05" w14:anchorId="4D105A8A">
                <v:shape id="_x0000_i2345" type="#_x0000_t75" style="width:36pt;height:21.75pt" o:ole="">
                  <v:imagedata r:id="rId2657" o:title=""/>
                </v:shape>
                <o:OLEObject Type="Embed" ProgID="Equation.DSMT4" ShapeID="_x0000_i2345" DrawAspect="Content" ObjectID="_1690173646" r:id="rId26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55" w:dyaOrig="405" w14:anchorId="076E41B1">
                <v:shape id="_x0000_i2346" type="#_x0000_t75" style="width:43.5pt;height:21.75pt" o:ole="">
                  <v:imagedata r:id="rId2659" o:title=""/>
                </v:shape>
                <o:OLEObject Type="Embed" ProgID="Equation.DSMT4" ShapeID="_x0000_i2346" DrawAspect="Content" ObjectID="_1690173647" r:id="rId26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00" w:dyaOrig="405" w14:anchorId="2BDAE9CF">
                <v:shape id="_x0000_i2347" type="#_x0000_t75" style="width:43.5pt;height:21.75pt" o:ole="">
                  <v:imagedata r:id="rId2661" o:title=""/>
                </v:shape>
                <o:OLEObject Type="Embed" ProgID="Equation.DSMT4" ShapeID="_x0000_i2347" DrawAspect="Content" ObjectID="_1690173648" r:id="rId26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E452B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ABEDE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5ECD888" w14:textId="77777777" w:rsidTr="009A5569">
        <w:tc>
          <w:tcPr>
            <w:tcW w:w="7926" w:type="dxa"/>
            <w:shd w:val="clear" w:color="auto" w:fill="auto"/>
          </w:tcPr>
          <w:p w14:paraId="7CB4B02F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0848811F">
                <v:shape id="_x0000_i2348" type="#_x0000_t75" style="width:21.75pt;height:14.25pt" o:ole="">
                  <v:imagedata r:id="rId2663" o:title=""/>
                </v:shape>
                <o:OLEObject Type="Embed" ProgID="Equation.DSMT4" ShapeID="_x0000_i2348" DrawAspect="Content" ObjectID="_1690173649" r:id="rId266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ba đường thẳng lần lượt có phương trình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35" w:dyaOrig="405" w14:anchorId="608E2A59">
                <v:shape id="_x0000_i2349" type="#_x0000_t75" style="width:338.25pt;height:21.75pt" o:ole="">
                  <v:imagedata r:id="rId2665" o:title=""/>
                </v:shape>
                <o:OLEObject Type="Embed" ProgID="Equation.DSMT4" ShapeID="_x0000_i2349" DrawAspect="Content" ObjectID="_1690173650" r:id="rId26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(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48FB78FD">
                <v:shape id="_x0000_i2350" type="#_x0000_t75" style="width:14.25pt;height:14.25pt" o:ole="">
                  <v:imagedata r:id="rId2667" o:title=""/>
                </v:shape>
                <o:OLEObject Type="Embed" ProgID="Equation.DSMT4" ShapeID="_x0000_i2350" DrawAspect="Content" ObjectID="_1690173651" r:id="rId26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tham số). Tìm tất cả các giá trị của tham số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725D67E3">
                <v:shape id="_x0000_i2351" type="#_x0000_t75" style="width:14.25pt;height:14.25pt" o:ole="">
                  <v:imagedata r:id="rId2667" o:title=""/>
                </v:shape>
                <o:OLEObject Type="Embed" ProgID="Equation.DSMT4" ShapeID="_x0000_i2351" DrawAspect="Content" ObjectID="_1690173652" r:id="rId2669"/>
              </w:object>
            </w:r>
            <w:r w:rsidRPr="007C1EE8">
              <w:rPr>
                <w:rFonts w:ascii="Chu Van An" w:hAnsi="Chu Van An" w:cs="Chu Van An"/>
                <w:szCs w:val="22"/>
              </w:rPr>
              <w:t>để ba đường thẳng đã cho cùng đi qua một điểm?</w:t>
            </w:r>
          </w:p>
          <w:p w14:paraId="3AD8022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615" w:dyaOrig="285" w14:anchorId="0467517A">
                <v:shape id="_x0000_i2352" type="#_x0000_t75" style="width:28.5pt;height:14.25pt" o:ole="">
                  <v:imagedata r:id="rId2670" o:title=""/>
                </v:shape>
                <o:OLEObject Type="Embed" ProgID="Equation.DSMT4" ShapeID="_x0000_i2352" DrawAspect="Content" ObjectID="_1690173653" r:id="rId267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720" w:dyaOrig="285" w14:anchorId="0AAD58EA">
                <v:shape id="_x0000_i2353" type="#_x0000_t75" style="width:36pt;height:14.25pt" o:ole="">
                  <v:imagedata r:id="rId2672" o:title=""/>
                </v:shape>
                <o:OLEObject Type="Embed" ProgID="Equation.DSMT4" ShapeID="_x0000_i2353" DrawAspect="Content" ObjectID="_1690173654" r:id="rId267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735" w:dyaOrig="285" w14:anchorId="3738C733">
                <v:shape id="_x0000_i2354" type="#_x0000_t75" style="width:36pt;height:14.25pt" o:ole="">
                  <v:imagedata r:id="rId2674" o:title=""/>
                </v:shape>
                <o:OLEObject Type="Embed" ProgID="Equation.DSMT4" ShapeID="_x0000_i2354" DrawAspect="Content" ObjectID="_1690173655" r:id="rId267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570" w:dyaOrig="285" w14:anchorId="183EC03A">
                <v:shape id="_x0000_i2355" type="#_x0000_t75" style="width:28.5pt;height:14.25pt" o:ole="">
                  <v:imagedata r:id="rId2676" o:title=""/>
                </v:shape>
                <o:OLEObject Type="Embed" ProgID="Equation.DSMT4" ShapeID="_x0000_i2355" DrawAspect="Content" ObjectID="_1690173656" r:id="rId267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BD818A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C36306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3A5CDEB" w14:textId="77777777" w:rsidTr="009A5569">
        <w:tc>
          <w:tcPr>
            <w:tcW w:w="7926" w:type="dxa"/>
            <w:shd w:val="clear" w:color="auto" w:fill="auto"/>
          </w:tcPr>
          <w:p w14:paraId="2A3BBAE4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szCs w:val="22"/>
                <w:lang w:eastAsia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Hình vuông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3A613C99">
                <v:shape id="_x0000_i2356" type="#_x0000_t75" style="width:36pt;height:14.25pt" o:ole="">
                  <v:imagedata r:id="rId2678" o:title=""/>
                </v:shape>
                <o:OLEObject Type="Embed" ProgID="Equation.DSMT4" ShapeID="_x0000_i2356" DrawAspect="Content" ObjectID="_1690173657" r:id="rId267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545" w:dyaOrig="405" w14:anchorId="3F5E9705">
                <v:shape id="_x0000_i2357" type="#_x0000_t75" style="width:79.5pt;height:21.75pt" o:ole="">
                  <v:imagedata r:id="rId2680" o:title=""/>
                </v:shape>
                <o:OLEObject Type="Embed" ProgID="Equation.DSMT4" ShapeID="_x0000_i2357" DrawAspect="Content" ObjectID="_1690173658" r:id="rId26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của đỉnh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AD461B3">
                <v:shape id="_x0000_i2358" type="#_x0000_t75" style="width:14.25pt;height:14.25pt" o:ole="">
                  <v:imagedata r:id="rId2682" o:title=""/>
                </v:shape>
                <o:OLEObject Type="Embed" ProgID="Equation.DSMT4" ShapeID="_x0000_i2358" DrawAspect="Content" ObjectID="_1690173659" r:id="rId26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thể là</w:t>
            </w:r>
          </w:p>
          <w:p w14:paraId="507D7C5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  <w:lang w:eastAsia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30B4E36C">
                <v:shape id="_x0000_i2359" type="#_x0000_t75" style="width:28.5pt;height:21.75pt" o:ole="">
                  <v:imagedata r:id="rId2684" o:title=""/>
                </v:shape>
                <o:OLEObject Type="Embed" ProgID="Equation.DSMT4" ShapeID="_x0000_i2359" DrawAspect="Content" ObjectID="_1690173660" r:id="rId26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26858672">
                <v:shape id="_x0000_i2360" type="#_x0000_t75" style="width:28.5pt;height:21.75pt" o:ole="">
                  <v:imagedata r:id="rId2686" o:title=""/>
                </v:shape>
                <o:OLEObject Type="Embed" ProgID="Equation.DSMT4" ShapeID="_x0000_i2360" DrawAspect="Content" ObjectID="_1690173661" r:id="rId26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6B837F94">
                <v:shape id="_x0000_i2361" type="#_x0000_t75" style="width:43.5pt;height:21.75pt" o:ole="">
                  <v:imagedata r:id="rId2688" o:title=""/>
                </v:shape>
                <o:OLEObject Type="Embed" ProgID="Equation.DSMT4" ShapeID="_x0000_i2361" DrawAspect="Content" ObjectID="_1690173662" r:id="rId26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2EC24B80">
                <v:shape id="_x0000_i2362" type="#_x0000_t75" style="width:28.5pt;height:21.75pt" o:ole="">
                  <v:imagedata r:id="rId2690" o:title=""/>
                </v:shape>
                <o:OLEObject Type="Embed" ProgID="Equation.DSMT4" ShapeID="_x0000_i2362" DrawAspect="Content" ObjectID="_1690173663" r:id="rId26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918FD2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B5E88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897E3D0" w14:textId="77777777" w:rsidTr="009A5569">
        <w:tc>
          <w:tcPr>
            <w:tcW w:w="7926" w:type="dxa"/>
            <w:shd w:val="clear" w:color="auto" w:fill="auto"/>
          </w:tcPr>
          <w:p w14:paraId="7AD9928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6ED7355B">
                <v:shape id="_x0000_i2363" type="#_x0000_t75" style="width:21.75pt;height:14.25pt" o:ole="">
                  <v:imagedata r:id="rId2692" o:title=""/>
                </v:shape>
                <o:OLEObject Type="Embed" ProgID="Equation.DSMT4" ShapeID="_x0000_i2363" DrawAspect="Content" ObjectID="_1690173664" r:id="rId26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5126C551">
                <v:shape id="_x0000_i2364" type="#_x0000_t75" style="width:36pt;height:21.75pt" o:ole="">
                  <v:imagedata r:id="rId2694" o:title=""/>
                </v:shape>
                <o:OLEObject Type="Embed" ProgID="Equation.DSMT4" ShapeID="_x0000_i2364" DrawAspect="Content" ObjectID="_1690173665" r:id="rId269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576C8592">
                <v:shape id="_x0000_i2365" type="#_x0000_t75" style="width:14.25pt;height:14.25pt" o:ole="">
                  <v:imagedata r:id="rId2696" o:title=""/>
                </v:shape>
                <o:OLEObject Type="Embed" ProgID="Equation.DSMT4" ShapeID="_x0000_i2365" DrawAspect="Content" ObjectID="_1690173666" r:id="rId26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30" w:dyaOrig="315" w14:anchorId="794D2760">
                <v:shape id="_x0000_i2366" type="#_x0000_t75" style="width:57.75pt;height:14.25pt" o:ole="">
                  <v:imagedata r:id="rId2698" o:title=""/>
                </v:shape>
                <o:OLEObject Type="Embed" ProgID="Equation.DSMT4" ShapeID="_x0000_i2366" DrawAspect="Content" ObjectID="_1690173667" r:id="rId26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1FEC78F3">
                <v:shape id="_x0000_i2367" type="#_x0000_t75" style="width:50.25pt;height:21.75pt" o:ole="">
                  <v:imagedata r:id="rId2700" o:title=""/>
                </v:shape>
                <o:OLEObject Type="Embed" ProgID="Equation.DSMT4" ShapeID="_x0000_i2367" DrawAspect="Content" ObjectID="_1690173668" r:id="rId27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điểm trên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4DE8CB7B">
                <v:shape id="_x0000_i2368" type="#_x0000_t75" style="width:14.25pt;height:14.25pt" o:ole="">
                  <v:imagedata r:id="rId2702" o:title=""/>
                </v:shape>
                <o:OLEObject Type="Embed" ProgID="Equation.DSMT4" ShapeID="_x0000_i2368" DrawAspect="Content" ObjectID="_1690173669" r:id="rId27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chu vi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85" w14:anchorId="76D31947">
                <v:shape id="_x0000_i2369" type="#_x0000_t75" style="width:28.5pt;height:14.25pt" o:ole="">
                  <v:imagedata r:id="rId2704" o:title=""/>
                </v:shape>
                <o:OLEObject Type="Embed" ProgID="Equation.DSMT4" ShapeID="_x0000_i2369" DrawAspect="Content" ObjectID="_1690173670" r:id="rId2705"/>
              </w:object>
            </w:r>
            <w:r w:rsidRPr="007C1EE8">
              <w:rPr>
                <w:rFonts w:ascii="Chu Van An" w:hAnsi="Chu Van An" w:cs="Chu Van An"/>
                <w:szCs w:val="22"/>
              </w:rPr>
              <w:t>nhỏ nhất. Khi đó</w:t>
            </w:r>
          </w:p>
          <w:p w14:paraId="07D71CF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125" w:dyaOrig="630" w14:anchorId="1B7DB2B4">
                <v:shape id="_x0000_i2370" type="#_x0000_t75" style="width:57.75pt;height:28.5pt" o:ole="">
                  <v:imagedata r:id="rId2706" o:title=""/>
                </v:shape>
                <o:OLEObject Type="Embed" ProgID="Equation.DSMT4" ShapeID="_x0000_i2370" DrawAspect="Content" ObjectID="_1690173671" r:id="rId2707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80" w:dyaOrig="360" w14:anchorId="403D6B3F">
                <v:shape id="_x0000_i2371" type="#_x0000_t75" style="width:57.75pt;height:21.75pt" o:ole="">
                  <v:imagedata r:id="rId2708" o:title=""/>
                </v:shape>
                <o:OLEObject Type="Embed" ProgID="Equation.DSMT4" ShapeID="_x0000_i2371" DrawAspect="Content" ObjectID="_1690173672" r:id="rId270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27DD93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35" w:dyaOrig="360" w14:anchorId="0F483126">
                <v:shape id="_x0000_i2372" type="#_x0000_t75" style="width:50.25pt;height:21.75pt" o:ole="">
                  <v:imagedata r:id="rId2710" o:title=""/>
                </v:shape>
                <o:OLEObject Type="Embed" ProgID="Equation.DSMT4" ShapeID="_x0000_i2372" DrawAspect="Content" ObjectID="_1690173673" r:id="rId2711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95" w:dyaOrig="630" w14:anchorId="5F922970">
                <v:shape id="_x0000_i2373" type="#_x0000_t75" style="width:57.75pt;height:28.5pt" o:ole="">
                  <v:imagedata r:id="rId2712" o:title=""/>
                </v:shape>
                <o:OLEObject Type="Embed" ProgID="Equation.DSMT4" ShapeID="_x0000_i2373" DrawAspect="Content" ObjectID="_1690173674" r:id="rId27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102C50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24DAAA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FBEBA76" w14:textId="77777777" w:rsidTr="009A5569">
        <w:tc>
          <w:tcPr>
            <w:tcW w:w="7926" w:type="dxa"/>
            <w:shd w:val="clear" w:color="auto" w:fill="auto"/>
          </w:tcPr>
          <w:p w14:paraId="260B900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054C9518">
                <v:shape id="_x0000_i2374" type="#_x0000_t75" style="width:22.5pt;height:16.5pt" o:ole="">
                  <v:imagedata r:id="rId2714" o:title=""/>
                </v:shape>
                <o:OLEObject Type="Embed" ProgID="Equation.DSMT4" ShapeID="_x0000_i2374" DrawAspect="Content" ObjectID="_1690173675" r:id="rId27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6600604E">
                <v:shape id="_x0000_i2375" type="#_x0000_t75" style="width:28.5pt;height:13.5pt" o:ole="">
                  <v:imagedata r:id="rId2716" o:title=""/>
                </v:shape>
                <o:OLEObject Type="Embed" ProgID="Equation.DSMT4" ShapeID="_x0000_i2375" DrawAspect="Content" ObjectID="_1690173676" r:id="rId27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đường cao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115" w:dyaOrig="330" w14:anchorId="377B7F15">
                <v:shape id="_x0000_i2376" type="#_x0000_t75" style="width:105.75pt;height:16.5pt" o:ole="">
                  <v:imagedata r:id="rId2718" o:title=""/>
                </v:shape>
                <o:OLEObject Type="Embed" ProgID="Equation.DSMT4" ShapeID="_x0000_i2376" DrawAspect="Content" ObjectID="_1690173677" r:id="rId27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đường trung tuyến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30" w14:anchorId="17C70DF1">
                <v:shape id="_x0000_i2377" type="#_x0000_t75" style="width:83.25pt;height:16.5pt" o:ole="">
                  <v:imagedata r:id="rId2720" o:title=""/>
                </v:shape>
                <o:OLEObject Type="Embed" ProgID="Equation.DSMT4" ShapeID="_x0000_i2377" DrawAspect="Content" ObjectID="_1690173678" r:id="rId27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70" w14:anchorId="4A6E8AB3">
                <v:shape id="_x0000_i2378" type="#_x0000_t75" style="width:13.5pt;height:13.5pt" o:ole="">
                  <v:imagedata r:id="rId2722" o:title=""/>
                </v:shape>
                <o:OLEObject Type="Embed" ProgID="Equation.DSMT4" ShapeID="_x0000_i2378" DrawAspect="Content" ObjectID="_1690173679" r:id="rId27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thuộc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70" w14:anchorId="0DCBDF0E">
                <v:shape id="_x0000_i2379" type="#_x0000_t75" style="width:19.5pt;height:13.5pt" o:ole="">
                  <v:imagedata r:id="rId2724" o:title=""/>
                </v:shape>
                <o:OLEObject Type="Embed" ProgID="Equation.DSMT4" ShapeID="_x0000_i2379" DrawAspect="Content" ObjectID="_1690173680" r:id="rId27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gọi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75" w:dyaOrig="690" w14:anchorId="6138D062">
                <v:shape id="_x0000_i2380" type="#_x0000_t75" style="width:63pt;height:34.5pt" o:ole="">
                  <v:imagedata r:id="rId2726" o:title=""/>
                </v:shape>
                <o:OLEObject Type="Embed" ProgID="Equation.DSMT4" ShapeID="_x0000_i2380" DrawAspect="Content" ObjectID="_1690173681" r:id="rId27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trung điểm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35" w:dyaOrig="270" w14:anchorId="5B9F378F">
                <v:shape id="_x0000_i2381" type="#_x0000_t75" style="width:22.5pt;height:13.5pt" o:ole="">
                  <v:imagedata r:id="rId2728" o:title=""/>
                </v:shape>
                <o:OLEObject Type="Embed" ProgID="Equation.DSMT4" ShapeID="_x0000_i2381" DrawAspect="Content" ObjectID="_1690173682" r:id="rId27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Biết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020" w:dyaOrig="315" w14:anchorId="062361BD">
                <v:shape id="_x0000_i2382" type="#_x0000_t75" style="width:51pt;height:16.5pt" o:ole="">
                  <v:imagedata r:id="rId2730" o:title=""/>
                </v:shape>
                <o:OLEObject Type="Embed" ProgID="Equation.DSMT4" ShapeID="_x0000_i2382" DrawAspect="Content" ObjectID="_1690173683" r:id="rId27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620" w:dyaOrig="285" w14:anchorId="16693BA5">
                <v:shape id="_x0000_i2383" type="#_x0000_t75" style="width:81pt;height:13.5pt" o:ole="">
                  <v:imagedata r:id="rId2732" o:title=""/>
                </v:shape>
                <o:OLEObject Type="Embed" ProgID="Equation.DSMT4" ShapeID="_x0000_i2383" DrawAspect="Content" ObjectID="_1690173684" r:id="rId27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A16B35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40" w:dyaOrig="285" w14:anchorId="5E21F451">
                <v:shape id="_x0000_i2384" type="#_x0000_t75" style="width:27pt;height:13.5pt" o:ole="">
                  <v:imagedata r:id="rId2734" o:title=""/>
                </v:shape>
                <o:OLEObject Type="Embed" ProgID="Equation.DSMT4" ShapeID="_x0000_i2384" DrawAspect="Content" ObjectID="_1690173685" r:id="rId2735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57A6BD49">
                <v:shape id="_x0000_i2385" type="#_x0000_t75" style="width:27pt;height:13.5pt" o:ole="">
                  <v:imagedata r:id="rId2736" o:title=""/>
                </v:shape>
                <o:OLEObject Type="Embed" ProgID="Equation.DSMT4" ShapeID="_x0000_i2385" DrawAspect="Content" ObjectID="_1690173686" r:id="rId2737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32B88F02">
                <v:shape id="_x0000_i2386" type="#_x0000_t75" style="width:27pt;height:13.5pt" o:ole="">
                  <v:imagedata r:id="rId2738" o:title=""/>
                </v:shape>
                <o:OLEObject Type="Embed" ProgID="Equation.DSMT4" ShapeID="_x0000_i2386" DrawAspect="Content" ObjectID="_1690173687" r:id="rId2739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6D53125F">
                <v:shape id="_x0000_i2387" type="#_x0000_t75" style="width:27pt;height:13.5pt" o:ole="">
                  <v:imagedata r:id="rId2740" o:title=""/>
                </v:shape>
                <o:OLEObject Type="Embed" ProgID="Equation.DSMT4" ShapeID="_x0000_i2387" DrawAspect="Content" ObjectID="_1690173688" r:id="rId2741"/>
              </w:object>
            </w:r>
          </w:p>
          <w:p w14:paraId="5F9AA4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9636B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B377F86" w14:textId="77777777" w:rsidTr="009A5569">
        <w:tc>
          <w:tcPr>
            <w:tcW w:w="7926" w:type="dxa"/>
            <w:shd w:val="clear" w:color="auto" w:fill="auto"/>
          </w:tcPr>
          <w:p w14:paraId="53043DD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30" w:dyaOrig="405" w14:anchorId="26F4ADC4">
                <v:shape id="_x0000_i2388" type="#_x0000_t75" style="width:90.75pt;height:19.5pt" o:ole="">
                  <v:imagedata r:id="rId2742" o:title=""/>
                </v:shape>
                <o:OLEObject Type="Embed" ProgID="Equation.DSMT4" ShapeID="_x0000_i2388" DrawAspect="Content" ObjectID="_1690173689" r:id="rId274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30" w:dyaOrig="330" w14:anchorId="13BAF75F">
                <v:shape id="_x0000_i2389" type="#_x0000_t75" style="width:90.75pt;height:16.5pt" o:ole="">
                  <v:imagedata r:id="rId2744" o:title=""/>
                </v:shape>
                <o:OLEObject Type="Embed" ProgID="Equation.DSMT4" ShapeID="_x0000_i2389" DrawAspect="Content" ObjectID="_1690173690" r:id="rId2745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,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50" w:dyaOrig="330" w14:anchorId="06B0AFB6">
                <v:shape id="_x0000_i2390" type="#_x0000_t75" style="width:37.5pt;height:16.5pt" o:ole="">
                  <v:imagedata r:id="rId2746" o:title=""/>
                </v:shape>
                <o:OLEObject Type="Embed" ProgID="Equation.DSMT4" ShapeID="_x0000_i2390" DrawAspect="Content" ObjectID="_1690173691" r:id="rId2747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sao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4351956F">
                <v:shape id="_x0000_i2391" type="#_x0000_t75" style="width:27pt;height:13.5pt" o:ole="">
                  <v:imagedata r:id="rId2748" o:title=""/>
                </v:shape>
                <o:OLEObject Type="Embed" ProgID="Equation.DSMT4" ShapeID="_x0000_i2391" DrawAspect="Content" ObjectID="_1690173692" r:id="rId2749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cân ở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2BDEA5A2">
                <v:shape id="_x0000_i2392" type="#_x0000_t75" style="width:11.25pt;height:13.5pt" o:ole="">
                  <v:imagedata r:id="rId2750" o:title=""/>
                </v:shape>
                <o:OLEObject Type="Embed" ProgID="Equation.DSMT4" ShapeID="_x0000_i2392" DrawAspect="Content" ObjectID="_1690173693" r:id="rId2751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. Toạ độ của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784F752">
                <v:shape id="_x0000_i2393" type="#_x0000_t75" style="width:11.25pt;height:13.5pt" o:ole="">
                  <v:imagedata r:id="rId2752" o:title=""/>
                </v:shape>
                <o:OLEObject Type="Embed" ProgID="Equation.DSMT4" ShapeID="_x0000_i2393" DrawAspect="Content" ObjectID="_1690173694" r:id="rId2753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là:</w:t>
            </w:r>
          </w:p>
          <w:p w14:paraId="64C586C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6310B27E">
                <v:shape id="_x0000_i2394" type="#_x0000_t75" style="width:37.5pt;height:19.5pt" o:ole="">
                  <v:imagedata r:id="rId2754" o:title=""/>
                </v:shape>
                <o:OLEObject Type="Embed" ProgID="Equation.DSMT4" ShapeID="_x0000_i2394" DrawAspect="Content" ObjectID="_1690173695" r:id="rId2755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129C8456">
                <v:shape id="_x0000_i2395" type="#_x0000_t75" style="width:45pt;height:19.5pt" o:ole="">
                  <v:imagedata r:id="rId2756" o:title=""/>
                </v:shape>
                <o:OLEObject Type="Embed" ProgID="Equation.DSMT4" ShapeID="_x0000_i2395" DrawAspect="Content" ObjectID="_1690173696" r:id="rId2757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405" w14:anchorId="198D94B0">
                <v:shape id="_x0000_i2396" type="#_x0000_t75" style="width:51pt;height:19.5pt" o:ole="">
                  <v:imagedata r:id="rId2758" o:title=""/>
                </v:shape>
                <o:OLEObject Type="Embed" ProgID="Equation.DSMT4" ShapeID="_x0000_i2396" DrawAspect="Content" ObjectID="_1690173697" r:id="rId2759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78DD550">
                <v:shape id="_x0000_i2397" type="#_x0000_t75" style="width:34.5pt;height:19.5pt" o:ole="">
                  <v:imagedata r:id="rId2760" o:title=""/>
                </v:shape>
                <o:OLEObject Type="Embed" ProgID="Equation.DSMT4" ShapeID="_x0000_i2397" DrawAspect="Content" ObjectID="_1690173698" r:id="rId2761"/>
              </w:object>
            </w:r>
            <w:r w:rsidRPr="007C1EE8">
              <w:rPr>
                <w:rFonts w:ascii="Chu Van An" w:hAnsi="Chu Van An" w:cs="Chu Van An"/>
                <w:bCs/>
                <w:color w:val="0D0D0D"/>
                <w:szCs w:val="22"/>
              </w:rPr>
              <w:t>.</w:t>
            </w:r>
          </w:p>
          <w:p w14:paraId="08D024B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41D183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2FBC45CE" w14:textId="77777777" w:rsidTr="009A5569">
        <w:tc>
          <w:tcPr>
            <w:tcW w:w="7926" w:type="dxa"/>
            <w:shd w:val="clear" w:color="auto" w:fill="auto"/>
          </w:tcPr>
          <w:p w14:paraId="7B242DB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>Câu 9: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30" w14:anchorId="473D52CD">
                <v:shape id="_x0000_i2398" type="#_x0000_t75" style="width:89.25pt;height:16.5pt" o:ole="">
                  <v:imagedata r:id="rId2762" o:title=""/>
                </v:shape>
                <o:OLEObject Type="Embed" ProgID="Equation.DSMT4" ShapeID="_x0000_i2398" DrawAspect="Content" ObjectID="_1690173699" r:id="rId276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hình chiếu vuông góc của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169E5C2A">
                <v:shape id="_x0000_i2399" type="#_x0000_t75" style="width:47.25pt;height:19.5pt" o:ole="">
                  <v:imagedata r:id="rId2764" o:title=""/>
                </v:shape>
                <o:OLEObject Type="Embed" ProgID="Equation.DSMT4" ShapeID="_x0000_i2399" DrawAspect="Content" ObjectID="_1690173700" r:id="rId276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xuống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54427AFE">
                <v:shape id="_x0000_i2400" type="#_x0000_t75" style="width:11.25pt;height:12.75pt" o:ole="">
                  <v:imagedata r:id="rId2766" o:title=""/>
                </v:shape>
                <o:OLEObject Type="Embed" ProgID="Equation.DSMT4" ShapeID="_x0000_i2400" DrawAspect="Content" ObjectID="_1690173701" r:id="rId276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5F9BC5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157543E8">
                <v:shape id="_x0000_i2401" type="#_x0000_t75" style="width:47.25pt;height:19.5pt" o:ole="">
                  <v:imagedata r:id="rId2768" o:title=""/>
                </v:shape>
                <o:OLEObject Type="Embed" ProgID="Equation.DSMT4" ShapeID="_x0000_i2401" DrawAspect="Content" ObjectID="_1690173702" r:id="rId2769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4EBAE8C2">
                <v:shape id="_x0000_i2402" type="#_x0000_t75" style="width:47.25pt;height:19.5pt" o:ole="">
                  <v:imagedata r:id="rId2770" o:title=""/>
                </v:shape>
                <o:OLEObject Type="Embed" ProgID="Equation.DSMT4" ShapeID="_x0000_i2402" DrawAspect="Content" ObjectID="_1690173703" r:id="rId2771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3802D45">
                <v:shape id="_x0000_i2403" type="#_x0000_t75" style="width:41.25pt;height:19.5pt" o:ole="">
                  <v:imagedata r:id="rId2772" o:title=""/>
                </v:shape>
                <o:OLEObject Type="Embed" ProgID="Equation.DSMT4" ShapeID="_x0000_i2403" DrawAspect="Content" ObjectID="_1690173704" r:id="rId2773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05" w14:anchorId="1755A542">
                <v:shape id="_x0000_i2404" type="#_x0000_t75" style="width:54.75pt;height:19.5pt" o:ole="">
                  <v:imagedata r:id="rId2774" o:title=""/>
                </v:shape>
                <o:OLEObject Type="Embed" ProgID="Equation.DSMT4" ShapeID="_x0000_i2404" DrawAspect="Content" ObjectID="_1690173705" r:id="rId2775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</w:p>
          <w:p w14:paraId="48BC065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04C072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1928233" w14:textId="77777777" w:rsidTr="009A5569">
        <w:tc>
          <w:tcPr>
            <w:tcW w:w="7926" w:type="dxa"/>
            <w:shd w:val="clear" w:color="auto" w:fill="auto"/>
          </w:tcPr>
          <w:p w14:paraId="64CEBE6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4BB18BC0">
                <v:shape id="_x0000_i2405" type="#_x0000_t75" style="width:23.25pt;height:16.5pt" o:ole="">
                  <v:imagedata r:id="rId2776" o:title=""/>
                </v:shape>
                <o:OLEObject Type="Embed" ProgID="Equation.DSMT4" ShapeID="_x0000_i2405" DrawAspect="Content" ObjectID="_1690173706" r:id="rId277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3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15" w:dyaOrig="405" w14:anchorId="754B161F">
                <v:shape id="_x0000_i2406" type="#_x0000_t75" style="width:120.75pt;height:19.5pt" o:ole="">
                  <v:imagedata r:id="rId2778" o:title=""/>
                </v:shape>
                <o:OLEObject Type="Embed" ProgID="Equation.DSMT4" ShapeID="_x0000_i2406" DrawAspect="Content" ObjectID="_1690173707" r:id="rId277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5C9C8724">
                <v:shape id="_x0000_i2407" type="#_x0000_t75" style="width:15pt;height:12.75pt" o:ole="">
                  <v:imagedata r:id="rId2780" o:title=""/>
                </v:shape>
                <o:OLEObject Type="Embed" ProgID="Equation.DSMT4" ShapeID="_x0000_i2407" DrawAspect="Content" ObjectID="_1690173708" r:id="rId27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hình chiếu vuông góc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BF94EDC">
                <v:shape id="_x0000_i2408" type="#_x0000_t75" style="width:11.25pt;height:12.75pt" o:ole="">
                  <v:imagedata r:id="rId2782" o:title=""/>
                </v:shape>
                <o:OLEObject Type="Embed" ProgID="Equation.DSMT4" ShapeID="_x0000_i2408" DrawAspect="Content" ObjectID="_1690173709" r:id="rId27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6534582">
                <v:shape id="_x0000_i2409" type="#_x0000_t75" style="width:19.5pt;height:13.5pt" o:ole="">
                  <v:imagedata r:id="rId2784" o:title=""/>
                </v:shape>
                <o:OLEObject Type="Embed" ProgID="Equation.DSMT4" ShapeID="_x0000_i2409" DrawAspect="Content" ObjectID="_1690173710" r:id="rId27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639E622B">
                <v:shape id="_x0000_i2410" type="#_x0000_t75" style="width:15pt;height:12.75pt" o:ole="">
                  <v:imagedata r:id="rId2786" o:title=""/>
                </v:shape>
                <o:OLEObject Type="Embed" ProgID="Equation.DSMT4" ShapeID="_x0000_i2410" DrawAspect="Content" ObjectID="_1690173711" r:id="rId27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6A6C96E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90" w14:anchorId="4E28F292">
                <v:shape id="_x0000_i2411" type="#_x0000_t75" style="width:45pt;height:34.5pt" o:ole="">
                  <v:imagedata r:id="rId2788" o:title=""/>
                </v:shape>
                <o:OLEObject Type="Embed" ProgID="Equation.DSMT4" ShapeID="_x0000_i2411" DrawAspect="Content" ObjectID="_1690173712" r:id="rId27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65" w:dyaOrig="690" w14:anchorId="13EEBAE9">
                <v:shape id="_x0000_i2412" type="#_x0000_t75" style="width:53.25pt;height:34.5pt" o:ole="">
                  <v:imagedata r:id="rId2790" o:title=""/>
                </v:shape>
                <o:OLEObject Type="Embed" ProgID="Equation.DSMT4" ShapeID="_x0000_i2412" DrawAspect="Content" ObjectID="_1690173713" r:id="rId2791"/>
              </w:object>
            </w:r>
          </w:p>
          <w:p w14:paraId="62E6931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30" w:dyaOrig="690" w14:anchorId="48853763">
                <v:shape id="_x0000_i2413" type="#_x0000_t75" style="width:60.75pt;height:34.5pt" o:ole="">
                  <v:imagedata r:id="rId2792" o:title=""/>
                </v:shape>
                <o:OLEObject Type="Embed" ProgID="Equation.DSMT4" ShapeID="_x0000_i2413" DrawAspect="Content" ObjectID="_1690173714" r:id="rId27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65" w:dyaOrig="690" w14:anchorId="39AABA64">
                <v:shape id="_x0000_i2414" type="#_x0000_t75" style="width:53.25pt;height:34.5pt" o:ole="">
                  <v:imagedata r:id="rId2794" o:title=""/>
                </v:shape>
                <o:OLEObject Type="Embed" ProgID="Equation.DSMT4" ShapeID="_x0000_i2414" DrawAspect="Content" ObjectID="_1690173715" r:id="rId27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2A6559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022D5E9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509411F" w14:textId="77777777" w:rsidTr="009A5569">
        <w:tc>
          <w:tcPr>
            <w:tcW w:w="7926" w:type="dxa"/>
            <w:shd w:val="clear" w:color="auto" w:fill="auto"/>
          </w:tcPr>
          <w:p w14:paraId="0C99B2FA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65BD579B">
                <v:shape id="_x0000_i2415" type="#_x0000_t75" style="width:41.25pt;height:19.5pt" o:ole="">
                  <v:imagedata r:id="rId2796" o:title=""/>
                </v:shape>
                <o:OLEObject Type="Embed" ProgID="Equation.DSMT4" ShapeID="_x0000_i2415" DrawAspect="Content" ObjectID="_1690173716" r:id="rId27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15" w:dyaOrig="405" w14:anchorId="2BD6C7E0">
                <v:shape id="_x0000_i2416" type="#_x0000_t75" style="width:90.75pt;height:19.5pt" o:ole="">
                  <v:imagedata r:id="rId2798" o:title=""/>
                </v:shape>
                <o:OLEObject Type="Embed" ProgID="Equation.DSMT4" ShapeID="_x0000_i2416" DrawAspect="Content" ObjectID="_1690173717" r:id="rId27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đối xứng với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69BEABCC">
                <v:shape id="_x0000_i2417" type="#_x0000_t75" style="width:16.5pt;height:12.75pt" o:ole="">
                  <v:imagedata r:id="rId2800" o:title=""/>
                </v:shape>
                <o:OLEObject Type="Embed" ProgID="Equation.DSMT4" ShapeID="_x0000_i2417" DrawAspect="Content" ObjectID="_1690173718" r:id="rId28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52D19FA1">
                <v:shape id="_x0000_i2418" type="#_x0000_t75" style="width:19.5pt;height:19.5pt" o:ole="">
                  <v:imagedata r:id="rId2802" o:title=""/>
                </v:shape>
                <o:OLEObject Type="Embed" ProgID="Equation.DSMT4" ShapeID="_x0000_i2418" DrawAspect="Content" ObjectID="_1690173719" r:id="rId28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7F73E02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28"/>
                <w:szCs w:val="22"/>
              </w:rPr>
              <w:object w:dxaOrig="660" w:dyaOrig="675" w14:anchorId="4EE5BA41">
                <v:shape id="_x0000_i2419" type="#_x0000_t75" style="width:32.25pt;height:33.75pt" o:ole="">
                  <v:imagedata r:id="rId2804" o:title=""/>
                </v:shape>
                <o:OLEObject Type="Embed" ProgID="Equation.DSMT4" ShapeID="_x0000_i2419" DrawAspect="Content" ObjectID="_1690173720" r:id="rId280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2"/>
              </w:rPr>
              <w:object w:dxaOrig="705" w:dyaOrig="405" w14:anchorId="5E27367D">
                <v:shape id="_x0000_i2420" type="#_x0000_t75" style="width:34.5pt;height:19.5pt" o:ole="">
                  <v:imagedata r:id="rId2806" o:title=""/>
                </v:shape>
                <o:OLEObject Type="Embed" ProgID="Equation.DSMT4" ShapeID="_x0000_i2420" DrawAspect="Content" ObjectID="_1690173721" r:id="rId280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2"/>
              </w:rPr>
              <w:object w:dxaOrig="720" w:dyaOrig="405" w14:anchorId="21624250">
                <v:shape id="_x0000_i2421" type="#_x0000_t75" style="width:36pt;height:19.5pt" o:ole="">
                  <v:imagedata r:id="rId2808" o:title=""/>
                </v:shape>
                <o:OLEObject Type="Embed" ProgID="Equation.DSMT4" ShapeID="_x0000_i2421" DrawAspect="Content" ObjectID="_1690173722" r:id="rId280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28"/>
                <w:szCs w:val="22"/>
              </w:rPr>
              <w:object w:dxaOrig="825" w:dyaOrig="675" w14:anchorId="5196B5ED">
                <v:shape id="_x0000_i2422" type="#_x0000_t75" style="width:41.25pt;height:33.75pt" o:ole="">
                  <v:imagedata r:id="rId2810" o:title=""/>
                </v:shape>
                <o:OLEObject Type="Embed" ProgID="Equation.DSMT4" ShapeID="_x0000_i2422" DrawAspect="Content" ObjectID="_1690173723" r:id="rId28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B6A64D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BABB34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CC53C47" w14:textId="77777777" w:rsidTr="009A5569">
        <w:tc>
          <w:tcPr>
            <w:tcW w:w="7926" w:type="dxa"/>
            <w:shd w:val="clear" w:color="auto" w:fill="auto"/>
          </w:tcPr>
          <w:p w14:paraId="2F14210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20" w:dyaOrig="315" w14:anchorId="1DCE2E26">
                <v:shape id="_x0000_i2423" type="#_x0000_t75" style="width:81pt;height:16.5pt" o:ole="">
                  <v:imagedata r:id="rId2812" o:title=""/>
                </v:shape>
                <o:OLEObject Type="Embed" ProgID="Equation.DSMT4" ShapeID="_x0000_i2423" DrawAspect="Content" ObjectID="_1690173724" r:id="rId281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tọa độ hình chiếu vuông góc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09CD349C">
                <v:shape id="_x0000_i2424" type="#_x0000_t75" style="width:13.5pt;height:12.75pt" o:ole="">
                  <v:imagedata r:id="rId2814" o:title=""/>
                </v:shape>
                <o:OLEObject Type="Embed" ProgID="Equation.DSMT4" ShapeID="_x0000_i2424" DrawAspect="Content" ObjectID="_1690173725" r:id="rId28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2067FF1E">
                <v:shape id="_x0000_i2425" type="#_x0000_t75" style="width:42pt;height:19.5pt" o:ole="">
                  <v:imagedata r:id="rId2816" o:title=""/>
                </v:shape>
                <o:OLEObject Type="Embed" ProgID="Equation.DSMT4" ShapeID="_x0000_i2425" DrawAspect="Content" ObjectID="_1690173726" r:id="rId28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thẳng.</w:t>
            </w:r>
          </w:p>
          <w:p w14:paraId="32449A9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0B2EF73">
                <v:shape id="_x0000_i2426" type="#_x0000_t75" style="width:42pt;height:19.5pt" o:ole="">
                  <v:imagedata r:id="rId2818" o:title=""/>
                </v:shape>
                <o:OLEObject Type="Embed" ProgID="Equation.DSMT4" ShapeID="_x0000_i2426" DrawAspect="Content" ObjectID="_1690173727" r:id="rId281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7B98E88A">
                <v:shape id="_x0000_i2427" type="#_x0000_t75" style="width:47.25pt;height:19.5pt" o:ole="">
                  <v:imagedata r:id="rId2820" o:title=""/>
                </v:shape>
                <o:OLEObject Type="Embed" ProgID="Equation.DSMT4" ShapeID="_x0000_i2427" DrawAspect="Content" ObjectID="_1690173728" r:id="rId282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05" w14:anchorId="341DE733">
                <v:shape id="_x0000_i2428" type="#_x0000_t75" style="width:49.5pt;height:19.5pt" o:ole="">
                  <v:imagedata r:id="rId2822" o:title=""/>
                </v:shape>
                <o:OLEObject Type="Embed" ProgID="Equation.DSMT4" ShapeID="_x0000_i2428" DrawAspect="Content" ObjectID="_1690173729" r:id="rId282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A3B6D1C">
                <v:shape id="_x0000_i2429" type="#_x0000_t75" style="width:41.25pt;height:19.5pt" o:ole="">
                  <v:imagedata r:id="rId2824" o:title=""/>
                </v:shape>
                <o:OLEObject Type="Embed" ProgID="Equation.DSMT4" ShapeID="_x0000_i2429" DrawAspect="Content" ObjectID="_1690173730" r:id="rId282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CEB1C1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2A0C57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02D35CC" w14:textId="77777777" w:rsidTr="009A5569">
        <w:tc>
          <w:tcPr>
            <w:tcW w:w="7926" w:type="dxa"/>
            <w:shd w:val="clear" w:color="auto" w:fill="auto"/>
          </w:tcPr>
          <w:p w14:paraId="15A650E7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15" w14:anchorId="54D5C65A">
                <v:shape id="_x0000_i2430" type="#_x0000_t75" style="width:23.25pt;height:16.5pt" o:ole="">
                  <v:imagedata r:id="rId2826" o:title=""/>
                </v:shape>
                <o:OLEObject Type="Embed" ProgID="Equation.DSMT4" ShapeID="_x0000_i2430" DrawAspect="Content" ObjectID="_1690173731" r:id="rId28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20" w14:anchorId="28275C37">
                <v:shape id="_x0000_i2431" type="#_x0000_t75" style="width:36pt;height:21pt" o:ole="">
                  <v:imagedata r:id="rId2828" o:title=""/>
                </v:shape>
                <o:OLEObject Type="Embed" ProgID="Equation.DSMT4" ShapeID="_x0000_i2431" DrawAspect="Content" ObjectID="_1690173732" r:id="rId28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605" w:dyaOrig="315" w14:anchorId="09096494">
                <v:shape id="_x0000_i2432" type="#_x0000_t75" style="width:81pt;height:16.5pt" o:ole="">
                  <v:imagedata r:id="rId2830" o:title=""/>
                </v:shape>
                <o:OLEObject Type="Embed" ProgID="Equation.DSMT4" ShapeID="_x0000_i2432" DrawAspect="Content" ObjectID="_1690173733" r:id="rId28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Giả sử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270" w:dyaOrig="360" w14:anchorId="486436E4">
                <v:shape id="_x0000_i2433" type="#_x0000_t75" style="width:13.5pt;height:18.75pt" o:ole="">
                  <v:imagedata r:id="rId2832" o:title=""/>
                </v:shape>
                <o:OLEObject Type="Embed" ProgID="Equation.DSMT4" ShapeID="_x0000_i2433" DrawAspect="Content" ObjectID="_1690173734" r:id="rId28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đối xứng với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225" w:dyaOrig="285" w14:anchorId="479A9A5A">
                <v:shape id="_x0000_i2434" type="#_x0000_t75" style="width:11.25pt;height:13.5pt" o:ole="">
                  <v:imagedata r:id="rId2834" o:title=""/>
                </v:shape>
                <o:OLEObject Type="Embed" ProgID="Equation.DSMT4" ShapeID="_x0000_i2434" DrawAspect="Content" ObjectID="_1690173735" r:id="rId283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40" w:dyaOrig="270" w14:anchorId="11203A27">
                <v:shape id="_x0000_i2435" type="#_x0000_t75" style="width:11.25pt;height:13.5pt" o:ole="">
                  <v:imagedata r:id="rId2836" o:title=""/>
                </v:shape>
                <o:OLEObject Type="Embed" ProgID="Equation.DSMT4" ShapeID="_x0000_i2435" DrawAspect="Content" ObjectID="_1690173736" r:id="rId283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thì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270" w:dyaOrig="360" w14:anchorId="1C639A46">
                <v:shape id="_x0000_i2436" type="#_x0000_t75" style="width:13.5pt;height:18.75pt" o:ole="">
                  <v:imagedata r:id="rId2832" o:title=""/>
                </v:shape>
                <o:OLEObject Type="Embed" ProgID="Equation.DSMT4" ShapeID="_x0000_i2436" DrawAspect="Content" ObjectID="_1690173737" r:id="rId28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có tọa độ</w:t>
            </w:r>
          </w:p>
          <w:p w14:paraId="287A70FB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675" w:dyaOrig="420" w14:anchorId="34223A6F">
                <v:shape id="_x0000_i2437" type="#_x0000_t75" style="width:33.75pt;height:21pt" o:ole="">
                  <v:imagedata r:id="rId2839" o:title=""/>
                </v:shape>
                <o:OLEObject Type="Embed" ProgID="Equation.DSMT4" ShapeID="_x0000_i2437" DrawAspect="Content" ObjectID="_1690173738" r:id="rId28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540" w:dyaOrig="420" w14:anchorId="20288759">
                <v:shape id="_x0000_i2438" type="#_x0000_t75" style="width:27pt;height:21pt" o:ole="">
                  <v:imagedata r:id="rId2841" o:title=""/>
                </v:shape>
                <o:OLEObject Type="Embed" ProgID="Equation.DSMT4" ShapeID="_x0000_i2438" DrawAspect="Content" ObjectID="_1690173739" r:id="rId28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645" w:dyaOrig="420" w14:anchorId="4DDD1EB3">
                <v:shape id="_x0000_i2439" type="#_x0000_t75" style="width:32.25pt;height:21pt" o:ole="">
                  <v:imagedata r:id="rId2843" o:title=""/>
                </v:shape>
                <o:OLEObject Type="Embed" ProgID="Equation.DSMT4" ShapeID="_x0000_i2439" DrawAspect="Content" ObjectID="_1690173740" r:id="rId28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20" w14:anchorId="36EF89CD">
                <v:shape id="_x0000_i2440" type="#_x0000_t75" style="width:36pt;height:21pt" o:ole="">
                  <v:imagedata r:id="rId2845" o:title=""/>
                </v:shape>
                <o:OLEObject Type="Embed" ProgID="Equation.DSMT4" ShapeID="_x0000_i2440" DrawAspect="Content" ObjectID="_1690173741" r:id="rId28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4D1676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Lời giải</w:t>
            </w:r>
          </w:p>
          <w:p w14:paraId="34639F6F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D</w:t>
            </w:r>
          </w:p>
          <w:p w14:paraId="6CE834D2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Gọi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6045" w:dyaOrig="720" w14:anchorId="1E864FF9">
                <v:shape id="_x0000_i2441" type="#_x0000_t75" style="width:301.5pt;height:36pt" o:ole="">
                  <v:imagedata r:id="rId2847" o:title=""/>
                </v:shape>
                <o:OLEObject Type="Embed" ProgID="Equation.DSMT4" ShapeID="_x0000_i2441" DrawAspect="Content" ObjectID="_1690173742" r:id="rId28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33F51C7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725" w:dyaOrig="420" w14:anchorId="21B6B669">
                <v:shape id="_x0000_i2442" type="#_x0000_t75" style="width:385.5pt;height:21pt" o:ole="">
                  <v:imagedata r:id="rId2849" o:title=""/>
                </v:shape>
                <o:OLEObject Type="Embed" ProgID="Equation.DSMT4" ShapeID="_x0000_i2442" DrawAspect="Content" ObjectID="_1690173743" r:id="rId28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3111F0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Suy ra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1125" w:dyaOrig="420" w14:anchorId="7980A166">
                <v:shape id="_x0000_i2443" type="#_x0000_t75" style="width:55.5pt;height:21pt" o:ole="">
                  <v:imagedata r:id="rId2851" o:title=""/>
                </v:shape>
                <o:OLEObject Type="Embed" ProgID="Equation.DSMT4" ShapeID="_x0000_i2443" DrawAspect="Content" ObjectID="_1690173744" r:id="rId28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88A0B7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2E5AD1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DA8E9FF" w14:textId="77777777" w:rsidTr="009A5569">
        <w:tc>
          <w:tcPr>
            <w:tcW w:w="7926" w:type="dxa"/>
            <w:shd w:val="clear" w:color="auto" w:fill="auto"/>
          </w:tcPr>
          <w:p w14:paraId="7175BE08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Tọa độ hình chiếu vuông góc của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25" w:dyaOrig="405" w14:anchorId="56BCBC4A">
                <v:shape id="_x0000_i2444" type="#_x0000_t75" style="width:41.25pt;height:19.5pt" o:ole="">
                  <v:imagedata r:id="rId2853" o:title=""/>
                </v:shape>
                <o:OLEObject Type="Embed" ProgID="Equation.DSMT4" ShapeID="_x0000_i2444" DrawAspect="Content" ObjectID="_1690173745" r:id="rId285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lên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200" w:dyaOrig="315" w14:anchorId="21905500">
                <v:shape id="_x0000_i2445" type="#_x0000_t75" style="width:60.75pt;height:16.5pt" o:ole="">
                  <v:imagedata r:id="rId2855" o:title=""/>
                </v:shape>
                <o:OLEObject Type="Embed" ProgID="Equation.DSMT4" ShapeID="_x0000_i2445" DrawAspect="Content" ObjectID="_1690173746" r:id="rId285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</w:t>
            </w:r>
          </w:p>
          <w:p w14:paraId="4D081A76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28"/>
                <w:szCs w:val="22"/>
              </w:rPr>
              <w:object w:dxaOrig="735" w:dyaOrig="660" w14:anchorId="3919ACFA">
                <v:shape id="_x0000_i2446" type="#_x0000_t75" style="width:37.5pt;height:32.25pt" o:ole="">
                  <v:imagedata r:id="rId2857" o:title=""/>
                </v:shape>
                <o:OLEObject Type="Embed" ProgID="Equation.DSMT4" ShapeID="_x0000_i2446" DrawAspect="Content" ObjectID="_1690173747" r:id="rId285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95" w:dyaOrig="405" w14:anchorId="290DD3B4">
                <v:shape id="_x0000_i2447" type="#_x0000_t75" style="width:24.75pt;height:19.5pt" o:ole="">
                  <v:imagedata r:id="rId2859" o:title=""/>
                </v:shape>
                <o:OLEObject Type="Embed" ProgID="Equation.DSMT4" ShapeID="_x0000_i2447" DrawAspect="Content" ObjectID="_1690173748" r:id="rId286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585" w:dyaOrig="405" w14:anchorId="127F74EA">
                <v:shape id="_x0000_i2448" type="#_x0000_t75" style="width:30pt;height:19.5pt" o:ole="">
                  <v:imagedata r:id="rId2861" o:title=""/>
                </v:shape>
                <o:OLEObject Type="Embed" ProgID="Equation.DSMT4" ShapeID="_x0000_i2448" DrawAspect="Content" ObjectID="_1690173749" r:id="rId286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28"/>
                <w:szCs w:val="22"/>
              </w:rPr>
              <w:object w:dxaOrig="1050" w:dyaOrig="660" w14:anchorId="3EB4E44A">
                <v:shape id="_x0000_i2449" type="#_x0000_t75" style="width:53.25pt;height:32.25pt" o:ole="">
                  <v:imagedata r:id="rId2863" o:title=""/>
                </v:shape>
                <o:OLEObject Type="Embed" ProgID="Equation.DSMT4" ShapeID="_x0000_i2449" DrawAspect="Content" ObjectID="_1690173750" r:id="rId286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AEC0DE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CDDA25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8D68592" w14:textId="77777777" w:rsidTr="009A5569">
        <w:tc>
          <w:tcPr>
            <w:tcW w:w="7926" w:type="dxa"/>
            <w:shd w:val="clear" w:color="auto" w:fill="auto"/>
          </w:tcPr>
          <w:p w14:paraId="1425BD0C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CA6B5F6">
                <v:shape id="_x0000_i2450" type="#_x0000_t75" style="width:22.5pt;height:16.5pt" o:ole="">
                  <v:imagedata r:id="rId2865" o:title=""/>
                </v:shape>
                <o:OLEObject Type="Embed" ProgID="Equation.DSMT4" ShapeID="_x0000_i2450" DrawAspect="Content" ObjectID="_1690173751" r:id="rId28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20" w:dyaOrig="390" w14:anchorId="629F785B">
                <v:shape id="_x0000_i2451" type="#_x0000_t75" style="width:96.75pt;height:19.5pt" o:ole="">
                  <v:imagedata r:id="rId2867" o:title=""/>
                </v:shape>
                <o:OLEObject Type="Embed" ProgID="Equation.DSMT4" ShapeID="_x0000_i2451" DrawAspect="Content" ObjectID="_1690173752" r:id="rId28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1AD91AAB">
                <v:shape id="_x0000_i2452" type="#_x0000_t75" style="width:37.5pt;height:19.5pt" o:ole="">
                  <v:imagedata r:id="rId2869" o:title=""/>
                </v:shape>
                <o:OLEObject Type="Embed" ProgID="Equation.DSMT4" ShapeID="_x0000_i2452" DrawAspect="Content" ObjectID="_1690173753" r:id="rId28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70" w:dyaOrig="270" w14:anchorId="15E0E345">
                <v:shape id="_x0000_i2453" type="#_x0000_t75" style="width:13.5pt;height:13.5pt" o:ole="">
                  <v:imagedata r:id="rId2871" o:title=""/>
                </v:shape>
                <o:OLEObject Type="Embed" ProgID="Equation.DSMT4" ShapeID="_x0000_i2453" DrawAspect="Content" ObjectID="_1690173754" r:id="rId28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đối xứng với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6F7B9D0A">
                <v:shape id="_x0000_i2454" type="#_x0000_t75" style="width:11.25pt;height:13.5pt" o:ole="">
                  <v:imagedata r:id="rId2873" o:title=""/>
                </v:shape>
                <o:OLEObject Type="Embed" ProgID="Equation.DSMT4" ShapeID="_x0000_i2454" DrawAspect="Content" ObjectID="_1690173755" r:id="rId28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744473B4">
                <v:shape id="_x0000_i2455" type="#_x0000_t75" style="width:19.5pt;height:19.5pt" o:ole="">
                  <v:imagedata r:id="rId2875" o:title=""/>
                </v:shape>
                <o:OLEObject Type="Embed" ProgID="Equation.DSMT4" ShapeID="_x0000_i2455" DrawAspect="Content" ObjectID="_1690173756" r:id="rId28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06D22DEF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0117AFF7">
                <v:shape id="_x0000_i2456" type="#_x0000_t75" style="width:28.5pt;height:19.5pt" o:ole="">
                  <v:imagedata r:id="rId2877" o:title=""/>
                </v:shape>
                <o:OLEObject Type="Embed" ProgID="Equation.DSMT4" ShapeID="_x0000_i2456" DrawAspect="Content" ObjectID="_1690173757" r:id="rId28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390" w14:anchorId="04C635AE">
                <v:shape id="_x0000_i2457" type="#_x0000_t75" style="width:34.5pt;height:19.5pt" o:ole="">
                  <v:imagedata r:id="rId2879" o:title=""/>
                </v:shape>
                <o:OLEObject Type="Embed" ProgID="Equation.DSMT4" ShapeID="_x0000_i2457" DrawAspect="Content" ObjectID="_1690173758" r:id="rId28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4306085D">
                <v:shape id="_x0000_i2458" type="#_x0000_t75" style="width:28.5pt;height:19.5pt" o:ole="">
                  <v:imagedata r:id="rId2881" o:title=""/>
                </v:shape>
                <o:OLEObject Type="Embed" ProgID="Equation.DSMT4" ShapeID="_x0000_i2458" DrawAspect="Content" ObjectID="_1690173759" r:id="rId28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597BA6F1">
                <v:shape id="_x0000_i2459" type="#_x0000_t75" style="width:28.5pt;height:19.5pt" o:ole="">
                  <v:imagedata r:id="rId2883" o:title=""/>
                </v:shape>
                <o:OLEObject Type="Embed" ProgID="Equation.DSMT4" ShapeID="_x0000_i2459" DrawAspect="Content" ObjectID="_1690173760" r:id="rId28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38E29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95ABB7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1FBE0D44" w14:textId="77777777" w:rsidTr="009A5569">
        <w:tc>
          <w:tcPr>
            <w:tcW w:w="7926" w:type="dxa"/>
            <w:shd w:val="clear" w:color="auto" w:fill="auto"/>
          </w:tcPr>
          <w:p w14:paraId="18CEF481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điểm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780" w:dyaOrig="330" w14:anchorId="77C04D41">
                <v:shape id="_x0000_i2460" type="#_x0000_t75" style="width:39.75pt;height:16.5pt" o:ole="">
                  <v:imagedata r:id="rId2885" o:title=""/>
                </v:shape>
                <o:OLEObject Type="Embed" ProgID="Equation.DSMT4" ShapeID="_x0000_i2460" DrawAspect="Content" ObjectID="_1690173761" r:id="rId28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575" w:dyaOrig="720" w14:anchorId="2760B16C">
                <v:shape id="_x0000_i2461" type="#_x0000_t75" style="width:78pt;height:36pt" o:ole="">
                  <v:imagedata r:id="rId2887" o:title=""/>
                </v:shape>
                <o:OLEObject Type="Embed" ProgID="Equation.DSMT4" ShapeID="_x0000_i2461" DrawAspect="Content" ObjectID="_1690173762" r:id="rId28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Tọa độ của điểm đối xứng với điểm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330" w:dyaOrig="270" w14:anchorId="43834AFC">
                <v:shape id="_x0000_i2462" type="#_x0000_t75" style="width:16.5pt;height:13.5pt" o:ole="">
                  <v:imagedata r:id="rId2889" o:title=""/>
                </v:shape>
                <o:OLEObject Type="Embed" ProgID="Equation.DSMT4" ShapeID="_x0000_i2462" DrawAspect="Content" ObjectID="_1690173763" r:id="rId28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25" w:dyaOrig="270" w14:anchorId="1EE07BB7">
                <v:shape id="_x0000_i2463" type="#_x0000_t75" style="width:11.25pt;height:13.5pt" o:ole="">
                  <v:imagedata r:id="rId2891" o:title=""/>
                </v:shape>
                <o:OLEObject Type="Embed" ProgID="Equation.DSMT4" ShapeID="_x0000_i2463" DrawAspect="Content" ObjectID="_1690173764" r:id="rId28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686B0C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05" w:dyaOrig="420" w14:anchorId="24F6F0FA">
                <v:shape id="_x0000_i2464" type="#_x0000_t75" style="width:34.5pt;height:21pt" o:ole="">
                  <v:imagedata r:id="rId2893" o:title=""/>
                </v:shape>
                <o:OLEObject Type="Embed" ProgID="Equation.DSMT4" ShapeID="_x0000_i2464" DrawAspect="Content" ObjectID="_1690173765" r:id="rId28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690" w:dyaOrig="705" w14:anchorId="308763F7">
                <v:shape id="_x0000_i2465" type="#_x0000_t75" style="width:34.5pt;height:34.5pt" o:ole="">
                  <v:imagedata r:id="rId2895" o:title=""/>
                </v:shape>
                <o:OLEObject Type="Embed" ProgID="Equation.DSMT4" ShapeID="_x0000_i2465" DrawAspect="Content" ObjectID="_1690173766" r:id="rId28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30" w:dyaOrig="420" w14:anchorId="5512B699">
                <v:shape id="_x0000_i2466" type="#_x0000_t75" style="width:47.25pt;height:21pt" o:ole="">
                  <v:imagedata r:id="rId2897" o:title=""/>
                </v:shape>
                <o:OLEObject Type="Embed" ProgID="Equation.DSMT4" ShapeID="_x0000_i2466" DrawAspect="Content" ObjectID="_1690173767" r:id="rId28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00" w:dyaOrig="420" w14:anchorId="49F3EA71">
                <v:shape id="_x0000_i2467" type="#_x0000_t75" style="width:30pt;height:21pt" o:ole="">
                  <v:imagedata r:id="rId2899" o:title=""/>
                </v:shape>
                <o:OLEObject Type="Embed" ProgID="Equation.DSMT4" ShapeID="_x0000_i2467" DrawAspect="Content" ObjectID="_1690173768" r:id="rId29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837EF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4F17FB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ACE8537" w14:textId="77777777" w:rsidTr="009A5569">
        <w:tc>
          <w:tcPr>
            <w:tcW w:w="7926" w:type="dxa"/>
            <w:shd w:val="clear" w:color="auto" w:fill="auto"/>
          </w:tcPr>
          <w:p w14:paraId="590FA57F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D75C93E">
                <v:shape id="_x0000_i2468" type="#_x0000_t75" style="width:23.25pt;height:16.5pt" o:ole="">
                  <v:imagedata r:id="rId2901" o:title=""/>
                </v:shape>
                <o:OLEObject Type="Embed" ProgID="Equation.DSMT4" ShapeID="_x0000_i2468" DrawAspect="Content" ObjectID="_1690173769" r:id="rId29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điểm đối xứng với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85" w14:anchorId="1AB62159">
                <v:shape id="_x0000_i2469" type="#_x0000_t75" style="width:11.25pt;height:13.5pt" o:ole="">
                  <v:imagedata r:id="rId2903" o:title=""/>
                </v:shape>
                <o:OLEObject Type="Embed" ProgID="Equation.DSMT4" ShapeID="_x0000_i2469" DrawAspect="Content" ObjectID="_1690173770" r:id="rId29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35" w:dyaOrig="615" w14:anchorId="582A144B">
                <v:shape id="_x0000_i2470" type="#_x0000_t75" style="width:66.75pt;height:30.75pt" o:ole="">
                  <v:imagedata r:id="rId2905" o:title=""/>
                </v:shape>
                <o:OLEObject Type="Embed" ProgID="Equation.DSMT4" ShapeID="_x0000_i2470" DrawAspect="Content" ObjectID="_1690173771" r:id="rId29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4CD10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61596D97">
                <v:shape id="_x0000_i2471" type="#_x0000_t75" style="width:33.75pt;height:16.5pt" o:ole="">
                  <v:imagedata r:id="rId2907" o:title=""/>
                </v:shape>
                <o:OLEObject Type="Embed" ProgID="Equation.DSMT4" ShapeID="_x0000_i2471" DrawAspect="Content" ObjectID="_1690173772" r:id="rId29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3ECE2CB9">
                <v:shape id="_x0000_i2472" type="#_x0000_t75" style="width:33.75pt;height:16.5pt" o:ole="">
                  <v:imagedata r:id="rId2909" o:title=""/>
                </v:shape>
                <o:OLEObject Type="Embed" ProgID="Equation.DSMT4" ShapeID="_x0000_i2472" DrawAspect="Content" ObjectID="_1690173773" r:id="rId291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06967A25">
                <v:shape id="_x0000_i2473" type="#_x0000_t75" style="width:33.75pt;height:16.5pt" o:ole="">
                  <v:imagedata r:id="rId2911" o:title=""/>
                </v:shape>
                <o:OLEObject Type="Embed" ProgID="Equation.DSMT4" ShapeID="_x0000_i2473" DrawAspect="Content" ObjectID="_1690173774" r:id="rId291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540" w:dyaOrig="315" w14:anchorId="55D8951D">
                <v:shape id="_x0000_i2474" type="#_x0000_t75" style="width:27pt;height:16.5pt" o:ole="">
                  <v:imagedata r:id="rId2913" o:title=""/>
                </v:shape>
                <o:OLEObject Type="Embed" ProgID="Equation.DSMT4" ShapeID="_x0000_i2474" DrawAspect="Content" ObjectID="_1690173775" r:id="rId29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5FBD5D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948040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AD6C420" w14:textId="77777777" w:rsidTr="009A5569">
        <w:tc>
          <w:tcPr>
            <w:tcW w:w="7926" w:type="dxa"/>
            <w:shd w:val="clear" w:color="auto" w:fill="auto"/>
          </w:tcPr>
          <w:p w14:paraId="2FD94335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>Câu 18: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Cho</w: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40" w:dyaOrig="405" w14:anchorId="70DD51CC">
                <v:shape id="_x0000_i2475" type="#_x0000_t75" style="width:42pt;height:19.5pt" o:ole="">
                  <v:imagedata r:id="rId2915" o:title=""/>
                </v:shape>
                <o:OLEObject Type="Embed" ProgID="Equation.DSMT4" ShapeID="_x0000_i2475" DrawAspect="Content" ObjectID="_1690173776" r:id="rId2916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và đường thẳng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10" w:dyaOrig="270" w14:anchorId="7597FE42">
                <v:shape id="_x0000_i2476" type="#_x0000_t75" style="width:11.25pt;height:13.5pt" o:ole="">
                  <v:imagedata r:id="rId2917" o:title=""/>
                </v:shape>
                <o:OLEObject Type="Embed" ProgID="Equation.DSMT4" ShapeID="_x0000_i2476" DrawAspect="Content" ObjectID="_1690173777" r:id="rId2918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có phương trình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6302339E">
                <v:shape id="_x0000_i2477" type="#_x0000_t75" style="width:73.5pt;height:16.5pt" o:ole="">
                  <v:imagedata r:id="rId2919" o:title=""/>
                </v:shape>
                <o:OLEObject Type="Embed" ProgID="Equation.DSMT4" ShapeID="_x0000_i2477" DrawAspect="Content" ObjectID="_1690173778" r:id="rId2920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. Tính khoảng cách từ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315" w:dyaOrig="270" w14:anchorId="66832829">
                <v:shape id="_x0000_i2478" type="#_x0000_t75" style="width:16.5pt;height:13.5pt" o:ole="">
                  <v:imagedata r:id="rId2921" o:title=""/>
                </v:shape>
                <o:OLEObject Type="Embed" ProgID="Equation.DSMT4" ShapeID="_x0000_i2478" DrawAspect="Content" ObjectID="_1690173779" r:id="rId2922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đến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10" w:dyaOrig="270" w14:anchorId="50A89F16">
                <v:shape id="_x0000_i2479" type="#_x0000_t75" style="width:11.25pt;height:13.5pt" o:ole="">
                  <v:imagedata r:id="rId2923" o:title=""/>
                </v:shape>
                <o:OLEObject Type="Embed" ProgID="Equation.DSMT4" ShapeID="_x0000_i2479" DrawAspect="Content" ObjectID="_1690173780" r:id="rId2924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>.</w:t>
            </w:r>
          </w:p>
          <w:p w14:paraId="3CF412E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800" w:dyaOrig="675" w14:anchorId="6FEBE1EF">
                <v:shape id="_x0000_i2480" type="#_x0000_t75" style="width:90.75pt;height:33.75pt" o:ole="">
                  <v:imagedata r:id="rId2925" o:title=""/>
                </v:shape>
                <o:OLEObject Type="Embed" ProgID="Equation.DSMT4" ShapeID="_x0000_i2480" DrawAspect="Content" ObjectID="_1690173781" r:id="rId2926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740" w:dyaOrig="660" w14:anchorId="474790F3">
                <v:shape id="_x0000_i2481" type="#_x0000_t75" style="width:87pt;height:32.25pt" o:ole="">
                  <v:imagedata r:id="rId2927" o:title=""/>
                </v:shape>
                <o:OLEObject Type="Embed" ProgID="Equation.DSMT4" ShapeID="_x0000_i2481" DrawAspect="Content" ObjectID="_1690173782" r:id="rId292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A853EA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800" w:dyaOrig="675" w14:anchorId="1F908F53">
                <v:shape id="_x0000_i2482" type="#_x0000_t75" style="width:90.75pt;height:33.75pt" o:ole="">
                  <v:imagedata r:id="rId2929" o:title=""/>
                </v:shape>
                <o:OLEObject Type="Embed" ProgID="Equation.DSMT4" ShapeID="_x0000_i2482" DrawAspect="Content" ObjectID="_1690173783" r:id="rId293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575" w:dyaOrig="660" w14:anchorId="07D71CDA">
                <v:shape id="_x0000_i2483" type="#_x0000_t75" style="width:78pt;height:32.25pt" o:ole="">
                  <v:imagedata r:id="rId2931" o:title=""/>
                </v:shape>
                <o:OLEObject Type="Embed" ProgID="Equation.DSMT4" ShapeID="_x0000_i2483" DrawAspect="Content" ObjectID="_1690173784" r:id="rId2932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4C111E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DD90D0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0C3E666" w14:textId="77777777" w:rsidTr="009A5569">
        <w:tc>
          <w:tcPr>
            <w:tcW w:w="7926" w:type="dxa"/>
            <w:shd w:val="clear" w:color="auto" w:fill="auto"/>
          </w:tcPr>
          <w:p w14:paraId="4C2EEAFF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27A856D">
                <v:shape id="_x0000_i2484" type="#_x0000_t75" style="width:23.25pt;height:16.5pt" o:ole="">
                  <v:imagedata r:id="rId2933" o:title=""/>
                </v:shape>
                <o:OLEObject Type="Embed" ProgID="Equation.DSMT4" ShapeID="_x0000_i2484" DrawAspect="Content" ObjectID="_1690173785" r:id="rId29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85" w:dyaOrig="390" w14:anchorId="115D8336">
                <v:shape id="_x0000_i2485" type="#_x0000_t75" style="width:59.25pt;height:19.5pt" o:ole="">
                  <v:imagedata r:id="rId2935" o:title=""/>
                </v:shape>
                <o:OLEObject Type="Embed" ProgID="Equation.DSMT4" ShapeID="_x0000_i2485" DrawAspect="Content" ObjectID="_1690173786" r:id="rId29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trục hoành bằng</w:t>
            </w:r>
          </w:p>
          <w:p w14:paraId="3EFA1DB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4B7F7593">
                <v:shape id="_x0000_i2486" type="#_x0000_t75" style="width:11.25pt;height:13.5pt" o:ole="">
                  <v:imagedata r:id="rId2937" o:title=""/>
                </v:shape>
                <o:OLEObject Type="Embed" ProgID="Equation.DSMT4" ShapeID="_x0000_i2486" DrawAspect="Content" ObjectID="_1690173787" r:id="rId29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80" w:dyaOrig="285" w14:anchorId="73CE62C3">
                <v:shape id="_x0000_i2487" type="#_x0000_t75" style="width:9pt;height:13.5pt" o:ole="">
                  <v:imagedata r:id="rId2939" o:title=""/>
                </v:shape>
                <o:OLEObject Type="Embed" ProgID="Equation.DSMT4" ShapeID="_x0000_i2487" DrawAspect="Content" ObjectID="_1690173788" r:id="rId29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10" w:dyaOrig="270" w14:anchorId="4FAFD54A">
                <v:shape id="_x0000_i2488" type="#_x0000_t75" style="width:11.25pt;height:13.5pt" o:ole="">
                  <v:imagedata r:id="rId2941" o:title=""/>
                </v:shape>
                <o:OLEObject Type="Embed" ProgID="Equation.DSMT4" ShapeID="_x0000_i2488" DrawAspect="Content" ObjectID="_1690173789" r:id="rId29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80" w:dyaOrig="285" w14:anchorId="27965ADD">
                <v:shape id="_x0000_i2489" type="#_x0000_t75" style="width:9pt;height:13.5pt" o:ole="">
                  <v:imagedata r:id="rId2943" o:title=""/>
                </v:shape>
                <o:OLEObject Type="Embed" ProgID="Equation.DSMT4" ShapeID="_x0000_i2489" DrawAspect="Content" ObjectID="_1690173790" r:id="rId29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C52D09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0192C4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1BFF8FB" w14:textId="77777777" w:rsidTr="009A5569">
        <w:tc>
          <w:tcPr>
            <w:tcW w:w="7926" w:type="dxa"/>
            <w:shd w:val="clear" w:color="auto" w:fill="auto"/>
          </w:tcPr>
          <w:p w14:paraId="066AAB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390" w14:anchorId="4E28A81A">
                <v:shape id="_x0000_i2490" type="#_x0000_t75" style="width:47.25pt;height:19.5pt" o:ole="">
                  <v:imagedata r:id="rId2945" o:title=""/>
                </v:shape>
                <o:OLEObject Type="Embed" ProgID="Equation.DSMT4" ShapeID="_x0000_i2490" DrawAspect="Content" ObjectID="_1690173791" r:id="rId294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40" w:dyaOrig="390" w14:anchorId="08C5C2CB">
                <v:shape id="_x0000_i2491" type="#_x0000_t75" style="width:102pt;height:19.5pt" o:ole="">
                  <v:imagedata r:id="rId2947" o:title=""/>
                </v:shape>
                <o:OLEObject Type="Embed" ProgID="Equation.DSMT4" ShapeID="_x0000_i2491" DrawAspect="Content" ObjectID="_1690173792" r:id="rId294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4547DBE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585" w:dyaOrig="360" w14:anchorId="25CE94F4">
                <v:shape id="_x0000_i2492" type="#_x0000_t75" style="width:30pt;height:18.75pt" o:ole="">
                  <v:imagedata r:id="rId2949" o:title=""/>
                </v:shape>
                <o:OLEObject Type="Embed" ProgID="Equation.DSMT4" ShapeID="_x0000_i2492" DrawAspect="Content" ObjectID="_1690173793" r:id="rId2950"/>
              </w:object>
            </w: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13518C1">
                <v:shape id="_x0000_i2493" type="#_x0000_t75" style="width:11.25pt;height:12.75pt" o:ole="">
                  <v:imagedata r:id="rId2951" o:title=""/>
                </v:shape>
                <o:OLEObject Type="Embed" ProgID="Equation.DSMT4" ShapeID="_x0000_i2493" DrawAspect="Content" ObjectID="_1690173794" r:id="rId295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510" w:dyaOrig="660" w14:anchorId="6D035BDC">
                <v:shape id="_x0000_i2494" type="#_x0000_t75" style="width:24.75pt;height:32.25pt" o:ole="">
                  <v:imagedata r:id="rId2953" o:title=""/>
                </v:shape>
                <o:OLEObject Type="Embed" ProgID="Equation.DSMT4" ShapeID="_x0000_i2494" DrawAspect="Content" ObjectID="_1690173795" r:id="rId29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405" w:dyaOrig="660" w14:anchorId="34E7E628">
                <v:shape id="_x0000_i2495" type="#_x0000_t75" style="width:19.5pt;height:32.25pt" o:ole="">
                  <v:imagedata r:id="rId2955" o:title=""/>
                </v:shape>
                <o:OLEObject Type="Embed" ProgID="Equation.DSMT4" ShapeID="_x0000_i2495" DrawAspect="Content" ObjectID="_1690173796" r:id="rId29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CC8D5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256A9E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39A1CD3" w14:textId="77777777" w:rsidTr="009A5569">
        <w:tc>
          <w:tcPr>
            <w:tcW w:w="7926" w:type="dxa"/>
            <w:shd w:val="clear" w:color="auto" w:fill="auto"/>
          </w:tcPr>
          <w:p w14:paraId="3CBF596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Khoảng cách từ điểm</w:t>
            </w:r>
            <w:r w:rsidRPr="007C1EE8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33CC"/>
                <w:position w:val="-14"/>
                <w:szCs w:val="22"/>
                <w:lang w:val="vi-VN"/>
              </w:rPr>
              <w:object w:dxaOrig="885" w:dyaOrig="405" w14:anchorId="3F756CD1">
                <v:shape id="_x0000_i2496" type="#_x0000_t75" style="width:45pt;height:19.5pt" o:ole="">
                  <v:imagedata r:id="rId2957" o:title=""/>
                </v:shape>
                <o:OLEObject Type="Embed" ProgID="Equation.DSMT4" ShapeID="_x0000_i2496" DrawAspect="Content" ObjectID="_1690173797" r:id="rId2958"/>
              </w:objec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845" w:dyaOrig="315" w14:anchorId="16DC5110">
                <v:shape id="_x0000_i2497" type="#_x0000_t75" style="width:92.25pt;height:16.5pt" o:ole="">
                  <v:imagedata r:id="rId2959" o:title=""/>
                </v:shape>
                <o:OLEObject Type="Embed" ProgID="Equation.DSMT4" ShapeID="_x0000_i2497" DrawAspect="Content" ObjectID="_1690173798" r:id="rId29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13D4877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8"/>
                <w:szCs w:val="22"/>
                <w:lang w:val="vi-VN"/>
              </w:rPr>
              <w:object w:dxaOrig="585" w:dyaOrig="360" w14:anchorId="1D1EA310">
                <v:shape id="_x0000_i2498" type="#_x0000_t75" style="width:30pt;height:18.75pt" o:ole="">
                  <v:imagedata r:id="rId2961" o:title=""/>
                </v:shape>
                <o:OLEObject Type="Embed" ProgID="Equation.DSMT4" ShapeID="_x0000_i2498" DrawAspect="Content" ObjectID="_1690173799" r:id="rId29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4"/>
                <w:szCs w:val="22"/>
                <w:lang w:val="nl-NL"/>
              </w:rPr>
              <w:object w:dxaOrig="195" w:dyaOrig="255" w14:anchorId="3B6264E5">
                <v:shape id="_x0000_i2499" type="#_x0000_t75" style="width:9.75pt;height:12.75pt" o:ole="">
                  <v:imagedata r:id="rId2963" o:title=""/>
                </v:shape>
                <o:OLEObject Type="Embed" ProgID="Equation.DSMT4" ShapeID="_x0000_i2499" DrawAspect="Content" ObjectID="_1690173800" r:id="rId29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495" w:dyaOrig="675" w14:anchorId="48C574FD">
                <v:shape id="_x0000_i2500" type="#_x0000_t75" style="width:24.75pt;height:33.75pt" o:ole="">
                  <v:imagedata r:id="rId2965" o:title=""/>
                </v:shape>
                <o:OLEObject Type="Embed" ProgID="Equation.DSMT4" ShapeID="_x0000_i2500" DrawAspect="Content" ObjectID="_1690173801" r:id="rId29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b/>
                <w:color w:val="0000FF"/>
                <w:position w:val="-28"/>
                <w:szCs w:val="22"/>
                <w:lang w:val="vi-VN"/>
              </w:rPr>
              <w:object w:dxaOrig="495" w:dyaOrig="660" w14:anchorId="5A25F8E8">
                <v:shape id="_x0000_i2501" type="#_x0000_t75" style="width:24.75pt;height:32.25pt" o:ole="">
                  <v:imagedata r:id="rId2967" o:title=""/>
                </v:shape>
                <o:OLEObject Type="Embed" ProgID="Equation.DSMT4" ShapeID="_x0000_i2501" DrawAspect="Content" ObjectID="_1690173802" r:id="rId29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B5D33D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219BDDD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EF3EFB2" w14:textId="77777777" w:rsidTr="009A5569">
        <w:tc>
          <w:tcPr>
            <w:tcW w:w="7926" w:type="dxa"/>
            <w:shd w:val="clear" w:color="auto" w:fill="auto"/>
          </w:tcPr>
          <w:p w14:paraId="7A50D2C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bookmarkStart w:id="167" w:name="c22"/>
            <w:r w:rsidRPr="007C1EE8">
              <w:rPr>
                <w:rFonts w:ascii="Chu Van An" w:hAnsi="Chu Van An" w:cs="Chu Van An"/>
                <w:szCs w:val="22"/>
              </w:rPr>
              <w:t>Khoảng cách từ điểm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7DCAC4CE">
                <v:shape id="_x0000_i2502" type="#_x0000_t75" style="width:48.75pt;height:19.5pt" o:ole="">
                  <v:imagedata r:id="rId2969" o:title=""/>
                </v:shape>
                <o:OLEObject Type="Embed" ProgID="Equation.DSMT4" ShapeID="_x0000_i2502" DrawAspect="Content" ObjectID="_1690173803" r:id="rId29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95" w:dyaOrig="315" w14:anchorId="66ECFB95">
                <v:shape id="_x0000_i2503" type="#_x0000_t75" style="width:99pt;height:16.5pt" o:ole="">
                  <v:imagedata r:id="rId2971" o:title=""/>
                </v:shape>
                <o:OLEObject Type="Embed" ProgID="Equation.DSMT4" ShapeID="_x0000_i2503" DrawAspect="Content" ObjectID="_1690173804" r:id="rId297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67"/>
          </w:p>
          <w:p w14:paraId="09B3B79A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585" w:dyaOrig="360" w14:anchorId="2C7C80EF">
                <v:shape id="_x0000_i2504" type="#_x0000_t75" style="width:30pt;height:18.75pt" o:ole="">
                  <v:imagedata r:id="rId2973" o:title=""/>
                </v:shape>
                <o:OLEObject Type="Embed" ProgID="Equation.DSMT4" ShapeID="_x0000_i2504" DrawAspect="Content" ObjectID="_1690173805" r:id="rId2974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fr-FR"/>
              </w:rPr>
              <w:object w:dxaOrig="210" w:dyaOrig="255" w14:anchorId="3F6B29B1">
                <v:shape id="_x0000_i2505" type="#_x0000_t75" style="width:11.25pt;height:12.75pt" o:ole="">
                  <v:imagedata r:id="rId2975" o:title=""/>
                </v:shape>
                <o:OLEObject Type="Embed" ProgID="Equation.DSMT4" ShapeID="_x0000_i2505" DrawAspect="Content" ObjectID="_1690173806" r:id="rId29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fr-FR"/>
              </w:rPr>
              <w:object w:dxaOrig="510" w:dyaOrig="660" w14:anchorId="0D2B2F1D">
                <v:shape id="_x0000_i2506" type="#_x0000_t75" style="width:24.75pt;height:32.25pt" o:ole="">
                  <v:imagedata r:id="rId2977" o:title=""/>
                </v:shape>
                <o:OLEObject Type="Embed" ProgID="Equation.DSMT4" ShapeID="_x0000_i2506" DrawAspect="Content" ObjectID="_1690173807" r:id="rId297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position w:val="-28"/>
                <w:szCs w:val="22"/>
                <w:lang w:val="fr-FR"/>
              </w:rPr>
              <w:object w:dxaOrig="420" w:dyaOrig="660" w14:anchorId="4CBB2DC5">
                <v:shape id="_x0000_i2507" type="#_x0000_t75" style="width:21pt;height:32.25pt" o:ole="">
                  <v:imagedata r:id="rId2979" o:title=""/>
                </v:shape>
                <o:OLEObject Type="Embed" ProgID="Equation.DSMT4" ShapeID="_x0000_i2507" DrawAspect="Content" ObjectID="_1690173808" r:id="rId298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E973A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A9FC92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FFD90E4" w14:textId="77777777" w:rsidTr="009A5569">
        <w:tc>
          <w:tcPr>
            <w:tcW w:w="7926" w:type="dxa"/>
            <w:shd w:val="clear" w:color="auto" w:fill="auto"/>
          </w:tcPr>
          <w:p w14:paraId="6F3F716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23:</w:t>
            </w:r>
            <w:bookmarkStart w:id="168" w:name="c23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3D7CE49">
                <v:shape id="_x0000_i2508" type="#_x0000_t75" style="width:23.25pt;height:16.5pt" o:ole="">
                  <v:imagedata r:id="rId2981" o:title=""/>
                </v:shape>
                <o:OLEObject Type="Embed" ProgID="Equation.DSMT4" ShapeID="_x0000_i2508" DrawAspect="Content" ObjectID="_1690173809" r:id="rId29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các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91199B1">
                <v:shape id="_x0000_i2509" type="#_x0000_t75" style="width:39.75pt;height:19.5pt" o:ole="">
                  <v:imagedata r:id="rId2983" o:title=""/>
                </v:shape>
                <o:OLEObject Type="Embed" ProgID="Equation.DSMT4" ShapeID="_x0000_i2509" DrawAspect="Content" ObjectID="_1690173810" r:id="rId29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4341E69B">
                <v:shape id="_x0000_i2510" type="#_x0000_t75" style="width:38.25pt;height:19.5pt" o:ole="">
                  <v:imagedata r:id="rId2985" o:title=""/>
                </v:shape>
                <o:OLEObject Type="Embed" ProgID="Equation.DSMT4" ShapeID="_x0000_i2510" DrawAspect="Content" ObjectID="_1690173811" r:id="rId29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523890D7">
                <v:shape id="_x0000_i2511" type="#_x0000_t75" style="width:47.25pt;height:19.5pt" o:ole="">
                  <v:imagedata r:id="rId2987" o:title=""/>
                </v:shape>
                <o:OLEObject Type="Embed" ProgID="Equation.DSMT4" ShapeID="_x0000_i2511" DrawAspect="Content" ObjectID="_1690173812" r:id="rId29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Diện tích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5F195B59">
                <v:shape id="_x0000_i2512" type="#_x0000_t75" style="width:27pt;height:13.5pt" o:ole="">
                  <v:imagedata r:id="rId2989" o:title=""/>
                </v:shape>
                <o:OLEObject Type="Embed" ProgID="Equation.DSMT4" ShapeID="_x0000_i2512" DrawAspect="Content" ObjectID="_1690173813" r:id="rId299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là</w:t>
            </w:r>
            <w:bookmarkEnd w:id="168"/>
          </w:p>
          <w:p w14:paraId="6FEE726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6AD25DF7">
                <v:shape id="_x0000_i2513" type="#_x0000_t75" style="width:9pt;height:13.5pt" o:ole="">
                  <v:imagedata r:id="rId2991" o:title=""/>
                </v:shape>
                <o:OLEObject Type="Embed" ProgID="Equation.DSMT4" ShapeID="_x0000_i2513" DrawAspect="Content" ObjectID="_1690173814" r:id="rId299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285" w:dyaOrig="285" w14:anchorId="236BB781">
                <v:shape id="_x0000_i2514" type="#_x0000_t75" style="width:13.5pt;height:13.5pt" o:ole="">
                  <v:imagedata r:id="rId2993" o:title=""/>
                </v:shape>
                <o:OLEObject Type="Embed" ProgID="Equation.DSMT4" ShapeID="_x0000_i2514" DrawAspect="Content" ObjectID="_1690173815" r:id="rId299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766BA38E">
                <v:shape id="_x0000_i2515" type="#_x0000_t75" style="width:9.75pt;height:12.75pt" o:ole="">
                  <v:imagedata r:id="rId2995" o:title=""/>
                </v:shape>
                <o:OLEObject Type="Embed" ProgID="Equation.DSMT4" ShapeID="_x0000_i2515" DrawAspect="Content" ObjectID="_1690173816" r:id="rId299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1A6E7AAB">
                <v:shape id="_x0000_i2516" type="#_x0000_t75" style="width:9.75pt;height:12.75pt" o:ole="">
                  <v:imagedata r:id="rId2997" o:title=""/>
                </v:shape>
                <o:OLEObject Type="Embed" ProgID="Equation.DSMT4" ShapeID="_x0000_i2516" DrawAspect="Content" ObjectID="_1690173817" r:id="rId299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29A8C3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51678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53EA4FE" w14:textId="77777777" w:rsidTr="009A5569">
        <w:tc>
          <w:tcPr>
            <w:tcW w:w="7926" w:type="dxa"/>
            <w:shd w:val="clear" w:color="auto" w:fill="auto"/>
          </w:tcPr>
          <w:p w14:paraId="2DAC556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24:</w:t>
            </w:r>
            <w:bookmarkStart w:id="169" w:name="c24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Cho tam giác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630" w:dyaOrig="270" w14:anchorId="1B64C42C">
                <v:shape id="_x0000_i2517" type="#_x0000_t75" style="width:32.25pt;height:13.5pt" o:ole="">
                  <v:imagedata r:id="rId2999" o:title=""/>
                </v:shape>
                <o:OLEObject Type="Embed" ProgID="Equation.DSMT4" ShapeID="_x0000_i2517" DrawAspect="Content" ObjectID="_1690173818" r:id="rId300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với </w:t>
            </w:r>
            <w:r w:rsidRPr="007C1EE8">
              <w:rPr>
                <w:rFonts w:ascii="Chu Van An" w:eastAsia="Arial" w:hAnsi="Chu Van An" w:cs="Chu Van An"/>
                <w:position w:val="-16"/>
                <w:szCs w:val="22"/>
              </w:rPr>
              <w:object w:dxaOrig="2310" w:dyaOrig="435" w14:anchorId="03C67B7E">
                <v:shape id="_x0000_i2518" type="#_x0000_t75" style="width:115.5pt;height:22.5pt" o:ole="">
                  <v:imagedata r:id="rId3001" o:title=""/>
                </v:shape>
                <o:OLEObject Type="Embed" ProgID="Equation.DSMT4" ShapeID="_x0000_i2518" DrawAspect="Content" ObjectID="_1690173819" r:id="rId300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. Tính chiều cao tam giác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630" w:dyaOrig="270" w14:anchorId="707C4A64">
                <v:shape id="_x0000_i2519" type="#_x0000_t75" style="width:32.25pt;height:13.5pt" o:ole="">
                  <v:imagedata r:id="rId3003" o:title=""/>
                </v:shape>
                <o:OLEObject Type="Embed" ProgID="Equation.DSMT4" ShapeID="_x0000_i2519" DrawAspect="Content" ObjectID="_1690173820" r:id="rId300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ứng với cạnh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435" w:dyaOrig="270" w14:anchorId="6B3ED251">
                <v:shape id="_x0000_i2520" type="#_x0000_t75" style="width:22.5pt;height:13.5pt" o:ole="">
                  <v:imagedata r:id="rId3005" o:title=""/>
                </v:shape>
                <o:OLEObject Type="Embed" ProgID="Equation.DSMT4" ShapeID="_x0000_i2520" DrawAspect="Content" ObjectID="_1690173821" r:id="rId3006"/>
              </w:object>
            </w:r>
            <w:bookmarkEnd w:id="169"/>
          </w:p>
          <w:p w14:paraId="4755B480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00"/>
                <w:position w:val="-4"/>
                <w:szCs w:val="22"/>
              </w:rPr>
              <w:object w:dxaOrig="195" w:dyaOrig="270" w14:anchorId="64174E28">
                <v:shape id="_x0000_i2521" type="#_x0000_t75" style="width:9.75pt;height:13.5pt" o:ole="">
                  <v:imagedata r:id="rId3007" o:title=""/>
                </v:shape>
                <o:OLEObject Type="Embed" ProgID="Equation.DSMT4" ShapeID="_x0000_i2521" DrawAspect="Content" ObjectID="_1690173822" r:id="rId300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b/>
                <w:color w:val="0000FF"/>
                <w:position w:val="-24"/>
                <w:szCs w:val="22"/>
              </w:rPr>
              <w:object w:dxaOrig="225" w:dyaOrig="660" w14:anchorId="6D1E418D">
                <v:shape id="_x0000_i2522" type="#_x0000_t75" style="width:11.25pt;height:32.25pt" o:ole="">
                  <v:imagedata r:id="rId3009" o:title=""/>
                </v:shape>
                <o:OLEObject Type="Embed" ProgID="Equation.DSMT4" ShapeID="_x0000_i2522" DrawAspect="Content" ObjectID="_1690173823" r:id="rId301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b/>
                <w:color w:val="0000FF"/>
                <w:position w:val="-24"/>
                <w:szCs w:val="22"/>
              </w:rPr>
              <w:object w:dxaOrig="330" w:dyaOrig="660" w14:anchorId="3CC5A314">
                <v:shape id="_x0000_i2523" type="#_x0000_t75" style="width:16.5pt;height:32.25pt" o:ole="">
                  <v:imagedata r:id="rId3011" o:title=""/>
                </v:shape>
                <o:OLEObject Type="Embed" ProgID="Equation.DSMT4" ShapeID="_x0000_i2523" DrawAspect="Content" ObjectID="_1690173824" r:id="rId301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435" w:dyaOrig="660" w14:anchorId="050DFCA1">
                <v:shape id="_x0000_i2524" type="#_x0000_t75" style="width:22.5pt;height:32.25pt" o:ole="">
                  <v:imagedata r:id="rId3013" o:title=""/>
                </v:shape>
                <o:OLEObject Type="Embed" ProgID="Equation.DSMT4" ShapeID="_x0000_i2524" DrawAspect="Content" ObjectID="_1690173825" r:id="rId301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DFA690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9C9CF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8FE9AF7" w14:textId="77777777" w:rsidTr="009A5569">
        <w:tc>
          <w:tcPr>
            <w:tcW w:w="7926" w:type="dxa"/>
            <w:shd w:val="clear" w:color="auto" w:fill="auto"/>
          </w:tcPr>
          <w:p w14:paraId="7F4C886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25:</w:t>
            </w:r>
            <w:bookmarkStart w:id="170" w:name="c25"/>
            <w:r w:rsidRPr="007C1EE8">
              <w:rPr>
                <w:rFonts w:ascii="Chu Van An" w:hAnsi="Chu Van An" w:cs="Chu Van An"/>
                <w:szCs w:val="22"/>
              </w:rPr>
              <w:t xml:space="preserve">Cho hai đường thẳng song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30" w:dyaOrig="375" w14:anchorId="04A14F1C">
                <v:shape id="_x0000_i2525" type="#_x0000_t75" style="width:90.75pt;height:18.75pt" o:ole="">
                  <v:imagedata r:id="rId3015" o:title=""/>
                </v:shape>
                <o:OLEObject Type="Embed" ProgID="Equation.DSMT4" ShapeID="_x0000_i2525" DrawAspect="Content" ObjectID="_1690173826" r:id="rId30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40" w:dyaOrig="375" w14:anchorId="3B649580">
                <v:shape id="_x0000_i2526" type="#_x0000_t75" style="width:102pt;height:18.75pt" o:ole="">
                  <v:imagedata r:id="rId3017" o:title=""/>
                </v:shape>
                <o:OLEObject Type="Embed" ProgID="Equation.DSMT4" ShapeID="_x0000_i2526" DrawAspect="Content" ObjectID="_1690173827" r:id="rId30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Khoảng cách giữa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75" w14:anchorId="1CC82F69">
                <v:shape id="_x0000_i2527" type="#_x0000_t75" style="width:12.75pt;height:18.75pt" o:ole="">
                  <v:imagedata r:id="rId3019" o:title=""/>
                </v:shape>
                <o:OLEObject Type="Embed" ProgID="Equation.DSMT4" ShapeID="_x0000_i2527" DrawAspect="Content" ObjectID="_1690173828" r:id="rId30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75" w14:anchorId="46CF95CD">
                <v:shape id="_x0000_i2528" type="#_x0000_t75" style="width:13.5pt;height:18.75pt" o:ole="">
                  <v:imagedata r:id="rId3021" o:title=""/>
                </v:shape>
                <o:OLEObject Type="Embed" ProgID="Equation.DSMT4" ShapeID="_x0000_i2528" DrawAspect="Content" ObjectID="_1690173829" r:id="rId302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70"/>
          </w:p>
          <w:p w14:paraId="3618BE7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24B2BE54">
                <v:shape id="_x0000_i2529" type="#_x0000_t75" style="width:26.25pt;height:34.5pt" o:ole="">
                  <v:imagedata r:id="rId3023" o:title=""/>
                </v:shape>
                <o:OLEObject Type="Embed" ProgID="Equation.DSMT4" ShapeID="_x0000_i2529" DrawAspect="Content" ObjectID="_1690173830" r:id="rId302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690" w:dyaOrig="690" w14:anchorId="783C62B8">
                <v:shape id="_x0000_i2530" type="#_x0000_t75" style="width:34.5pt;height:34.5pt" o:ole="">
                  <v:imagedata r:id="rId3025" o:title=""/>
                </v:shape>
                <o:OLEObject Type="Embed" ProgID="Equation.DSMT4" ShapeID="_x0000_i2530" DrawAspect="Content" ObjectID="_1690173831" r:id="rId302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3FA4349D">
                <v:shape id="_x0000_i2531" type="#_x0000_t75" style="width:26.25pt;height:34.5pt" o:ole="">
                  <v:imagedata r:id="rId3027" o:title=""/>
                </v:shape>
                <o:OLEObject Type="Embed" ProgID="Equation.DSMT4" ShapeID="_x0000_i2531" DrawAspect="Content" ObjectID="_1690173832" r:id="rId302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198349F9">
                <v:shape id="_x0000_i2532" type="#_x0000_t75" style="width:26.25pt;height:34.5pt" o:ole="">
                  <v:imagedata r:id="rId3029" o:title=""/>
                </v:shape>
                <o:OLEObject Type="Embed" ProgID="Equation.DSMT4" ShapeID="_x0000_i2532" DrawAspect="Content" ObjectID="_1690173833" r:id="rId303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6E50A5B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26F325D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3D4C0B4" w14:textId="77777777" w:rsidTr="009A5569">
        <w:tc>
          <w:tcPr>
            <w:tcW w:w="7926" w:type="dxa"/>
            <w:shd w:val="clear" w:color="auto" w:fill="auto"/>
          </w:tcPr>
          <w:p w14:paraId="3A8BDFF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26:</w:t>
            </w:r>
            <w:bookmarkStart w:id="171" w:name="c26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CB98E40">
                <v:shape id="_x0000_i2533" type="#_x0000_t75" style="width:23.25pt;height:16.5pt" o:ole="">
                  <v:imagedata r:id="rId3031" o:title=""/>
                </v:shape>
                <o:OLEObject Type="Embed" ProgID="Equation.DSMT4" ShapeID="_x0000_i2533" DrawAspect="Content" ObjectID="_1690173834" r:id="rId303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55932150">
                <v:shape id="_x0000_i2534" type="#_x0000_t75" style="width:52.5pt;height:19.5pt" o:ole="">
                  <v:imagedata r:id="rId3033" o:title=""/>
                </v:shape>
                <o:OLEObject Type="Embed" ProgID="Equation.DSMT4" ShapeID="_x0000_i2534" DrawAspect="Content" ObjectID="_1690173835" r:id="rId30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15" w14:anchorId="0871E1C4">
                <v:shape id="_x0000_i2535" type="#_x0000_t75" style="width:85.5pt;height:16.5pt" o:ole="">
                  <v:imagedata r:id="rId3035" o:title=""/>
                </v:shape>
                <o:OLEObject Type="Embed" ProgID="Equation.DSMT4" ShapeID="_x0000_i2535" DrawAspect="Content" ObjectID="_1690173836" r:id="rId30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</w:t>
            </w:r>
            <w:bookmarkEnd w:id="171"/>
          </w:p>
          <w:p w14:paraId="231C696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15" w14:anchorId="13EEDEAB">
                <v:shape id="_x0000_i2536" type="#_x0000_t75" style="width:11.25pt;height:30.75pt" o:ole="">
                  <v:imagedata r:id="rId3037" o:title=""/>
                </v:shape>
                <o:OLEObject Type="Embed" ProgID="Equation.DSMT4" ShapeID="_x0000_i2536" DrawAspect="Content" ObjectID="_1690173837" r:id="rId303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4DE0FE04">
                <v:shape id="_x0000_i2537" type="#_x0000_t75" style="width:18.75pt;height:30.75pt" o:ole="">
                  <v:imagedata r:id="rId3039" o:title=""/>
                </v:shape>
                <o:OLEObject Type="Embed" ProgID="Equation.DSMT4" ShapeID="_x0000_i2537" DrawAspect="Content" ObjectID="_1690173838" r:id="rId304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4B7DCCA0">
                <v:shape id="_x0000_i2538" type="#_x0000_t75" style="width:18.75pt;height:30.75pt" o:ole="">
                  <v:imagedata r:id="rId3041" o:title=""/>
                </v:shape>
                <o:OLEObject Type="Embed" ProgID="Equation.DSMT4" ShapeID="_x0000_i2538" DrawAspect="Content" ObjectID="_1690173839" r:id="rId304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341FE28E">
                <v:shape id="_x0000_i2539" type="#_x0000_t75" style="width:16.5pt;height:30.75pt" o:ole="">
                  <v:imagedata r:id="rId3043" o:title=""/>
                </v:shape>
                <o:OLEObject Type="Embed" ProgID="Equation.DSMT4" ShapeID="_x0000_i2539" DrawAspect="Content" ObjectID="_1690173840" r:id="rId304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403E69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4B0F5D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CB3D9B1" w14:textId="77777777" w:rsidTr="009A5569">
        <w:tc>
          <w:tcPr>
            <w:tcW w:w="7926" w:type="dxa"/>
            <w:shd w:val="clear" w:color="auto" w:fill="auto"/>
          </w:tcPr>
          <w:p w14:paraId="53F193D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72" w:name="c27q"/>
            <w:bookmarkEnd w:id="17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27:</w:t>
            </w:r>
            <w:bookmarkStart w:id="173" w:name="c27"/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6431F8D">
                <v:shape id="_x0000_i2540" type="#_x0000_t75" style="width:23.25pt;height:16.5pt" o:ole="">
                  <v:imagedata r:id="rId3045" o:title=""/>
                </v:shape>
                <o:OLEObject Type="Embed" ProgID="Equation.DSMT4" ShapeID="_x0000_i2540" DrawAspect="Content" ObjectID="_1690173841" r:id="rId30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các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181E4662">
                <v:shape id="_x0000_i2541" type="#_x0000_t75" style="width:41.25pt;height:19.5pt" o:ole="">
                  <v:imagedata r:id="rId3047" o:title=""/>
                </v:shape>
                <o:OLEObject Type="Embed" ProgID="Equation.DSMT4" ShapeID="_x0000_i2541" DrawAspect="Content" ObjectID="_1690173842" r:id="rId3048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5C7ECF21">
                <v:shape id="_x0000_i2542" type="#_x0000_t75" style="width:42pt;height:19.5pt" o:ole="">
                  <v:imagedata r:id="rId3049" o:title=""/>
                </v:shape>
                <o:OLEObject Type="Embed" ProgID="Equation.DSMT4" ShapeID="_x0000_i2542" DrawAspect="Content" ObjectID="_1690173843" r:id="rId3050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07DD014E">
                <v:shape id="_x0000_i2543" type="#_x0000_t75" style="width:45.75pt;height:19.5pt" o:ole="">
                  <v:imagedata r:id="rId3051" o:title=""/>
                </v:shape>
                <o:OLEObject Type="Embed" ProgID="Equation.DSMT4" ShapeID="_x0000_i2543" DrawAspect="Content" ObjectID="_1690173844" r:id="rId30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 khoảng cách từ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4487B86B">
                <v:shape id="_x0000_i2544" type="#_x0000_t75" style="width:11.25pt;height:12.75pt" o:ole="">
                  <v:imagedata r:id="rId3053" o:title=""/>
                </v:shape>
                <o:OLEObject Type="Embed" ProgID="Equation.DSMT4" ShapeID="_x0000_i2544" DrawAspect="Content" ObjectID="_1690173845" r:id="rId30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đến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5BACBB9">
                <v:shape id="_x0000_i2545" type="#_x0000_t75" style="width:19.5pt;height:13.5pt" o:ole="">
                  <v:imagedata r:id="rId3055" o:title=""/>
                </v:shape>
                <o:OLEObject Type="Embed" ProgID="Equation.DSMT4" ShapeID="_x0000_i2545" DrawAspect="Content" ObjectID="_1690173846" r:id="rId3056"/>
              </w:object>
            </w:r>
            <w:r w:rsidRPr="007C1EE8">
              <w:rPr>
                <w:rFonts w:ascii="Chu Van An" w:hAnsi="Chu Van An" w:cs="Chu Van An"/>
                <w:szCs w:val="22"/>
              </w:rPr>
              <w:t>bằng</w:t>
            </w:r>
            <w:bookmarkEnd w:id="173"/>
          </w:p>
          <w:p w14:paraId="75C10F11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74" w:name="c27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2 (đvđd).</w:t>
            </w:r>
            <w:bookmarkStart w:id="175" w:name="c27b"/>
            <w:bookmarkEnd w:id="17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3 (đvđd).</w:t>
            </w:r>
            <w:bookmarkStart w:id="176" w:name="c27c"/>
            <w:bookmarkEnd w:id="17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4 (đvđd).</w:t>
            </w:r>
            <w:bookmarkStart w:id="177" w:name="c27d"/>
            <w:bookmarkEnd w:id="17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1 (đvđd).</w:t>
            </w:r>
          </w:p>
          <w:bookmarkEnd w:id="177"/>
          <w:p w14:paraId="0A6C045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CEEB57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62C2415" w14:textId="77777777" w:rsidTr="009A5569">
        <w:tc>
          <w:tcPr>
            <w:tcW w:w="7926" w:type="dxa"/>
            <w:shd w:val="clear" w:color="auto" w:fill="auto"/>
          </w:tcPr>
          <w:p w14:paraId="3AB317C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78" w:name="c28q"/>
            <w:bookmarkEnd w:id="1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28:</w:t>
            </w:r>
            <w:bookmarkStart w:id="179" w:name="c28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0A262C70">
                <v:shape id="_x0000_i2546" type="#_x0000_t75" style="width:23.25pt;height:15pt" o:ole="">
                  <v:imagedata r:id="rId3057" o:title=""/>
                </v:shape>
                <o:OLEObject Type="Embed" ProgID="Equation.DSMT4" ShapeID="_x0000_i2546" DrawAspect="Content" ObjectID="_1690173847" r:id="rId305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ba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4275" w:dyaOrig="360" w14:anchorId="758368F3">
                <v:shape id="_x0000_i2547" type="#_x0000_t75" style="width:213.75pt;height:18.75pt" o:ole="">
                  <v:imagedata r:id="rId3059" o:title=""/>
                </v:shape>
                <o:OLEObject Type="Embed" ProgID="Equation.DSMT4" ShapeID="_x0000_i2547" DrawAspect="Content" ObjectID="_1690173848" r:id="rId306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D5E2F2F">
                <v:shape id="_x0000_i2548" type="#_x0000_t75" style="width:45pt;height:19.5pt" o:ole="">
                  <v:imagedata r:id="rId3061" o:title=""/>
                </v:shape>
                <o:OLEObject Type="Embed" ProgID="Equation.DSMT4" ShapeID="_x0000_i2548" DrawAspect="Content" ObjectID="_1690173849" r:id="rId306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thuộc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3144F01F">
                <v:shape id="_x0000_i2549" type="#_x0000_t75" style="width:11.25pt;height:13.5pt" o:ole="">
                  <v:imagedata r:id="rId3063" o:title=""/>
                </v:shape>
                <o:OLEObject Type="Embed" ProgID="Equation.DSMT4" ShapeID="_x0000_i2549" DrawAspect="Content" ObjectID="_1690173850" r:id="rId306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60" w:dyaOrig="405" w14:anchorId="3CBCAB21">
                <v:shape id="_x0000_i2550" type="#_x0000_t75" style="width:123pt;height:19.5pt" o:ole="">
                  <v:imagedata r:id="rId3065" o:title=""/>
                </v:shape>
                <o:OLEObject Type="Embed" ProgID="Equation.DSMT4" ShapeID="_x0000_i2550" DrawAspect="Content" ObjectID="_1690173851" r:id="rId30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80" w:dyaOrig="330" w14:anchorId="2CFDF0F9">
                <v:shape id="_x0000_i2551" type="#_x0000_t75" style="width:39.75pt;height:16.5pt" o:ole="">
                  <v:imagedata r:id="rId3067" o:title=""/>
                </v:shape>
                <o:OLEObject Type="Embed" ProgID="Equation.DSMT4" ShapeID="_x0000_i2551" DrawAspect="Content" ObjectID="_1690173852" r:id="rId30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79"/>
          </w:p>
          <w:p w14:paraId="03A3AA7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0" w:name="c28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25124E16">
                <v:shape id="_x0000_i2552" type="#_x0000_t75" style="width:63pt;height:16.5pt" o:ole="">
                  <v:imagedata r:id="rId3069" o:title=""/>
                </v:shape>
                <o:OLEObject Type="Embed" ProgID="Equation.DSMT4" ShapeID="_x0000_i2552" DrawAspect="Content" ObjectID="_1690173853" r:id="rId30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1" w:name="c28b"/>
            <w:bookmarkEnd w:id="1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4A4A5C5C">
                <v:shape id="_x0000_i2553" type="#_x0000_t75" style="width:63pt;height:16.5pt" o:ole="">
                  <v:imagedata r:id="rId3071" o:title=""/>
                </v:shape>
                <o:OLEObject Type="Embed" ProgID="Equation.DSMT4" ShapeID="_x0000_i2553" DrawAspect="Content" ObjectID="_1690173854" r:id="rId307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8CEB50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2" w:name="c28c"/>
            <w:bookmarkEnd w:id="18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21C6225F">
                <v:shape id="_x0000_i2554" type="#_x0000_t75" style="width:63pt;height:16.5pt" o:ole="">
                  <v:imagedata r:id="rId3073" o:title=""/>
                </v:shape>
                <o:OLEObject Type="Embed" ProgID="Equation.DSMT4" ShapeID="_x0000_i2554" DrawAspect="Content" ObjectID="_1690173855" r:id="rId30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3" w:name="c28d"/>
            <w:bookmarkEnd w:id="18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45" w:dyaOrig="330" w14:anchorId="49214E09">
                <v:shape id="_x0000_i2555" type="#_x0000_t75" style="width:62.25pt;height:16.5pt" o:ole="">
                  <v:imagedata r:id="rId3075" o:title=""/>
                </v:shape>
                <o:OLEObject Type="Embed" ProgID="Equation.DSMT4" ShapeID="_x0000_i2555" DrawAspect="Content" ObjectID="_1690173856" r:id="rId30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83"/>
          <w:p w14:paraId="6D0295D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73A647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7D72957" w14:textId="77777777" w:rsidTr="009A5569">
        <w:tc>
          <w:tcPr>
            <w:tcW w:w="7926" w:type="dxa"/>
            <w:shd w:val="clear" w:color="auto" w:fill="auto"/>
          </w:tcPr>
          <w:p w14:paraId="56711C1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84" w:name="c29q"/>
            <w:bookmarkEnd w:id="18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29:</w:t>
            </w:r>
            <w:bookmarkStart w:id="185" w:name="c29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95" w:dyaOrig="600" w14:anchorId="1DBB799A">
                <v:shape id="_x0000_i2556" type="#_x0000_t75" style="width:69.75pt;height:30pt" o:ole="">
                  <v:imagedata r:id="rId3077" o:title=""/>
                </v:shape>
                <o:OLEObject Type="Embed" ProgID="Equation.DSMT4" ShapeID="_x0000_i2556" DrawAspect="Content" ObjectID="_1690173857" r:id="rId30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(với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25" w:dyaOrig="315" w14:anchorId="3C34C39D">
                <v:shape id="_x0000_i2557" type="#_x0000_t75" style="width:55.5pt;height:16.5pt" o:ole="">
                  <v:imagedata r:id="rId3079" o:title=""/>
                </v:shape>
                <o:OLEObject Type="Embed" ProgID="Equation.DSMT4" ShapeID="_x0000_i2557" DrawAspect="Content" ObjectID="_1690173858" r:id="rId30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390" w14:anchorId="4F41407E">
                <v:shape id="_x0000_i2558" type="#_x0000_t75" style="width:47.25pt;height:19.5pt" o:ole="">
                  <v:imagedata r:id="rId3081" o:title=""/>
                </v:shape>
                <o:OLEObject Type="Embed" ProgID="Equation.DSMT4" ShapeID="_x0000_i2558" DrawAspect="Content" ObjectID="_1690173859" r:id="rId30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tạo với các tia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15" w14:anchorId="1553EF2D">
                <v:shape id="_x0000_i2559" type="#_x0000_t75" style="width:36pt;height:16.5pt" o:ole="">
                  <v:imagedata r:id="rId3083" o:title=""/>
                </v:shape>
                <o:OLEObject Type="Embed" ProgID="Equation.DSMT4" ShapeID="_x0000_i2559" DrawAspect="Content" ObjectID="_1690173860" r:id="rId30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một tam giác có diện tích bằng 4.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50" w:dyaOrig="285" w14:anchorId="500B5D2D">
                <v:shape id="_x0000_i2560" type="#_x0000_t75" style="width:53.25pt;height:13.5pt" o:ole="">
                  <v:imagedata r:id="rId3085" o:title=""/>
                </v:shape>
                <o:OLEObject Type="Embed" ProgID="Equation.DSMT4" ShapeID="_x0000_i2560" DrawAspect="Content" ObjectID="_1690173861" r:id="rId30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85"/>
          </w:p>
          <w:p w14:paraId="4C4F456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6" w:name="c2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6"/>
                <w:szCs w:val="22"/>
              </w:rPr>
              <w:object w:dxaOrig="585" w:dyaOrig="285" w14:anchorId="5F025A4B">
                <v:shape id="_x0000_i2561" type="#_x0000_t75" style="width:30pt;height:13.5pt" o:ole="">
                  <v:imagedata r:id="rId3087" o:title=""/>
                </v:shape>
                <o:OLEObject Type="Embed" ProgID="Equation.DSMT4" ShapeID="_x0000_i2561" DrawAspect="Content" ObjectID="_1690173862" r:id="rId308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87" w:name="c29b"/>
            <w:bookmarkEnd w:id="18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24"/>
                <w:szCs w:val="22"/>
              </w:rPr>
              <w:object w:dxaOrig="885" w:dyaOrig="600" w14:anchorId="784ECC01">
                <v:shape id="_x0000_i2562" type="#_x0000_t75" style="width:45pt;height:30pt" o:ole="">
                  <v:imagedata r:id="rId3089" o:title=""/>
                </v:shape>
                <o:OLEObject Type="Embed" ProgID="Equation.DSMT4" ShapeID="_x0000_i2562" DrawAspect="Content" ObjectID="_1690173863" r:id="rId309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825FF8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188" w:name="c29c"/>
            <w:bookmarkEnd w:id="18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24"/>
                <w:szCs w:val="22"/>
              </w:rPr>
              <w:object w:dxaOrig="1380" w:dyaOrig="675" w14:anchorId="01F53DA0">
                <v:shape id="_x0000_i2563" type="#_x0000_t75" style="width:68.25pt;height:33.75pt" o:ole="">
                  <v:imagedata r:id="rId3091" o:title=""/>
                </v:shape>
                <o:OLEObject Type="Embed" ProgID="Equation.DSMT4" ShapeID="_x0000_i2563" DrawAspect="Content" ObjectID="_1690173864" r:id="rId309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89" w:name="c29d"/>
            <w:bookmarkEnd w:id="18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6"/>
                <w:szCs w:val="22"/>
              </w:rPr>
              <w:object w:dxaOrig="675" w:dyaOrig="285" w14:anchorId="3849CEF5">
                <v:shape id="_x0000_i2564" type="#_x0000_t75" style="width:33.75pt;height:13.5pt" o:ole="">
                  <v:imagedata r:id="rId3093" o:title=""/>
                </v:shape>
                <o:OLEObject Type="Embed" ProgID="Equation.DSMT4" ShapeID="_x0000_i2564" DrawAspect="Content" ObjectID="_1690173865" r:id="rId309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89"/>
          <w:p w14:paraId="04C8644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6BB3B1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577CB7A" w14:textId="77777777" w:rsidTr="009A5569">
        <w:tc>
          <w:tcPr>
            <w:tcW w:w="7926" w:type="dxa"/>
            <w:shd w:val="clear" w:color="auto" w:fill="auto"/>
          </w:tcPr>
          <w:p w14:paraId="0459C0B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90" w:name="c30q"/>
            <w:bookmarkEnd w:id="19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30:</w:t>
            </w:r>
            <w:bookmarkStart w:id="191" w:name="c30"/>
            <w:r w:rsidRPr="007C1EE8">
              <w:rPr>
                <w:rFonts w:ascii="Chu Van An" w:hAnsi="Chu Van An" w:cs="Chu Van An"/>
                <w:szCs w:val="22"/>
              </w:rPr>
              <w:t xml:space="preserve">Phương trình của đường thẳng đi qua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55" w:dyaOrig="405" w14:anchorId="029570D1">
                <v:shape id="_x0000_i2565" type="#_x0000_t75" style="width:42pt;height:19.5pt" o:ole="">
                  <v:imagedata r:id="rId3095" o:title=""/>
                </v:shape>
                <o:OLEObject Type="Embed" ProgID="Equation.DSMT4" ShapeID="_x0000_i2565" DrawAspect="Content" ObjectID="_1690173866" r:id="rId30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85" w:dyaOrig="405" w14:anchorId="3A15A3F2">
                <v:shape id="_x0000_i2566" type="#_x0000_t75" style="width:45pt;height:19.5pt" o:ole="">
                  <v:imagedata r:id="rId3097" o:title=""/>
                </v:shape>
                <o:OLEObject Type="Embed" ProgID="Equation.DSMT4" ShapeID="_x0000_i2566" DrawAspect="Content" ObjectID="_1690173867" r:id="rId30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cách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85" w:dyaOrig="285" w14:anchorId="6B3F4039">
                <v:shape id="_x0000_i2567" type="#_x0000_t75" style="width:30pt;height:13.5pt" o:ole="">
                  <v:imagedata r:id="rId3099" o:title=""/>
                </v:shape>
                <o:OLEObject Type="Embed" ProgID="Equation.DSMT4" ShapeID="_x0000_i2567" DrawAspect="Content" ObjectID="_1690173868" r:id="rId31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  <w:bookmarkEnd w:id="191"/>
          </w:p>
          <w:p w14:paraId="02437C69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92" w:name="c30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748FBC38">
                <v:shape id="_x0000_i2568" type="#_x0000_t75" style="width:78pt;height:16.5pt" o:ole="">
                  <v:imagedata r:id="rId3101" o:title=""/>
                </v:shape>
                <o:OLEObject Type="Embed" ProgID="Equation.DSMT4" ShapeID="_x0000_i2568" DrawAspect="Content" ObjectID="_1690173869" r:id="rId31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3" w:name="c30b"/>
            <w:bookmarkEnd w:id="19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4934B7BD">
                <v:shape id="_x0000_i2569" type="#_x0000_t75" style="width:78pt;height:16.5pt" o:ole="">
                  <v:imagedata r:id="rId3103" o:title=""/>
                </v:shape>
                <o:OLEObject Type="Embed" ProgID="Equation.DSMT4" ShapeID="_x0000_i2569" DrawAspect="Content" ObjectID="_1690173870" r:id="rId31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2087DA4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94" w:name="c30c"/>
            <w:bookmarkEnd w:id="19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0679B032">
                <v:shape id="_x0000_i2570" type="#_x0000_t75" style="width:78pt;height:16.5pt" o:ole="">
                  <v:imagedata r:id="rId3105" o:title=""/>
                </v:shape>
                <o:OLEObject Type="Embed" ProgID="Equation.DSMT4" ShapeID="_x0000_i2570" DrawAspect="Content" ObjectID="_1690173871" r:id="rId31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5" w:name="c30d"/>
            <w:bookmarkEnd w:id="19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05691C2D">
                <v:shape id="_x0000_i2571" type="#_x0000_t75" style="width:78pt;height:16.5pt" o:ole="">
                  <v:imagedata r:id="rId3107" o:title=""/>
                </v:shape>
                <o:OLEObject Type="Embed" ProgID="Equation.DSMT4" ShapeID="_x0000_i2571" DrawAspect="Content" ObjectID="_1690173872" r:id="rId31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95"/>
          <w:p w14:paraId="4AC8F0F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9D041C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4A45762" w14:textId="77777777" w:rsidTr="009A5569">
        <w:tc>
          <w:tcPr>
            <w:tcW w:w="7926" w:type="dxa"/>
            <w:shd w:val="clear" w:color="auto" w:fill="auto"/>
          </w:tcPr>
          <w:p w14:paraId="3FC5E7E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96" w:name="c31q"/>
            <w:bookmarkEnd w:id="19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31:</w:t>
            </w:r>
            <w:bookmarkStart w:id="197" w:name="c31"/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2C6A8BB1">
                <v:shape id="_x0000_i2572" type="#_x0000_t75" style="width:23.25pt;height:15pt" o:ole="">
                  <v:imagedata r:id="rId3109" o:title=""/>
                </v:shape>
                <o:OLEObject Type="Embed" ProgID="Equation.DSMT4" ShapeID="_x0000_i2572" DrawAspect="Content" ObjectID="_1690173873" r:id="rId31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tính diện tích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55" w14:anchorId="0E7DD8A0">
                <v:shape id="_x0000_i2573" type="#_x0000_t75" style="width:11.25pt;height:12.75pt" o:ole="">
                  <v:imagedata r:id="rId3111" o:title=""/>
                </v:shape>
                <o:OLEObject Type="Embed" ProgID="Equation.DSMT4" ShapeID="_x0000_i2573" DrawAspect="Content" ObjectID="_1690173874" r:id="rId31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hình chữ nhật biết một đỉnh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</w:rPr>
              <w:object w:dxaOrig="855" w:dyaOrig="435" w14:anchorId="0CEC2501">
                <v:shape id="_x0000_i2574" type="#_x0000_t75" style="width:42pt;height:22.5pt" o:ole="">
                  <v:imagedata r:id="rId3113" o:title=""/>
                </v:shape>
                <o:OLEObject Type="Embed" ProgID="Equation.DSMT4" ShapeID="_x0000_i2574" DrawAspect="Content" ObjectID="_1690173875" r:id="rId31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phương trình của hai cạnh là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75" w14:anchorId="5A5457A7">
                <v:shape id="_x0000_i2575" type="#_x0000_t75" style="width:12.75pt;height:18.75pt" o:ole="">
                  <v:imagedata r:id="rId3115" o:title=""/>
                </v:shape>
                <o:OLEObject Type="Embed" ProgID="Equation.DSMT4" ShapeID="_x0000_i2575" DrawAspect="Content" ObjectID="_1690173876" r:id="rId31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70B375A9">
                <v:shape id="_x0000_i2576" type="#_x0000_t75" style="width:60.75pt;height:16.5pt" o:ole="">
                  <v:imagedata r:id="rId3117" o:title=""/>
                </v:shape>
                <o:OLEObject Type="Embed" ProgID="Equation.DSMT4" ShapeID="_x0000_i2576" DrawAspect="Content" ObjectID="_1690173877" r:id="rId31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75" w14:anchorId="2FB5C5FD">
                <v:shape id="_x0000_i2577" type="#_x0000_t75" style="width:13.5pt;height:18.75pt" o:ole="">
                  <v:imagedata r:id="rId3119" o:title=""/>
                </v:shape>
                <o:OLEObject Type="Embed" ProgID="Equation.DSMT4" ShapeID="_x0000_i2577" DrawAspect="Content" ObjectID="_1690173878" r:id="rId31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6B793C78">
                <v:shape id="_x0000_i2578" type="#_x0000_t75" style="width:60.75pt;height:16.5pt" o:ole="">
                  <v:imagedata r:id="rId3121" o:title=""/>
                </v:shape>
                <o:OLEObject Type="Embed" ProgID="Equation.DSMT4" ShapeID="_x0000_i2578" DrawAspect="Content" ObjectID="_1690173879" r:id="rId31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97"/>
          </w:p>
          <w:p w14:paraId="265E67E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98" w:name="c31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345" w14:anchorId="2511C553">
                <v:shape id="_x0000_i2579" type="#_x0000_t75" style="width:30pt;height:17.25pt" o:ole="">
                  <v:imagedata r:id="rId3123" o:title=""/>
                </v:shape>
                <o:OLEObject Type="Embed" ProgID="Equation.DSMT4" ShapeID="_x0000_i2579" DrawAspect="Content" ObjectID="_1690173880" r:id="rId31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9" w:name="c31b"/>
            <w:bookmarkEnd w:id="19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495" w:dyaOrig="345" w14:anchorId="35CBD333">
                <v:shape id="_x0000_i2580" type="#_x0000_t75" style="width:24.75pt;height:17.25pt" o:ole="">
                  <v:imagedata r:id="rId3125" o:title=""/>
                </v:shape>
                <o:OLEObject Type="Embed" ProgID="Equation.DSMT4" ShapeID="_x0000_i2580" DrawAspect="Content" ObjectID="_1690173881" r:id="rId312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00" w:name="c31c"/>
            <w:bookmarkEnd w:id="19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285" w:dyaOrig="270" w14:anchorId="67722165">
                <v:shape id="_x0000_i2581" type="#_x0000_t75" style="width:13.5pt;height:13.5pt" o:ole="">
                  <v:imagedata r:id="rId3127" o:title=""/>
                </v:shape>
                <o:OLEObject Type="Embed" ProgID="Equation.DSMT4" ShapeID="_x0000_i2581" DrawAspect="Content" ObjectID="_1690173882" r:id="rId312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01" w:name="c31d"/>
            <w:bookmarkEnd w:id="20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315" w:dyaOrig="255" w14:anchorId="2077FFAD">
                <v:shape id="_x0000_i2582" type="#_x0000_t75" style="width:16.5pt;height:12.75pt" o:ole="">
                  <v:imagedata r:id="rId3129" o:title=""/>
                </v:shape>
                <o:OLEObject Type="Embed" ProgID="Equation.DSMT4" ShapeID="_x0000_i2582" DrawAspect="Content" ObjectID="_1690173883" r:id="rId313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01"/>
          <w:p w14:paraId="0EC5D53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691DBA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736807C" w14:textId="77777777" w:rsidTr="009A5569">
        <w:tc>
          <w:tcPr>
            <w:tcW w:w="7926" w:type="dxa"/>
            <w:shd w:val="clear" w:color="auto" w:fill="auto"/>
          </w:tcPr>
          <w:p w14:paraId="1FB9098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02" w:name="c32q"/>
            <w:bookmarkEnd w:id="20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32:</w:t>
            </w:r>
            <w:bookmarkStart w:id="203" w:name="c32"/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00" w:dyaOrig="360" w14:anchorId="36985D79">
                <v:shape id="_x0000_i2583" type="#_x0000_t75" style="width:90.75pt;height:18.75pt" o:ole="">
                  <v:imagedata r:id="rId3131" o:title=""/>
                </v:shape>
                <o:OLEObject Type="Embed" ProgID="Equation.DSMT4" ShapeID="_x0000_i2583" DrawAspect="Content" ObjectID="_1690173884" r:id="rId31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00" w:dyaOrig="360" w14:anchorId="0E46CBB1">
                <v:shape id="_x0000_i2584" type="#_x0000_t75" style="width:90.75pt;height:18.75pt" o:ole="">
                  <v:imagedata r:id="rId3133" o:title=""/>
                </v:shape>
                <o:OLEObject Type="Embed" ProgID="Equation.DSMT4" ShapeID="_x0000_i2584" DrawAspect="Content" ObjectID="_1690173885" r:id="rId31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Số đo góc giữa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4D010BE2">
                <v:shape id="_x0000_i2585" type="#_x0000_t75" style="width:13.5pt;height:18.75pt" o:ole="">
                  <v:imagedata r:id="rId3135" o:title=""/>
                </v:shape>
                <o:OLEObject Type="Embed" ProgID="Equation.DSMT4" ShapeID="_x0000_i2585" DrawAspect="Content" ObjectID="_1690173886" r:id="rId31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3C31BAFD">
                <v:shape id="_x0000_i2586" type="#_x0000_t75" style="width:13.5pt;height:18.75pt" o:ole="">
                  <v:imagedata r:id="rId3137" o:title=""/>
                </v:shape>
                <o:OLEObject Type="Embed" ProgID="Equation.DSMT4" ShapeID="_x0000_i2586" DrawAspect="Content" ObjectID="_1690173887" r:id="rId3138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203"/>
          </w:p>
          <w:p w14:paraId="18AFE32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04" w:name="c3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450" w:dyaOrig="615" w14:anchorId="5ADF463D">
                <v:shape id="_x0000_i2587" type="#_x0000_t75" style="width:22.5pt;height:30.75pt" o:ole="">
                  <v:imagedata r:id="rId3139" o:title=""/>
                </v:shape>
                <o:OLEObject Type="Embed" ProgID="Equation.DSMT4" ShapeID="_x0000_i2587" DrawAspect="Content" ObjectID="_1690173888" r:id="rId31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5" w:name="c32b"/>
            <w:bookmarkEnd w:id="20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55" w:dyaOrig="615" w14:anchorId="42967331">
                <v:shape id="_x0000_i2588" type="#_x0000_t75" style="width:12.75pt;height:30.75pt" o:ole="">
                  <v:imagedata r:id="rId3141" o:title=""/>
                </v:shape>
                <o:OLEObject Type="Embed" ProgID="Equation.DSMT4" ShapeID="_x0000_i2588" DrawAspect="Content" ObjectID="_1690173889" r:id="rId31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6" w:name="c32c"/>
            <w:bookmarkEnd w:id="20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390" w:dyaOrig="615" w14:anchorId="20CE0142">
                <v:shape id="_x0000_i2589" type="#_x0000_t75" style="width:19.5pt;height:30.75pt" o:ole="">
                  <v:imagedata r:id="rId3143" o:title=""/>
                </v:shape>
                <o:OLEObject Type="Embed" ProgID="Equation.DSMT4" ShapeID="_x0000_i2589" DrawAspect="Content" ObjectID="_1690173890" r:id="rId31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7" w:name="c32d"/>
            <w:bookmarkEnd w:id="20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55" w:dyaOrig="615" w14:anchorId="1A130E61">
                <v:shape id="_x0000_i2590" type="#_x0000_t75" style="width:12.75pt;height:30.75pt" o:ole="">
                  <v:imagedata r:id="rId3145" o:title=""/>
                </v:shape>
                <o:OLEObject Type="Embed" ProgID="Equation.DSMT4" ShapeID="_x0000_i2590" DrawAspect="Content" ObjectID="_1690173891" r:id="rId31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07"/>
          <w:p w14:paraId="2EAA17D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61C10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E87792D" w14:textId="77777777" w:rsidTr="009A5569">
        <w:tc>
          <w:tcPr>
            <w:tcW w:w="7926" w:type="dxa"/>
            <w:shd w:val="clear" w:color="auto" w:fill="auto"/>
          </w:tcPr>
          <w:p w14:paraId="20EBDA3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08" w:name="c33q"/>
            <w:bookmarkEnd w:id="20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33:</w:t>
            </w:r>
            <w:bookmarkStart w:id="209" w:name="c33"/>
            <w:r w:rsidRPr="007C1EE8">
              <w:rPr>
                <w:rFonts w:ascii="Chu Van An" w:hAnsi="Chu Van An" w:cs="Chu Van An"/>
                <w:color w:val="000000"/>
                <w:szCs w:val="22"/>
              </w:rPr>
              <w:t>Tính côsin của góc gữa hai đường thẳng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90" w:dyaOrig="315" w14:anchorId="681B6B10">
                <v:shape id="_x0000_i2591" type="#_x0000_t75" style="width:79.5pt;height:16.5pt" o:ole="">
                  <v:imagedata r:id="rId3147" o:title=""/>
                </v:shape>
                <o:OLEObject Type="Embed" ProgID="Equation.DSMT4" ShapeID="_x0000_i2591" DrawAspect="Content" ObjectID="_1690173892" r:id="rId314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80" w:dyaOrig="315" w14:anchorId="7EE73E1E">
                <v:shape id="_x0000_i2592" type="#_x0000_t75" style="width:83.25pt;height:16.5pt" o:ole="">
                  <v:imagedata r:id="rId3149" o:title=""/>
                </v:shape>
                <o:OLEObject Type="Embed" ProgID="Equation.DSMT4" ShapeID="_x0000_i2592" DrawAspect="Content" ObjectID="_1690173893" r:id="rId31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09"/>
          </w:p>
          <w:p w14:paraId="131EEFD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10" w:name="c3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90" w14:anchorId="08470807">
                <v:shape id="_x0000_i2593" type="#_x0000_t75" style="width:19.5pt;height:34.5pt" o:ole="">
                  <v:imagedata r:id="rId3151" o:title=""/>
                </v:shape>
                <o:OLEObject Type="Embed" ProgID="Equation.DSMT4" ShapeID="_x0000_i2593" DrawAspect="Content" ObjectID="_1690173894" r:id="rId315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1" w:name="c33b"/>
            <w:bookmarkEnd w:id="21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85" w:dyaOrig="690" w14:anchorId="280BA33A">
                <v:shape id="_x0000_i2594" type="#_x0000_t75" style="width:30pt;height:34.5pt" o:ole="">
                  <v:imagedata r:id="rId3153" o:title=""/>
                </v:shape>
                <o:OLEObject Type="Embed" ProgID="Equation.DSMT4" ShapeID="_x0000_i2594" DrawAspect="Content" ObjectID="_1690173895" r:id="rId31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2" w:name="c33c"/>
            <w:bookmarkEnd w:id="21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90" w14:anchorId="6181A1C3">
                <v:shape id="_x0000_i2595" type="#_x0000_t75" style="width:19.5pt;height:34.5pt" o:ole="">
                  <v:imagedata r:id="rId3155" o:title=""/>
                </v:shape>
                <o:OLEObject Type="Embed" ProgID="Equation.DSMT4" ShapeID="_x0000_i2595" DrawAspect="Content" ObjectID="_1690173896" r:id="rId31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3" w:name="c33d"/>
            <w:bookmarkEnd w:id="21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85" w:dyaOrig="690" w14:anchorId="4527B0CC">
                <v:shape id="_x0000_i2596" type="#_x0000_t75" style="width:30pt;height:34.5pt" o:ole="">
                  <v:imagedata r:id="rId3157" o:title=""/>
                </v:shape>
                <o:OLEObject Type="Embed" ProgID="Equation.DSMT4" ShapeID="_x0000_i2596" DrawAspect="Content" ObjectID="_1690173897" r:id="rId31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13"/>
          <w:p w14:paraId="24E38A4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83CC61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7314E4E" w14:textId="77777777" w:rsidTr="009A5569">
        <w:tc>
          <w:tcPr>
            <w:tcW w:w="7926" w:type="dxa"/>
            <w:shd w:val="clear" w:color="auto" w:fill="auto"/>
          </w:tcPr>
          <w:p w14:paraId="0E40AEF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14" w:name="c34q"/>
            <w:bookmarkEnd w:id="21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34:</w:t>
            </w:r>
            <w:bookmarkStart w:id="215" w:name="c34"/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nl-NL"/>
              </w:rPr>
              <w:object w:dxaOrig="1710" w:dyaOrig="375" w14:anchorId="1EB65EB9">
                <v:shape id="_x0000_i2597" type="#_x0000_t75" style="width:85.5pt;height:18.75pt" o:ole="">
                  <v:imagedata r:id="rId3159" o:title=""/>
                </v:shape>
                <o:OLEObject Type="Embed" ProgID="Equation.DSMT4" ShapeID="_x0000_i2597" DrawAspect="Content" ObjectID="_1690173898" r:id="rId31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  <w:lang w:val="nl-NL"/>
              </w:rPr>
              <w:object w:dxaOrig="1455" w:dyaOrig="720" w14:anchorId="555CA62A">
                <v:shape id="_x0000_i2598" type="#_x0000_t75" style="width:73.5pt;height:36pt" o:ole="">
                  <v:imagedata r:id="rId3161" o:title=""/>
                </v:shape>
                <o:OLEObject Type="Embed" ProgID="Equation.DSMT4" ShapeID="_x0000_i2598" DrawAspect="Content" ObjectID="_1690173899" r:id="rId31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>. Giá trị cosin của góc tạo bởi hai đường thẳng đã cho bằng</w:t>
            </w:r>
            <w:bookmarkEnd w:id="215"/>
          </w:p>
          <w:p w14:paraId="6285A1C8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216" w:name="c3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10" w:dyaOrig="660" w14:anchorId="5E5F739F">
                <v:shape id="_x0000_i2599" type="#_x0000_t75" style="width:24.75pt;height:32.25pt" o:ole="">
                  <v:imagedata r:id="rId3163" o:title=""/>
                </v:shape>
                <o:OLEObject Type="Embed" ProgID="Equation.DSMT4" ShapeID="_x0000_i2599" DrawAspect="Content" ObjectID="_1690173900" r:id="rId316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7" w:name="c34b"/>
            <w:bookmarkEnd w:id="21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60" w14:anchorId="0EE376DA">
                <v:shape id="_x0000_i2600" type="#_x0000_t75" style="width:19.5pt;height:32.25pt" o:ole="">
                  <v:imagedata r:id="rId3165" o:title=""/>
                </v:shape>
                <o:OLEObject Type="Embed" ProgID="Equation.DSMT4" ShapeID="_x0000_i2600" DrawAspect="Content" ObjectID="_1690173901" r:id="rId316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8" w:name="c34c"/>
            <w:bookmarkEnd w:id="21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90" w:dyaOrig="660" w14:anchorId="475345BD">
                <v:shape id="_x0000_i2601" type="#_x0000_t75" style="width:34.5pt;height:32.25pt" o:ole="">
                  <v:imagedata r:id="rId3167" o:title=""/>
                </v:shape>
                <o:OLEObject Type="Embed" ProgID="Equation.DSMT4" ShapeID="_x0000_i2601" DrawAspect="Content" ObjectID="_1690173902" r:id="rId316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9" w:name="c34d"/>
            <w:bookmarkEnd w:id="2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60" w14:anchorId="60A73482">
                <v:shape id="_x0000_i2602" type="#_x0000_t75" style="width:21pt;height:32.25pt" o:ole="">
                  <v:imagedata r:id="rId3169" o:title=""/>
                </v:shape>
                <o:OLEObject Type="Embed" ProgID="Equation.DSMT4" ShapeID="_x0000_i2602" DrawAspect="Content" ObjectID="_1690173903" r:id="rId317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bookmarkEnd w:id="219"/>
          <w:p w14:paraId="3B9C644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9BEC8F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6058E22" w14:textId="77777777" w:rsidTr="009A5569">
        <w:tc>
          <w:tcPr>
            <w:tcW w:w="7926" w:type="dxa"/>
            <w:shd w:val="clear" w:color="auto" w:fill="auto"/>
          </w:tcPr>
          <w:p w14:paraId="2995C96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20" w:name="c35q"/>
            <w:bookmarkEnd w:id="22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35:</w:t>
            </w:r>
            <w:bookmarkStart w:id="221" w:name="c35"/>
            <w:r w:rsidRPr="007C1EE8">
              <w:rPr>
                <w:rFonts w:ascii="Chu Van An" w:hAnsi="Chu Van An" w:cs="Chu Van An"/>
                <w:szCs w:val="22"/>
              </w:rPr>
              <w:t xml:space="preserve">Tính cosin của góc giữa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95" w:dyaOrig="390" w14:anchorId="099638B2">
                <v:shape id="_x0000_i2603" type="#_x0000_t75" style="width:99pt;height:19.5pt" o:ole="">
                  <v:imagedata r:id="rId3171" o:title=""/>
                </v:shape>
                <o:OLEObject Type="Embed" ProgID="Equation.DSMT4" ShapeID="_x0000_i2603" DrawAspect="Content" ObjectID="_1690173904" r:id="rId31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90" w14:anchorId="6309B37E">
                <v:shape id="_x0000_i2604" type="#_x0000_t75" style="width:96.75pt;height:19.5pt" o:ole="">
                  <v:imagedata r:id="rId3173" o:title=""/>
                </v:shape>
                <o:OLEObject Type="Embed" ProgID="Equation.DSMT4" ShapeID="_x0000_i2604" DrawAspect="Content" ObjectID="_1690173905" r:id="rId31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21"/>
          </w:p>
          <w:p w14:paraId="725C175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22" w:name="c3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8"/>
                <w:szCs w:val="22"/>
              </w:rPr>
              <w:object w:dxaOrig="480" w:dyaOrig="360" w14:anchorId="0637D6C6">
                <v:shape id="_x0000_i2605" type="#_x0000_t75" style="width:24.75pt;height:18.75pt" o:ole="">
                  <v:imagedata r:id="rId3175" o:title=""/>
                </v:shape>
                <o:OLEObject Type="Embed" ProgID="Equation.DSMT4" ShapeID="_x0000_i2605" DrawAspect="Content" ObjectID="_1690173906" r:id="rId31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3" w:name="c35b"/>
            <w:bookmarkEnd w:id="22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330" w:dyaOrig="615" w14:anchorId="27370FEC">
                <v:shape id="_x0000_i2606" type="#_x0000_t75" style="width:16.5pt;height:30.75pt" o:ole="">
                  <v:imagedata r:id="rId3177" o:title=""/>
                </v:shape>
                <o:OLEObject Type="Embed" ProgID="Equation.DSMT4" ShapeID="_x0000_i2606" DrawAspect="Content" ObjectID="_1690173907" r:id="rId31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4" w:name="c35c"/>
            <w:bookmarkEnd w:id="22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330" w:dyaOrig="615" w14:anchorId="066A87BC">
                <v:shape id="_x0000_i2607" type="#_x0000_t75" style="width:16.5pt;height:30.75pt" o:ole="">
                  <v:imagedata r:id="rId3179" o:title=""/>
                </v:shape>
                <o:OLEObject Type="Embed" ProgID="Equation.DSMT4" ShapeID="_x0000_i2607" DrawAspect="Content" ObjectID="_1690173908" r:id="rId31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5" w:name="c35d"/>
            <w:bookmarkEnd w:id="22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510" w:dyaOrig="645" w14:anchorId="3FE5F736">
                <v:shape id="_x0000_i2608" type="#_x0000_t75" style="width:24.75pt;height:32.25pt" o:ole="">
                  <v:imagedata r:id="rId3181" o:title=""/>
                </v:shape>
                <o:OLEObject Type="Embed" ProgID="Equation.DSMT4" ShapeID="_x0000_i2608" DrawAspect="Content" ObjectID="_1690173909" r:id="rId31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25"/>
          <w:p w14:paraId="51F80A7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3B586E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8287248" w14:textId="77777777" w:rsidTr="009A5569">
        <w:tc>
          <w:tcPr>
            <w:tcW w:w="7926" w:type="dxa"/>
            <w:shd w:val="clear" w:color="auto" w:fill="auto"/>
          </w:tcPr>
          <w:p w14:paraId="2E2A810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26" w:name="c36q"/>
            <w:bookmarkEnd w:id="22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36:</w:t>
            </w:r>
            <w:bookmarkStart w:id="227" w:name="c36"/>
            <w:r w:rsidRPr="007C1EE8">
              <w:rPr>
                <w:rFonts w:ascii="Chu Van An" w:hAnsi="Chu Van An" w:cs="Chu Van An"/>
                <w:szCs w:val="22"/>
              </w:rPr>
              <w:t xml:space="preserve">Tìm côsin của góc giữa hai đường thẳng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680" w:dyaOrig="360" w14:anchorId="7449AA21">
                <v:shape id="_x0000_i2609" type="#_x0000_t75" style="width:83.25pt;height:18.75pt" o:ole="">
                  <v:imagedata r:id="rId3183" o:title=""/>
                </v:shape>
                <o:OLEObject Type="Embed" ProgID="Equation.DSMT4" ShapeID="_x0000_i2609" DrawAspect="Content" ObjectID="_1690173910" r:id="rId31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365" w:dyaOrig="720" w14:anchorId="4910BA2F">
                <v:shape id="_x0000_i2610" type="#_x0000_t75" style="width:68.25pt;height:36pt" o:ole="">
                  <v:imagedata r:id="rId3185" o:title=""/>
                </v:shape>
                <o:OLEObject Type="Embed" ProgID="Equation.DSMT4" ShapeID="_x0000_i2610" DrawAspect="Content" ObjectID="_1690173911" r:id="rId31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27"/>
          </w:p>
          <w:p w14:paraId="2FA39DE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28" w:name="c3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495" w:dyaOrig="660" w14:anchorId="21C38334">
                <v:shape id="_x0000_i2611" type="#_x0000_t75" style="width:24.75pt;height:32.25pt" o:ole="">
                  <v:imagedata r:id="rId3187" o:title=""/>
                </v:shape>
                <o:OLEObject Type="Embed" ProgID="Equation.DSMT4" ShapeID="_x0000_i2611" DrawAspect="Content" ObjectID="_1690173912" r:id="rId318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9" w:name="c36b"/>
            <w:bookmarkEnd w:id="22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315" w:dyaOrig="615" w14:anchorId="648D2B78">
                <v:shape id="_x0000_i2612" type="#_x0000_t75" style="width:16.5pt;height:30.75pt" o:ole="">
                  <v:imagedata r:id="rId3189" o:title=""/>
                </v:shape>
                <o:OLEObject Type="Embed" ProgID="Equation.DSMT4" ShapeID="_x0000_i2612" DrawAspect="Content" ObjectID="_1690173913" r:id="rId31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30" w:name="c36c"/>
            <w:bookmarkEnd w:id="22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10" w:dyaOrig="615" w14:anchorId="16C982AC">
                <v:shape id="_x0000_i2613" type="#_x0000_t75" style="width:11.25pt;height:30.75pt" o:ole="">
                  <v:imagedata r:id="rId3191" o:title=""/>
                </v:shape>
                <o:OLEObject Type="Embed" ProgID="Equation.DSMT4" ShapeID="_x0000_i2613" DrawAspect="Content" ObjectID="_1690173914" r:id="rId31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31" w:name="c36d"/>
            <w:bookmarkEnd w:id="23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615" w:dyaOrig="660" w14:anchorId="4BA6BF6C">
                <v:shape id="_x0000_i2614" type="#_x0000_t75" style="width:30.75pt;height:32.25pt" o:ole="">
                  <v:imagedata r:id="rId3193" o:title=""/>
                </v:shape>
                <o:OLEObject Type="Embed" ProgID="Equation.DSMT4" ShapeID="_x0000_i2614" DrawAspect="Content" ObjectID="_1690173915" r:id="rId31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31"/>
          <w:p w14:paraId="32ECF2D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72D191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F2E3EF6" w14:textId="77777777" w:rsidTr="009A5569">
        <w:tc>
          <w:tcPr>
            <w:tcW w:w="7926" w:type="dxa"/>
            <w:shd w:val="clear" w:color="auto" w:fill="auto"/>
          </w:tcPr>
          <w:p w14:paraId="32B4EF5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232" w:name="c37q"/>
            <w:bookmarkEnd w:id="23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37:</w:t>
            </w:r>
            <w:bookmarkStart w:id="233" w:name="c37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Trong mặt phẳng với hệ trục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30" w14:anchorId="570A8240">
                <v:shape id="_x0000_i2615" type="#_x0000_t75" style="width:23.25pt;height:16.5pt" o:ole="">
                  <v:imagedata r:id="rId3195" o:title=""/>
                </v:shape>
                <o:OLEObject Type="Embed" ProgID="Equation.DSMT4" ShapeID="_x0000_i2615" DrawAspect="Content" ObjectID="_1690173916" r:id="rId319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tính góc giữa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75" w14:anchorId="4933C04B">
                <v:shape id="_x0000_i2616" type="#_x0000_t75" style="width:73.5pt;height:18.75pt" o:ole="">
                  <v:imagedata r:id="rId3197" o:title=""/>
                </v:shape>
                <o:OLEObject Type="Embed" ProgID="Equation.DSMT4" ShapeID="_x0000_i2616" DrawAspect="Content" ObjectID="_1690173917" r:id="rId319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trục hoành.</w:t>
            </w:r>
            <w:bookmarkEnd w:id="233"/>
          </w:p>
          <w:p w14:paraId="624F1633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bookmarkStart w:id="234" w:name="c37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95" w:dyaOrig="285" w14:anchorId="6164DE6D">
                <v:shape id="_x0000_i2617" type="#_x0000_t75" style="width:24.75pt;height:13.5pt" o:ole="">
                  <v:imagedata r:id="rId3199" o:title=""/>
                </v:shape>
                <o:OLEObject Type="Embed" ProgID="Equation.DSMT4" ShapeID="_x0000_i2617" DrawAspect="Content" ObjectID="_1690173918" r:id="rId3200"/>
              </w:object>
            </w:r>
            <w:bookmarkStart w:id="235" w:name="c37b"/>
            <w:bookmarkEnd w:id="23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05" w:dyaOrig="285" w14:anchorId="75B5EBFD">
                <v:shape id="_x0000_i2618" type="#_x0000_t75" style="width:19.5pt;height:13.5pt" o:ole="">
                  <v:imagedata r:id="rId3201" o:title=""/>
                </v:shape>
                <o:OLEObject Type="Embed" ProgID="Equation.DSMT4" ShapeID="_x0000_i2618" DrawAspect="Content" ObjectID="_1690173919" r:id="rId320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36" w:name="c37c"/>
            <w:bookmarkEnd w:id="235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95" w:dyaOrig="285" w14:anchorId="5F2B346E">
                <v:shape id="_x0000_i2619" type="#_x0000_t75" style="width:24.75pt;height:13.5pt" o:ole="">
                  <v:imagedata r:id="rId3203" o:title=""/>
                </v:shape>
                <o:OLEObject Type="Embed" ProgID="Equation.DSMT4" ShapeID="_x0000_i2619" DrawAspect="Content" ObjectID="_1690173920" r:id="rId320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37" w:name="c37d"/>
            <w:bookmarkEnd w:id="236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05" w:dyaOrig="285" w14:anchorId="178752FB">
                <v:shape id="_x0000_i2620" type="#_x0000_t75" style="width:19.5pt;height:13.5pt" o:ole="">
                  <v:imagedata r:id="rId3205" o:title=""/>
                </v:shape>
                <o:OLEObject Type="Embed" ProgID="Equation.DSMT4" ShapeID="_x0000_i2620" DrawAspect="Content" ObjectID="_1690173921" r:id="rId320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237"/>
          <w:p w14:paraId="0F139FD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EE696A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76EE2B0" w14:textId="77777777" w:rsidTr="009A5569">
        <w:tc>
          <w:tcPr>
            <w:tcW w:w="7926" w:type="dxa"/>
            <w:shd w:val="clear" w:color="auto" w:fill="auto"/>
          </w:tcPr>
          <w:p w14:paraId="5C32497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238" w:name="c38q"/>
            <w:bookmarkEnd w:id="23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38:</w:t>
            </w:r>
            <w:bookmarkStart w:id="239" w:name="c38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Tính góc giữa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55" w:dyaOrig="360" w14:anchorId="3D8713B1">
                <v:shape id="_x0000_i2621" type="#_x0000_t75" style="width:88.5pt;height:18.75pt" o:ole="">
                  <v:imagedata r:id="rId3207" o:title=""/>
                </v:shape>
                <o:OLEObject Type="Embed" ProgID="Equation.DSMT4" ShapeID="_x0000_i2621" DrawAspect="Content" ObjectID="_1690173922" r:id="rId320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65" w:dyaOrig="360" w14:anchorId="020B4319">
                <v:shape id="_x0000_i2622" type="#_x0000_t75" style="width:83.25pt;height:18.75pt" o:ole="">
                  <v:imagedata r:id="rId3209" o:title=""/>
                </v:shape>
                <o:OLEObject Type="Embed" ProgID="Equation.DSMT4" ShapeID="_x0000_i2622" DrawAspect="Content" ObjectID="_1690173923" r:id="rId321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End w:id="239"/>
          </w:p>
          <w:p w14:paraId="103A56C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240" w:name="c38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0519C8BD">
                <v:shape id="_x0000_i2623" type="#_x0000_t75" style="width:18.75pt;height:16.5pt" o:ole="">
                  <v:imagedata r:id="rId3211" o:title=""/>
                </v:shape>
                <o:OLEObject Type="Embed" ProgID="Equation.DSMT4" ShapeID="_x0000_i2623" DrawAspect="Content" ObjectID="_1690173924" r:id="rId321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1" w:name="c38b"/>
            <w:bookmarkEnd w:id="24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4936A60C">
                <v:shape id="_x0000_i2624" type="#_x0000_t75" style="width:18.75pt;height:16.5pt" o:ole="">
                  <v:imagedata r:id="rId3213" o:title=""/>
                </v:shape>
                <o:OLEObject Type="Embed" ProgID="Equation.DSMT4" ShapeID="_x0000_i2624" DrawAspect="Content" ObjectID="_1690173925" r:id="rId321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2" w:name="c38c"/>
            <w:bookmarkEnd w:id="241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15" w14:anchorId="508CEB59">
                <v:shape id="_x0000_i2625" type="#_x0000_t75" style="width:12.75pt;height:16.5pt" o:ole="">
                  <v:imagedata r:id="rId3215" o:title=""/>
                </v:shape>
                <o:OLEObject Type="Embed" ProgID="Equation.DSMT4" ShapeID="_x0000_i2625" DrawAspect="Content" ObjectID="_1690173926" r:id="rId321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3" w:name="c38d"/>
            <w:bookmarkEnd w:id="24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492D8D73">
                <v:shape id="_x0000_i2626" type="#_x0000_t75" style="width:18.75pt;height:16.5pt" o:ole="">
                  <v:imagedata r:id="rId3217" o:title=""/>
                </v:shape>
                <o:OLEObject Type="Embed" ProgID="Equation.DSMT4" ShapeID="_x0000_i2626" DrawAspect="Content" ObjectID="_1690173927" r:id="rId321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243"/>
          <w:p w14:paraId="292072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CD2A0C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E309351" w14:textId="77777777" w:rsidTr="009A5569">
        <w:tc>
          <w:tcPr>
            <w:tcW w:w="7926" w:type="dxa"/>
            <w:shd w:val="clear" w:color="auto" w:fill="auto"/>
          </w:tcPr>
          <w:p w14:paraId="13FB3F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44" w:name="c39q"/>
            <w:bookmarkEnd w:id="24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39:</w:t>
            </w:r>
            <w:bookmarkStart w:id="245" w:name="c39"/>
            <w:r w:rsidRPr="007C1EE8">
              <w:rPr>
                <w:rFonts w:ascii="Chu Van An" w:hAnsi="Chu Van An" w:cs="Chu Van An"/>
                <w:szCs w:val="22"/>
              </w:rPr>
              <w:t>Cho hai đường thẳng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20" w:dyaOrig="360" w14:anchorId="73983FA1">
                <v:shape id="_x0000_i2627" type="#_x0000_t75" style="width:81pt;height:18.75pt" o:ole="">
                  <v:imagedata r:id="rId3219" o:title=""/>
                </v:shape>
                <o:OLEObject Type="Embed" ProgID="Equation.DSMT4" ShapeID="_x0000_i2627" DrawAspect="Content" ObjectID="_1690173928" r:id="rId32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75" w:dyaOrig="360" w14:anchorId="32CDEEF0">
                <v:shape id="_x0000_i2628" type="#_x0000_t75" style="width:94.5pt;height:18.75pt" o:ole="">
                  <v:imagedata r:id="rId3221" o:title=""/>
                </v:shape>
                <o:OLEObject Type="Embed" ProgID="Equation.DSMT4" ShapeID="_x0000_i2628" DrawAspect="Content" ObjectID="_1690173929" r:id="rId32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 Góc tạo bởi đường thẳng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215432F3">
                <v:shape id="_x0000_i2629" type="#_x0000_t75" style="width:13.5pt;height:18.75pt" o:ole="">
                  <v:imagedata r:id="rId3223" o:title=""/>
                </v:shape>
                <o:OLEObject Type="Embed" ProgID="Equation.DSMT4" ShapeID="_x0000_i2629" DrawAspect="Content" ObjectID="_1690173930" r:id="rId3224"/>
              </w:object>
            </w:r>
            <w:r w:rsidRPr="007C1EE8">
              <w:rPr>
                <w:rFonts w:ascii="Chu Van An" w:hAnsi="Chu Van An" w:cs="Chu Van An"/>
                <w:szCs w:val="22"/>
              </w:rPr>
              <w:t>và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36334BE0">
                <v:shape id="_x0000_i2630" type="#_x0000_t75" style="width:13.5pt;height:18.75pt" o:ole="">
                  <v:imagedata r:id="rId3225" o:title=""/>
                </v:shape>
                <o:OLEObject Type="Embed" ProgID="Equation.DSMT4" ShapeID="_x0000_i2630" DrawAspect="Content" ObjectID="_1690173931" r:id="rId3226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 (chọn kết quả gần đúng nhất)</w:t>
            </w:r>
            <w:bookmarkEnd w:id="245"/>
          </w:p>
          <w:p w14:paraId="28B06EA9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46" w:name="c3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68F2A1AC">
                <v:shape id="_x0000_i2631" type="#_x0000_t75" style="width:33.75pt;height:13.5pt" o:ole="">
                  <v:imagedata r:id="rId3227" o:title=""/>
                </v:shape>
                <o:OLEObject Type="Embed" ProgID="Equation.DSMT4" ShapeID="_x0000_i2631" DrawAspect="Content" ObjectID="_1690173932" r:id="rId32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7" w:name="c39b"/>
            <w:bookmarkEnd w:id="24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3F312065">
                <v:shape id="_x0000_i2632" type="#_x0000_t75" style="width:34.5pt;height:13.5pt" o:ole="">
                  <v:imagedata r:id="rId3229" o:title=""/>
                </v:shape>
                <o:OLEObject Type="Embed" ProgID="Equation.DSMT4" ShapeID="_x0000_i2632" DrawAspect="Content" ObjectID="_1690173933" r:id="rId32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8" w:name="c39c"/>
            <w:bookmarkEnd w:id="2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5AB4A585">
                <v:shape id="_x0000_i2633" type="#_x0000_t75" style="width:34.5pt;height:13.5pt" o:ole="">
                  <v:imagedata r:id="rId3231" o:title=""/>
                </v:shape>
                <o:OLEObject Type="Embed" ProgID="Equation.DSMT4" ShapeID="_x0000_i2633" DrawAspect="Content" ObjectID="_1690173934" r:id="rId323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9" w:name="c39d"/>
            <w:bookmarkEnd w:id="24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10" w:dyaOrig="285" w14:anchorId="5F3ECF8F">
                <v:shape id="_x0000_i2634" type="#_x0000_t75" style="width:39.75pt;height:13.5pt" o:ole="">
                  <v:imagedata r:id="rId3233" o:title=""/>
                </v:shape>
                <o:OLEObject Type="Embed" ProgID="Equation.DSMT4" ShapeID="_x0000_i2634" DrawAspect="Content" ObjectID="_1690173935" r:id="rId32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49"/>
          <w:p w14:paraId="1392154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647DE8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5019209" w14:textId="77777777" w:rsidTr="009A5569">
        <w:tc>
          <w:tcPr>
            <w:tcW w:w="7926" w:type="dxa"/>
            <w:shd w:val="clear" w:color="auto" w:fill="auto"/>
          </w:tcPr>
          <w:p w14:paraId="5890860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250" w:name="c40q"/>
            <w:bookmarkEnd w:id="25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40:</w:t>
            </w:r>
            <w:bookmarkStart w:id="251" w:name="c40"/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75" w:dyaOrig="360" w14:anchorId="07AD7E8A">
                <v:shape id="_x0000_i2635" type="#_x0000_t75" style="width:78pt;height:18.75pt" o:ole="">
                  <v:imagedata r:id="rId3235" o:title=""/>
                </v:shape>
                <o:OLEObject Type="Embed" ProgID="Equation.DSMT4" ShapeID="_x0000_i2635" DrawAspect="Content" ObjectID="_1690173936" r:id="rId3236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15" w:dyaOrig="360" w14:anchorId="25DC2297">
                <v:shape id="_x0000_i2636" type="#_x0000_t75" style="width:90.75pt;height:18.75pt" o:ole="">
                  <v:imagedata r:id="rId3237" o:title=""/>
                </v:shape>
                <o:OLEObject Type="Embed" ProgID="Equation.DSMT4" ShapeID="_x0000_i2636" DrawAspect="Content" ObjectID="_1690173937" r:id="rId3238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. Góc tạo bởi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0927C603">
                <v:shape id="_x0000_i2637" type="#_x0000_t75" style="width:12.75pt;height:18.75pt" o:ole="">
                  <v:imagedata r:id="rId3239" o:title=""/>
                </v:shape>
                <o:OLEObject Type="Embed" ProgID="Equation.DSMT4" ShapeID="_x0000_i2637" DrawAspect="Content" ObjectID="_1690173938" r:id="rId3240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55E41BAF">
                <v:shape id="_x0000_i2638" type="#_x0000_t75" style="width:13.5pt;height:18.75pt" o:ole="">
                  <v:imagedata r:id="rId3241" o:title=""/>
                </v:shape>
                <o:OLEObject Type="Embed" ProgID="Equation.DSMT4" ShapeID="_x0000_i2638" DrawAspect="Content" ObjectID="_1690173939" r:id="rId3242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là</w:t>
            </w:r>
            <w:bookmarkEnd w:id="251"/>
          </w:p>
          <w:p w14:paraId="3B73BC33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52" w:name="c40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2B06E410">
                <v:shape id="_x0000_i2639" type="#_x0000_t75" style="width:33.75pt;height:13.5pt" o:ole="">
                  <v:imagedata r:id="rId3243" o:title=""/>
                </v:shape>
                <o:OLEObject Type="Embed" ProgID="Equation.DSMT4" ShapeID="_x0000_i2639" DrawAspect="Content" ObjectID="_1690173940" r:id="rId32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3" w:name="c40b"/>
            <w:bookmarkEnd w:id="25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42680B56">
                <v:shape id="_x0000_i2640" type="#_x0000_t75" style="width:33.75pt;height:13.5pt" o:ole="">
                  <v:imagedata r:id="rId3245" o:title=""/>
                </v:shape>
                <o:OLEObject Type="Embed" ProgID="Equation.DSMT4" ShapeID="_x0000_i2640" DrawAspect="Content" ObjectID="_1690173941" r:id="rId32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4" w:name="c40c"/>
            <w:bookmarkEnd w:id="25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95" w:dyaOrig="285" w14:anchorId="2C87ADB2">
                <v:shape id="_x0000_i2641" type="#_x0000_t75" style="width:39.75pt;height:13.5pt" o:ole="">
                  <v:imagedata r:id="rId3247" o:title=""/>
                </v:shape>
                <o:OLEObject Type="Embed" ProgID="Equation.DSMT4" ShapeID="_x0000_i2641" DrawAspect="Content" ObjectID="_1690173942" r:id="rId32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5" w:name="c40d"/>
            <w:bookmarkEnd w:id="2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6C1F5C21">
                <v:shape id="_x0000_i2642" type="#_x0000_t75" style="width:33.75pt;height:13.5pt" o:ole="">
                  <v:imagedata r:id="rId3249" o:title=""/>
                </v:shape>
                <o:OLEObject Type="Embed" ProgID="Equation.DSMT4" ShapeID="_x0000_i2642" DrawAspect="Content" ObjectID="_1690173943" r:id="rId32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55"/>
          <w:p w14:paraId="6207C6B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F5E702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B06AFE3" w14:textId="77777777" w:rsidTr="009A5569">
        <w:tc>
          <w:tcPr>
            <w:tcW w:w="7926" w:type="dxa"/>
            <w:shd w:val="clear" w:color="auto" w:fill="auto"/>
          </w:tcPr>
          <w:p w14:paraId="684C4580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56" w:name="c41q"/>
            <w:bookmarkEnd w:id="25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41:</w:t>
            </w:r>
            <w:bookmarkStart w:id="257" w:name="c41"/>
            <w:r w:rsidRPr="007C1EE8">
              <w:rPr>
                <w:rFonts w:ascii="Chu Van An" w:hAnsi="Chu Van An" w:cs="Chu Van An"/>
                <w:szCs w:val="22"/>
              </w:rPr>
              <w:t xml:space="preserve">Tìm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255" w:dyaOrig="225" w14:anchorId="0A1E4F5C">
                <v:shape id="_x0000_i2643" type="#_x0000_t75" style="width:12.75pt;height:11.25pt" o:ole="">
                  <v:imagedata r:id="rId3251" o:title=""/>
                </v:shape>
                <o:OLEObject Type="Embed" ProgID="Equation.DSMT4" ShapeID="_x0000_i2643" DrawAspect="Content" ObjectID="_1690173944" r:id="rId32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hai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1905" w:dyaOrig="360" w14:anchorId="47D72927">
                <v:shape id="_x0000_i2644" type="#_x0000_t75" style="width:96pt;height:18.75pt" o:ole="">
                  <v:imagedata r:id="rId3253" o:title=""/>
                </v:shape>
                <o:OLEObject Type="Embed" ProgID="Equation.DSMT4" ShapeID="_x0000_i2644" DrawAspect="Content" ObjectID="_1690173945" r:id="rId32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1605" w:dyaOrig="720" w14:anchorId="2452A7DE">
                <v:shape id="_x0000_i2645" type="#_x0000_t75" style="width:81pt;height:36pt" o:ole="">
                  <v:imagedata r:id="rId3255" o:title=""/>
                </v:shape>
                <o:OLEObject Type="Embed" ProgID="Equation.DSMT4" ShapeID="_x0000_i2645" DrawAspect="Content" ObjectID="_1690173946" r:id="rId325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nhau.</w:t>
            </w:r>
            <w:bookmarkEnd w:id="257"/>
          </w:p>
          <w:p w14:paraId="51131E5C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258" w:name="c41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825" w:dyaOrig="615" w14:anchorId="11FEBC4E">
                <v:shape id="_x0000_i2646" type="#_x0000_t75" style="width:41.25pt;height:30.75pt" o:ole="">
                  <v:imagedata r:id="rId3257" o:title=""/>
                </v:shape>
                <o:OLEObject Type="Embed" ProgID="Equation.DSMT4" ShapeID="_x0000_i2646" DrawAspect="Content" ObjectID="_1690173947" r:id="rId32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59" w:name="c41b"/>
            <w:bookmarkEnd w:id="258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645" w:dyaOrig="615" w14:anchorId="748AA8D7">
                <v:shape id="_x0000_i2647" type="#_x0000_t75" style="width:32.25pt;height:30.75pt" o:ole="">
                  <v:imagedata r:id="rId3259" o:title=""/>
                </v:shape>
                <o:OLEObject Type="Embed" ProgID="Equation.DSMT4" ShapeID="_x0000_i2647" DrawAspect="Content" ObjectID="_1690173948" r:id="rId32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60" w:name="c41c"/>
            <w:bookmarkEnd w:id="25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645" w:dyaOrig="615" w14:anchorId="067C3C44">
                <v:shape id="_x0000_i2648" type="#_x0000_t75" style="width:32.25pt;height:30.75pt" o:ole="">
                  <v:imagedata r:id="rId3261" o:title=""/>
                </v:shape>
                <o:OLEObject Type="Embed" ProgID="Equation.DSMT4" ShapeID="_x0000_i2648" DrawAspect="Content" ObjectID="_1690173949" r:id="rId32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61" w:name="c41d"/>
            <w:bookmarkEnd w:id="26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810" w:dyaOrig="615" w14:anchorId="6720AF6D">
                <v:shape id="_x0000_i2649" type="#_x0000_t75" style="width:39.75pt;height:30.75pt" o:ole="">
                  <v:imagedata r:id="rId3263" o:title=""/>
                </v:shape>
                <o:OLEObject Type="Embed" ProgID="Equation.DSMT4" ShapeID="_x0000_i2649" DrawAspect="Content" ObjectID="_1690173950" r:id="rId32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61"/>
          <w:p w14:paraId="6580879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0EDF63D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07048A30" w14:textId="77777777" w:rsidTr="009A5569">
        <w:tc>
          <w:tcPr>
            <w:tcW w:w="7926" w:type="dxa"/>
            <w:shd w:val="clear" w:color="auto" w:fill="auto"/>
          </w:tcPr>
          <w:p w14:paraId="3A965D7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62" w:name="c42q"/>
            <w:bookmarkEnd w:id="26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42:</w:t>
            </w:r>
            <w:bookmarkStart w:id="263" w:name="c42"/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Đường thẳng đi qua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390" w14:anchorId="6BF6E7AC">
                <v:shape id="_x0000_i2650" type="#_x0000_t75" style="width:36pt;height:19.5pt" o:ole="">
                  <v:imagedata r:id="rId3265" o:title=""/>
                </v:shape>
                <o:OLEObject Type="Embed" ProgID="Equation.DSMT4" ShapeID="_x0000_i2650" DrawAspect="Content" ObjectID="_1690173951" r:id="rId326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và tạo với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50" w:dyaOrig="330" w14:anchorId="7A22B415">
                <v:shape id="_x0000_i2651" type="#_x0000_t75" style="width:83.25pt;height:16.5pt" o:ole="">
                  <v:imagedata r:id="rId3267" o:title=""/>
                </v:shape>
                <o:OLEObject Type="Embed" ProgID="Equation.DSMT4" ShapeID="_x0000_i2651" DrawAspect="Content" ObjectID="_1690173952" r:id="rId326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một góc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390" w:dyaOrig="330" w14:anchorId="20637A8C">
                <v:shape id="_x0000_i2652" type="#_x0000_t75" style="width:19.5pt;height:16.5pt" o:ole="">
                  <v:imagedata r:id="rId3269" o:title=""/>
                </v:shape>
                <o:OLEObject Type="Embed" ProgID="Equation.DSMT4" ShapeID="_x0000_i2652" DrawAspect="Content" ObjectID="_1690173953" r:id="rId327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có phương trình là</w:t>
            </w:r>
            <w:bookmarkEnd w:id="263"/>
          </w:p>
          <w:p w14:paraId="358BD14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64" w:name="c4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20" w:dyaOrig="330" w14:anchorId="23611C83">
                <v:shape id="_x0000_i2653" type="#_x0000_t75" style="width:81pt;height:16.5pt" o:ole="">
                  <v:imagedata r:id="rId3271" o:title=""/>
                </v:shape>
                <o:OLEObject Type="Embed" ProgID="Equation.DSMT4" ShapeID="_x0000_i2653" DrawAspect="Content" ObjectID="_1690173954" r:id="rId32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30" w14:anchorId="5F8F8449">
                <v:shape id="_x0000_i2654" type="#_x0000_t75" style="width:78pt;height:16.5pt" o:ole="">
                  <v:imagedata r:id="rId3273" o:title=""/>
                </v:shape>
                <o:OLEObject Type="Embed" ProgID="Equation.DSMT4" ShapeID="_x0000_i2654" DrawAspect="Content" ObjectID="_1690173955" r:id="rId32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E87C1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bookmarkStart w:id="265" w:name="c42b"/>
            <w:bookmarkEnd w:id="26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20" w:dyaOrig="330" w14:anchorId="1FD2D54A">
                <v:shape id="_x0000_i2655" type="#_x0000_t75" style="width:81pt;height:16.5pt" o:ole="">
                  <v:imagedata r:id="rId3275" o:title=""/>
                </v:shape>
                <o:OLEObject Type="Embed" ProgID="Equation.DSMT4" ShapeID="_x0000_i2655" DrawAspect="Content" ObjectID="_1690173956" r:id="rId32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25" w:dyaOrig="330" w14:anchorId="764D3984">
                <v:shape id="_x0000_i2656" type="#_x0000_t75" style="width:85.5pt;height:16.5pt" o:ole="">
                  <v:imagedata r:id="rId3277" o:title=""/>
                </v:shape>
                <o:OLEObject Type="Embed" ProgID="Equation.DSMT4" ShapeID="_x0000_i2656" DrawAspect="Content" ObjectID="_1690173957" r:id="rId32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ED5C6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66" w:name="c42c"/>
            <w:bookmarkEnd w:id="26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20" w:dyaOrig="330" w14:anchorId="0BA481A8">
                <v:shape id="_x0000_i2657" type="#_x0000_t75" style="width:81pt;height:16.5pt" o:ole="">
                  <v:imagedata r:id="rId3279" o:title=""/>
                </v:shape>
                <o:OLEObject Type="Embed" ProgID="Equation.DSMT4" ShapeID="_x0000_i2657" DrawAspect="Content" ObjectID="_1690173958" r:id="rId32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25" w:dyaOrig="330" w14:anchorId="410EB185">
                <v:shape id="_x0000_i2658" type="#_x0000_t75" style="width:85.5pt;height:16.5pt" o:ole="">
                  <v:imagedata r:id="rId3281" o:title=""/>
                </v:shape>
                <o:OLEObject Type="Embed" ProgID="Equation.DSMT4" ShapeID="_x0000_i2658" DrawAspect="Content" ObjectID="_1690173959" r:id="rId32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0FE409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bookmarkStart w:id="267" w:name="c42d"/>
            <w:bookmarkEnd w:id="26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25" w:dyaOrig="330" w14:anchorId="6BBD0A97">
                <v:shape id="_x0000_i2659" type="#_x0000_t75" style="width:85.5pt;height:16.5pt" o:ole="">
                  <v:imagedata r:id="rId3283" o:title=""/>
                </v:shape>
                <o:OLEObject Type="Embed" ProgID="Equation.DSMT4" ShapeID="_x0000_i2659" DrawAspect="Content" ObjectID="_1690173960" r:id="rId32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30" w14:anchorId="4E4C2370">
                <v:shape id="_x0000_i2660" type="#_x0000_t75" style="width:78pt;height:16.5pt" o:ole="">
                  <v:imagedata r:id="rId3285" o:title=""/>
                </v:shape>
                <o:OLEObject Type="Embed" ProgID="Equation.DSMT4" ShapeID="_x0000_i2660" DrawAspect="Content" ObjectID="_1690173961" r:id="rId32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67"/>
          <w:p w14:paraId="7500E00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D9E8FEF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C1ACFB7" w14:textId="77777777" w:rsidTr="009A5569">
        <w:tc>
          <w:tcPr>
            <w:tcW w:w="7926" w:type="dxa"/>
            <w:shd w:val="clear" w:color="auto" w:fill="auto"/>
          </w:tcPr>
          <w:p w14:paraId="5435F60E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68" w:name="c43q"/>
            <w:bookmarkEnd w:id="26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43:</w:t>
            </w:r>
            <w:bookmarkStart w:id="269" w:name="c43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với hệ trục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30" w14:anchorId="59F85EC5">
                <v:shape id="_x0000_i2661" type="#_x0000_t75" style="width:23.25pt;height:16.5pt" o:ole="">
                  <v:imagedata r:id="rId2331" o:title=""/>
                </v:shape>
                <o:OLEObject Type="Embed" ProgID="Equation.DSMT4" ShapeID="_x0000_i2661" DrawAspect="Content" ObjectID="_1690173962" r:id="rId32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2100" w:dyaOrig="405" w14:anchorId="285898AA">
                <v:shape id="_x0000_i2662" type="#_x0000_t75" style="width:104.25pt;height:19.5pt" o:ole="">
                  <v:imagedata r:id="rId2333" o:title=""/>
                </v:shape>
                <o:OLEObject Type="Embed" ProgID="Equation.DSMT4" ShapeID="_x0000_i2662" DrawAspect="Content" ObjectID="_1690173963" r:id="rId32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20" w:dyaOrig="405" w14:anchorId="69E57737">
                <v:shape id="_x0000_i2663" type="#_x0000_t75" style="width:21pt;height:19.5pt" o:ole="">
                  <v:imagedata r:id="rId3289" o:title=""/>
                </v:shape>
                <o:OLEObject Type="Embed" ProgID="Equation.DSMT4" ShapeID="_x0000_i2663" DrawAspect="Content" ObjectID="_1690173964" r:id="rId32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75" w:dyaOrig="405" w14:anchorId="231B616F">
                <v:shape id="_x0000_i2664" type="#_x0000_t75" style="width:48.75pt;height:19.5pt" o:ole="">
                  <v:imagedata r:id="rId3291" o:title=""/>
                </v:shape>
                <o:OLEObject Type="Embed" ProgID="Equation.DSMT4" ShapeID="_x0000_i2664" DrawAspect="Content" ObjectID="_1690173965" r:id="rId32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05" w:dyaOrig="405" w14:anchorId="6C759ABD">
                <v:shape id="_x0000_i2665" type="#_x0000_t75" style="width:19.5pt;height:19.5pt" o:ole="">
                  <v:imagedata r:id="rId3293" o:title=""/>
                </v:shape>
                <o:OLEObject Type="Embed" ProgID="Equation.DSMT4" ShapeID="_x0000_i2665" DrawAspect="Content" ObjectID="_1690173966" r:id="rId32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375" w:dyaOrig="330" w14:anchorId="76BE466F">
                <v:shape id="_x0000_i2666" type="#_x0000_t75" style="width:18.75pt;height:16.5pt" o:ole="">
                  <v:imagedata r:id="rId3295" o:title=""/>
                </v:shape>
                <o:OLEObject Type="Embed" ProgID="Equation.DSMT4" ShapeID="_x0000_i2666" DrawAspect="Content" ObjectID="_1690173967" r:id="rId32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25" w:dyaOrig="330" w14:anchorId="7CA1013D">
                <v:shape id="_x0000_i2667" type="#_x0000_t75" style="width:70.5pt;height:16.5pt" o:ole="">
                  <v:imagedata r:id="rId3297" o:title=""/>
                </v:shape>
                <o:OLEObject Type="Embed" ProgID="Equation.DSMT4" ShapeID="_x0000_i2667" DrawAspect="Content" ObjectID="_1690173968" r:id="rId32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trong đó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80" w:dyaOrig="330" w14:anchorId="47B9772C">
                <v:shape id="_x0000_i2668" type="#_x0000_t75" style="width:24.75pt;height:16.5pt" o:ole="">
                  <v:imagedata r:id="rId3299" o:title=""/>
                </v:shape>
                <o:OLEObject Type="Embed" ProgID="Equation.DSMT4" ShapeID="_x0000_i2668" DrawAspect="Content" ObjectID="_1690173969" r:id="rId33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cùng dấu. Khẳng định nào sau đây đúng?</w:t>
            </w:r>
            <w:bookmarkEnd w:id="269"/>
          </w:p>
          <w:p w14:paraId="352D4DC7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270" w:name="c43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870" w:dyaOrig="285" w14:anchorId="311DB01F">
                <v:shape id="_x0000_i2669" type="#_x0000_t75" style="width:43.5pt;height:13.5pt" o:ole="">
                  <v:imagedata r:id="rId3301" o:title=""/>
                </v:shape>
                <o:OLEObject Type="Embed" ProgID="Equation.DSMT4" ShapeID="_x0000_i2669" DrawAspect="Content" ObjectID="_1690173970" r:id="rId33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1" w:name="c43b"/>
            <w:bookmarkEnd w:id="27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020" w:dyaOrig="285" w14:anchorId="5AFA66A2">
                <v:shape id="_x0000_i2670" type="#_x0000_t75" style="width:51pt;height:13.5pt" o:ole="">
                  <v:imagedata r:id="rId3303" o:title=""/>
                </v:shape>
                <o:OLEObject Type="Embed" ProgID="Equation.DSMT4" ShapeID="_x0000_i2670" DrawAspect="Content" ObjectID="_1690173971" r:id="rId33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2" w:name="c43c"/>
            <w:bookmarkEnd w:id="27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870" w:dyaOrig="285" w14:anchorId="534038BB">
                <v:shape id="_x0000_i2671" type="#_x0000_t75" style="width:43.5pt;height:13.5pt" o:ole="">
                  <v:imagedata r:id="rId3305" o:title=""/>
                </v:shape>
                <o:OLEObject Type="Embed" ProgID="Equation.DSMT4" ShapeID="_x0000_i2671" DrawAspect="Content" ObjectID="_1690173972" r:id="rId33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3" w:name="c43d"/>
            <w:bookmarkEnd w:id="27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005" w:dyaOrig="285" w14:anchorId="61CD3CA4">
                <v:shape id="_x0000_i2672" type="#_x0000_t75" style="width:49.5pt;height:13.5pt" o:ole="">
                  <v:imagedata r:id="rId3307" o:title=""/>
                </v:shape>
                <o:OLEObject Type="Embed" ProgID="Equation.DSMT4" ShapeID="_x0000_i2672" DrawAspect="Content" ObjectID="_1690173973" r:id="rId33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73"/>
          <w:p w14:paraId="260DAB3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56DB08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CC107D5" w14:textId="77777777" w:rsidTr="009A5569">
        <w:tc>
          <w:tcPr>
            <w:tcW w:w="7926" w:type="dxa"/>
            <w:shd w:val="clear" w:color="auto" w:fill="auto"/>
          </w:tcPr>
          <w:p w14:paraId="7B9F65D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274" w:name="c44q"/>
            <w:bookmarkEnd w:id="27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44:</w:t>
            </w:r>
            <w:bookmarkStart w:id="275" w:name="c44"/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Cho đường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thẳng</w:t>
            </w:r>
          </w:p>
          <w:p w14:paraId="2D12B21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035" w:dyaOrig="315" w14:anchorId="199C5033">
                <v:shape id="_x0000_i2673" type="#_x0000_t75" style="width:52.5pt;height:16.5pt" o:ole="">
                  <v:imagedata r:id="rId3309" o:title=""/>
                </v:shape>
                <o:OLEObject Type="Embed" ProgID="Equation.DSMT4" ShapeID="_x0000_i2673" DrawAspect="Content" ObjectID="_1690173974" r:id="rId331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k: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335" w:dyaOrig="315" w14:anchorId="1CBD683B">
                <v:shape id="_x0000_i2674" type="#_x0000_t75" style="width:66.75pt;height:16.5pt" o:ole="">
                  <v:imagedata r:id="rId3311" o:title=""/>
                </v:shape>
                <o:OLEObject Type="Embed" ProgID="Equation.DSMT4" ShapeID="_x0000_i2674" DrawAspect="Content" ObjectID="_1690173975" r:id="rId331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gọi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  <w:lang w:val="vi-VN"/>
              </w:rPr>
              <w:object w:dxaOrig="225" w:dyaOrig="240" w14:anchorId="29545FA6">
                <v:shape id="_x0000_i2675" type="#_x0000_t75" style="width:11.25pt;height:11.25pt" o:ole="">
                  <v:imagedata r:id="rId3313" o:title=""/>
                </v:shape>
                <o:OLEObject Type="Embed" ProgID="Equation.DSMT4" ShapeID="_x0000_i2675" DrawAspect="Content" ObjectID="_1690173976" r:id="rId331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là đường phân giác của góc tạo bởi hai đường thẳng đó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24E63055">
                <v:shape id="_x0000_i2676" type="#_x0000_t75" style="width:39.75pt;height:19.5pt" o:ole="">
                  <v:imagedata r:id="rId3315" o:title=""/>
                </v:shape>
                <o:OLEObject Type="Embed" ProgID="Equation.DSMT4" ShapeID="_x0000_i2676" DrawAspect="Content" ObjectID="_1690173977" r:id="rId331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2DD8FC3B">
                <v:shape id="_x0000_i2677" type="#_x0000_t75" style="width:39.75pt;height:19.5pt" o:ole="">
                  <v:imagedata r:id="rId3317" o:title=""/>
                </v:shape>
                <o:OLEObject Type="Embed" ProgID="Equation.DSMT4" ShapeID="_x0000_i2677" DrawAspect="Content" ObjectID="_1690173978" r:id="rId331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nằm về cùng một phía đối với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  <w:lang w:val="vi-VN"/>
              </w:rPr>
              <w:object w:dxaOrig="225" w:dyaOrig="240" w14:anchorId="7851249E">
                <v:shape id="_x0000_i2678" type="#_x0000_t75" style="width:11.25pt;height:11.25pt" o:ole="">
                  <v:imagedata r:id="rId3313" o:title=""/>
                </v:shape>
                <o:OLEObject Type="Embed" ProgID="Equation.DSMT4" ShapeID="_x0000_i2678" DrawAspect="Content" ObjectID="_1690173979" r:id="rId331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Phương trình đường thẳng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  <w:lang w:val="vi-VN"/>
              </w:rPr>
              <w:object w:dxaOrig="225" w:dyaOrig="240" w14:anchorId="5BF6C2A6">
                <v:shape id="_x0000_i2679" type="#_x0000_t75" style="width:11.25pt;height:11.25pt" o:ole="">
                  <v:imagedata r:id="rId3313" o:title=""/>
                </v:shape>
                <o:OLEObject Type="Embed" ProgID="Equation.DSMT4" ShapeID="_x0000_i2679" DrawAspect="Content" ObjectID="_1690173980" r:id="rId332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là</w:t>
            </w:r>
            <w:bookmarkEnd w:id="275"/>
          </w:p>
          <w:p w14:paraId="4146CCD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76" w:name="c4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249640E2">
                <v:shape id="_x0000_i2680" type="#_x0000_t75" style="width:60.75pt;height:16.5pt" o:ole="">
                  <v:imagedata r:id="rId3321" o:title=""/>
                </v:shape>
                <o:OLEObject Type="Embed" ProgID="Equation.DSMT4" ShapeID="_x0000_i2680" DrawAspect="Content" ObjectID="_1690173981" r:id="rId3322"/>
              </w:object>
            </w:r>
            <w:bookmarkStart w:id="277" w:name="c44b"/>
            <w:bookmarkEnd w:id="27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3343EB21">
                <v:shape id="_x0000_i2681" type="#_x0000_t75" style="width:60.75pt;height:16.5pt" o:ole="">
                  <v:imagedata r:id="rId3323" o:title=""/>
                </v:shape>
                <o:OLEObject Type="Embed" ProgID="Equation.DSMT4" ShapeID="_x0000_i2681" DrawAspect="Content" ObjectID="_1690173982" r:id="rId3324"/>
              </w:object>
            </w:r>
          </w:p>
          <w:p w14:paraId="542CF53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78" w:name="c44c"/>
            <w:bookmarkEnd w:id="27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4FA02056">
                <v:shape id="_x0000_i2682" type="#_x0000_t75" style="width:60.75pt;height:16.5pt" o:ole="">
                  <v:imagedata r:id="rId3325" o:title=""/>
                </v:shape>
                <o:OLEObject Type="Embed" ProgID="Equation.DSMT4" ShapeID="_x0000_i2682" DrawAspect="Content" ObjectID="_1690173983" r:id="rId3326"/>
              </w:object>
            </w:r>
            <w:bookmarkStart w:id="279" w:name="c44d"/>
            <w:bookmarkEnd w:id="2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4D056ACB">
                <v:shape id="_x0000_i2683" type="#_x0000_t75" style="width:60.75pt;height:16.5pt" o:ole="">
                  <v:imagedata r:id="rId3327" o:title=""/>
                </v:shape>
                <o:OLEObject Type="Embed" ProgID="Equation.DSMT4" ShapeID="_x0000_i2683" DrawAspect="Content" ObjectID="_1690173984" r:id="rId3328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</w:p>
          <w:bookmarkEnd w:id="279"/>
          <w:p w14:paraId="5BC8707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3902AA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367D01A" w14:textId="77777777" w:rsidTr="009A5569">
        <w:tc>
          <w:tcPr>
            <w:tcW w:w="7926" w:type="dxa"/>
            <w:shd w:val="clear" w:color="auto" w:fill="auto"/>
          </w:tcPr>
          <w:p w14:paraId="545654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80" w:name="c45q"/>
            <w:bookmarkEnd w:id="2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45:</w:t>
            </w:r>
            <w:bookmarkStart w:id="281" w:name="c45"/>
            <w:r w:rsidRPr="007C1EE8">
              <w:rPr>
                <w:rFonts w:ascii="Chu Van An" w:hAnsi="Chu Van An" w:cs="Chu Van An"/>
                <w:szCs w:val="22"/>
              </w:rPr>
              <w:t xml:space="preserve">Trong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20" w:dyaOrig="315" w14:anchorId="63DEC8A2">
                <v:shape id="_x0000_i2684" type="#_x0000_t75" style="width:21pt;height:16.5pt" o:ole="">
                  <v:imagedata r:id="rId3329" o:title=""/>
                </v:shape>
                <o:OLEObject Type="Embed" ProgID="Equation.DSMT4" ShapeID="_x0000_i2684" DrawAspect="Content" ObjectID="_1690173985" r:id="rId33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4C3D55A">
                <v:shape id="_x0000_i2685" type="#_x0000_t75" style="width:41.25pt;height:19.5pt" o:ole="">
                  <v:imagedata r:id="rId3331" o:title=""/>
                </v:shape>
                <o:OLEObject Type="Embed" ProgID="Equation.DSMT4" ShapeID="_x0000_i2685" DrawAspect="Content" ObjectID="_1690173986" r:id="rId33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725" w:dyaOrig="720" w14:anchorId="17DCCA1F">
                <v:shape id="_x0000_i2686" type="#_x0000_t75" style="width:85.5pt;height:36pt" o:ole="">
                  <v:imagedata r:id="rId3333" o:title=""/>
                </v:shape>
                <o:OLEObject Type="Embed" ProgID="Equation.DSMT4" ShapeID="_x0000_i2686" DrawAspect="Content" ObjectID="_1690173987" r:id="rId33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đi qua điểm M tạo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0C42B472">
                <v:shape id="_x0000_i2687" type="#_x0000_t75" style="width:19.5pt;height:19.5pt" o:ole="">
                  <v:imagedata r:id="rId3335" o:title=""/>
                </v:shape>
                <o:OLEObject Type="Embed" ProgID="Equation.DSMT4" ShapeID="_x0000_i2687" DrawAspect="Content" ObjectID="_1690173988" r:id="rId33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76114131">
                <v:shape id="_x0000_i2688" type="#_x0000_t75" style="width:19.5pt;height:13.5pt" o:ole="">
                  <v:imagedata r:id="rId3337" o:title=""/>
                </v:shape>
                <o:OLEObject Type="Embed" ProgID="Equation.DSMT4" ShapeID="_x0000_i2688" DrawAspect="Content" ObjectID="_1690173989" r:id="rId3338"/>
              </w:object>
            </w:r>
            <w:r w:rsidRPr="007C1EE8">
              <w:rPr>
                <w:rFonts w:ascii="Chu Van An" w:hAnsi="Chu Van An" w:cs="Chu Van An"/>
                <w:szCs w:val="22"/>
              </w:rPr>
              <w:t>có phương trình là</w:t>
            </w:r>
            <w:bookmarkEnd w:id="281"/>
          </w:p>
          <w:p w14:paraId="0F055DDF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82" w:name="c4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05" w:dyaOrig="315" w14:anchorId="0EFEF575">
                <v:shape id="_x0000_i2689" type="#_x0000_t75" style="width:66pt;height:16.5pt" o:ole="">
                  <v:imagedata r:id="rId3339" o:title=""/>
                </v:shape>
                <o:OLEObject Type="Embed" ProgID="Equation.DSMT4" ShapeID="_x0000_i2689" DrawAspect="Content" ObjectID="_1690173990" r:id="rId334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283" w:name="c45b"/>
            <w:bookmarkEnd w:id="28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661B3855">
                <v:shape id="_x0000_i2690" type="#_x0000_t75" style="width:66.75pt;height:16.5pt" o:ole="">
                  <v:imagedata r:id="rId3341" o:title=""/>
                </v:shape>
                <o:OLEObject Type="Embed" ProgID="Equation.DSMT4" ShapeID="_x0000_i2690" DrawAspect="Content" ObjectID="_1690173991" r:id="rId334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5BEEEFF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84" w:name="c45c"/>
            <w:bookmarkEnd w:id="28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15" w:dyaOrig="315" w14:anchorId="3D4D02E0">
                <v:shape id="_x0000_i2691" type="#_x0000_t75" style="width:135pt;height:16.5pt" o:ole="">
                  <v:imagedata r:id="rId3343" o:title=""/>
                </v:shape>
                <o:OLEObject Type="Embed" ProgID="Equation.DSMT4" ShapeID="_x0000_i2691" DrawAspect="Content" ObjectID="_1690173992" r:id="rId334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285" w:name="c45d"/>
            <w:bookmarkEnd w:id="28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10"/>
                <w:szCs w:val="22"/>
              </w:rPr>
              <w:object w:dxaOrig="1335" w:dyaOrig="315" w14:anchorId="4E7417BA">
                <v:shape id="_x0000_i2692" type="#_x0000_t75" style="width:66.75pt;height:16.5pt" o:ole="">
                  <v:imagedata r:id="rId3345" o:title=""/>
                </v:shape>
                <o:OLEObject Type="Embed" ProgID="Equation.DSMT4" ShapeID="_x0000_i2692" DrawAspect="Content" ObjectID="_1690173993" r:id="rId334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bookmarkEnd w:id="285"/>
          <w:p w14:paraId="7878497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9A754A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2E59D9C7" w14:textId="77777777" w:rsidR="00A27F06" w:rsidRPr="004568FC" w:rsidRDefault="00A27F06" w:rsidP="00A27F0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FA9E938" wp14:editId="6465026D">
                <wp:extent cx="6547104" cy="1361177"/>
                <wp:effectExtent l="0" t="19050" r="25400" b="10795"/>
                <wp:docPr id="19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61177"/>
                          <a:chOff x="34611" y="0"/>
                          <a:chExt cx="6547104" cy="1359555"/>
                        </a:xfrm>
                      </wpg:grpSpPr>
                      <wps:wsp>
                        <wps:cNvPr id="19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4"/>
                            <a:ext cx="6547104" cy="10805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317E8E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5D0E27B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98D5ACE" w14:textId="2F0FAC69" w:rsidR="00A27F06" w:rsidRPr="009A5569" w:rsidRDefault="009A5569" w:rsidP="00D83BB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A5569"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Sử dụng các kiến thức về vị trí tương đối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nêu ở trên.</w:t>
                              </w:r>
                            </w:p>
                            <w:p w14:paraId="1EE16DAD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393B59" w14:textId="77777777" w:rsidR="00A27F06" w:rsidRPr="003B6848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3A69355" w14:textId="77777777" w:rsidR="00A27F06" w:rsidRPr="00D77153" w:rsidRDefault="00A27F06" w:rsidP="00A27F06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92" name="Group 192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93" name="Group 193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94" name="Group 194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95" name="Rectangle: Single Corner Snipped 195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96" name="Group 196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97" name="Group 197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98" name="Arrow: Chevron 198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589A7B1" w14:textId="16E35F8E" w:rsidR="00A27F06" w:rsidRPr="00A27F06" w:rsidRDefault="00A27F06" w:rsidP="00A27F06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27F06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Vị trí tương đối liên quan điểm,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9" name="Group 19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0" name="Freeform: Shape 20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0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9A20978" w14:textId="77777777" w:rsidR="00A27F06" w:rsidRDefault="00A27F06" w:rsidP="00A27F06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02" name="Group 20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03" name="Freeform: Shape 20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4" name="Flowchart: Terminator 20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5" name="Flowchart: Direct Access Storage 20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06" name="Group 20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07" name="Flowchart: Preparation 2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0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0068EEB" w14:textId="30881C2F" w:rsid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Pr="00A27F06">
                                    <w:rPr>
                                      <w:rFonts w:ascii="Cambria Math" w:eastAsia="Times New Roman" w:hAnsi="Cambria Math"/>
                                      <w:color w:val="0000CC"/>
                                      <w:kern w:val="24"/>
                                      <w:sz w:val="36"/>
                                      <w:szCs w:val="36"/>
                                    </w:rPr>
                                    <w:t>❼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FA9E938" id="_x0000_s1248" style="width:515.5pt;height:107.2pt;mso-position-horizontal-relative:char;mso-position-vertical-relative:line" coordorigin="346" coordsize="65471,13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">
                <v:shape id="Rectangle: Diagonal Corners Rounded 1" o:spid="_x0000_s1249" style="position:absolute;left:346;top:2789;width:65471;height:1080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692;6547104,1070328;6532329,1080561;112179,1080561;0,1002869;0,10233;14775,0" o:connectangles="0,0,0,0,0,0,0,0,0" textboxrect="0,0,6435090,1533525"/>
                  <v:textbox>
                    <w:txbxContent>
                      <w:p w14:paraId="20317E8E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5D0E27B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98D5ACE" w14:textId="2F0FAC69" w:rsidR="00A27F06" w:rsidRPr="009A5569" w:rsidRDefault="009A5569" w:rsidP="00D83BB6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A5569"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Sử dụng các kiến thức về vị trí tương đối</w:t>
                        </w: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nêu ở trên.</w:t>
                        </w:r>
                      </w:p>
                      <w:p w14:paraId="1EE16DAD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393B59" w14:textId="77777777" w:rsidR="00A27F06" w:rsidRPr="003B6848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33A69355" w14:textId="77777777" w:rsidR="00A27F06" w:rsidRPr="00D77153" w:rsidRDefault="00A27F06" w:rsidP="00A27F06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92" o:spid="_x0000_s1250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group id="Group 193" o:spid="_x0000_s1251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<v:group id="Group 194" o:spid="_x0000_s1252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    <v:shape id="Rectangle: Single Corner Snipped 195" o:spid="_x0000_s1253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" path="m,l5147998,r154724,154724l5302722,447554,,447554,,xe" fillcolor="#f0def6" stroked="f" strokeweight="1.25pt">
                        <v:fill r:id="rId34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96" o:spid="_x0000_s1254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oup 197" o:spid="_x0000_s1255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shape id="Arrow: Chevron 198" o:spid="_x0000_s1256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89A7B1" w14:textId="16E35F8E" w:rsidR="00A27F06" w:rsidRP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27F06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Vị trí tương đối liên quan điểm, đường thẳng</w:t>
                                  </w:r>
                                </w:p>
                              </w:txbxContent>
                            </v:textbox>
                          </v:shape>
                          <v:group id="Group 199" o:spid="_x0000_s125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      <v:shape id="Freeform: Shape 200" o:spid="_x0000_s125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5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          <v:textbox>
                                <w:txbxContent>
                                  <w:p w14:paraId="59A20978" w14:textId="77777777" w:rsidR="00A27F06" w:rsidRDefault="00A27F06" w:rsidP="00A27F06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02" o:spid="_x0000_s126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      <v:shape id="Freeform: Shape 203" o:spid="_x0000_s126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4" o:spid="_x0000_s126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CzExAAAANw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ZEv4P5OOgN7+AQAA//8DAFBLAQItABQABgAIAAAAIQDb4fbL7gAAAIUBAAATAAAAAAAAAAAA&#10;AAAAAAAAAABbQ29udGVudF9UeXBlc10ueG1sUEsBAi0AFAAGAAgAAAAhAFr0LFu/AAAAFQEAAAsA&#10;AAAAAAAAAAAAAAAAHwEAAF9yZWxzLy5yZWxzUEsBAi0AFAAGAAgAAAAhAK6cLMTEAAAA3A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5" o:spid="_x0000_s126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6" o:spid="_x0000_s126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<v:shape id="Flowchart: Preparation 207" o:spid="_x0000_s126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6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40068EEB" w14:textId="30881C2F" w:rsidR="00A27F06" w:rsidRDefault="00A27F06" w:rsidP="00A27F06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Pr="00A27F06">
                              <w:rPr>
                                <w:rFonts w:ascii="Cambria Math" w:eastAsia="Times New Roman" w:hAnsi="Cambria Math"/>
                                <w:color w:val="0000CC"/>
                                <w:kern w:val="24"/>
                                <w:sz w:val="36"/>
                                <w:szCs w:val="36"/>
                              </w:rPr>
                              <w:t>❼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8047FDC" w14:textId="77777777" w:rsidR="00A27F06" w:rsidRPr="004568FC" w:rsidRDefault="00A27F06" w:rsidP="00A27F06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2E23F51" w14:textId="77777777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50" w:dyaOrig="840" w14:anchorId="03D6D8D7">
          <v:shape id="_x0000_i2693" type="#_x0000_t75" style="width:83.25pt;height:42pt" o:ole="">
            <v:imagedata r:id="rId3347" o:title=""/>
          </v:shape>
          <o:OLEObject Type="Embed" ProgID="Equation.DSMT4" ShapeID="_x0000_i2693" DrawAspect="Content" ObjectID="_1690173994" r:id="rId33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80" w:dyaOrig="840" w14:anchorId="644963F4">
          <v:shape id="_x0000_i2694" type="#_x0000_t75" style="width:83.25pt;height:42pt" o:ole="">
            <v:imagedata r:id="rId3349" o:title=""/>
          </v:shape>
          <o:OLEObject Type="Embed" ProgID="Equation.DSMT4" ShapeID="_x0000_i2694" DrawAspect="Content" ObjectID="_1690173995" r:id="rId33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</w:p>
    <w:p w14:paraId="3CA3B854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6FE3474E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7D33758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3A31393A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D6D36EC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Vectơ chỉ phương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E8C7C27">
          <v:shape id="_x0000_i2695" type="#_x0000_t75" style="width:13.5pt;height:18.75pt" o:ole="">
            <v:imagedata r:id="rId3351" o:title=""/>
          </v:shape>
          <o:OLEObject Type="Embed" ProgID="Equation.DSMT4" ShapeID="_x0000_i2695" DrawAspect="Content" ObjectID="_1690173996" r:id="rId33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1E83CF51">
          <v:shape id="_x0000_i2696" type="#_x0000_t75" style="width:15pt;height:18.75pt" o:ole="">
            <v:imagedata r:id="rId3353" o:title=""/>
          </v:shape>
          <o:OLEObject Type="Embed" ProgID="Equation.DSMT4" ShapeID="_x0000_i2696" DrawAspect="Content" ObjectID="_1690173997" r:id="rId33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2910" w:dyaOrig="480" w14:anchorId="41B526AD">
          <v:shape id="_x0000_i2697" type="#_x0000_t75" style="width:145.5pt;height:24.75pt" o:ole="">
            <v:imagedata r:id="rId3355" o:title=""/>
          </v:shape>
          <o:OLEObject Type="Embed" ProgID="Equation.DSMT4" ShapeID="_x0000_i2697" DrawAspect="Content" ObjectID="_1690173998" r:id="rId33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Ta có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90" w14:anchorId="5D9982ED">
          <v:shape id="_x0000_i2698" type="#_x0000_t75" style="width:43.5pt;height:19.5pt" o:ole="">
            <v:imagedata r:id="rId3357" o:title=""/>
          </v:shape>
          <o:OLEObject Type="Embed" ProgID="Equation.DSMT4" ShapeID="_x0000_i2698" DrawAspect="Content" ObjectID="_1690173999" r:id="rId33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60" w14:anchorId="6540B442">
          <v:shape id="_x0000_i2699" type="#_x0000_t75" style="width:39.75pt;height:18.75pt" o:ole="">
            <v:imagedata r:id="rId3359" o:title=""/>
          </v:shape>
          <o:OLEObject Type="Embed" ProgID="Equation.DSMT4" ShapeID="_x0000_i2699" DrawAspect="Content" ObjectID="_1690174000" r:id="rId336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E0AED6" w14:textId="43C17122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7E5032F8">
          <v:shape id="_x0000_i2700" type="#_x0000_t75" style="width:93pt;height:16.5pt" o:ole="">
            <v:imagedata r:id="rId3361" o:title=""/>
          </v:shape>
          <o:OLEObject Type="Embed" ProgID="Equation.DSMT4" ShapeID="_x0000_i2700" DrawAspect="Content" ObjectID="_1690174001" r:id="rId33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5C062FB">
          <v:shape id="_x0000_i2701" type="#_x0000_t75" style="width:11.25pt;height:13.5pt" o:ole="">
            <v:imagedata r:id="rId3363" o:title=""/>
          </v:shape>
          <o:OLEObject Type="Embed" ProgID="Equation.DSMT4" ShapeID="_x0000_i2701" DrawAspect="Content" ObjectID="_1690174002" r:id="rId3364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13A01CF0" w14:textId="77777777" w:rsidR="00511E3F" w:rsidRPr="004568FC" w:rsidRDefault="00511E3F" w:rsidP="00511E3F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0A22003">
          <v:shape id="_x0000_i2702" type="#_x0000_t75" style="width:45pt;height:19.5pt" o:ole="">
            <v:imagedata r:id="rId3365" o:title=""/>
          </v:shape>
          <o:OLEObject Type="Embed" ProgID="Equation.DSMT4" ShapeID="_x0000_i2702" DrawAspect="Content" ObjectID="_1690174003" r:id="rId33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6B2CAFD">
          <v:shape id="_x0000_i2703" type="#_x0000_t75" style="width:38.25pt;height:19.5pt" o:ole="">
            <v:imagedata r:id="rId3367" o:title=""/>
          </v:shape>
          <o:OLEObject Type="Embed" ProgID="Equation.DSMT4" ShapeID="_x0000_i2703" DrawAspect="Content" ObjectID="_1690174004" r:id="rId33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42212B8">
          <v:shape id="_x0000_i2704" type="#_x0000_t75" style="width:37.5pt;height:19.5pt" o:ole="">
            <v:imagedata r:id="rId3369" o:title=""/>
          </v:shape>
          <o:OLEObject Type="Embed" ProgID="Equation.DSMT4" ShapeID="_x0000_i2704" DrawAspect="Content" ObjectID="_1690174005" r:id="rId337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A34E944">
          <v:shape id="_x0000_i2705" type="#_x0000_t75" style="width:45.75pt;height:19.5pt" o:ole="">
            <v:imagedata r:id="rId3371" o:title=""/>
          </v:shape>
          <o:OLEObject Type="Embed" ProgID="Equation.DSMT4" ShapeID="_x0000_i2705" DrawAspect="Content" ObjectID="_1690174006" r:id="rId3372"/>
        </w:object>
      </w:r>
    </w:p>
    <w:p w14:paraId="0082EAD3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97746A4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sz w:val="24"/>
          <w:szCs w:val="24"/>
          <w:u w:val="single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2FDDDEF1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060" w:dyaOrig="405" w14:anchorId="5AE5E065">
          <v:shape id="_x0000_i2706" type="#_x0000_t75" style="width:153pt;height:19.5pt" o:ole="">
            <v:imagedata r:id="rId3373" o:title=""/>
          </v:shape>
          <o:OLEObject Type="Embed" ProgID="Equation.DSMT4" ShapeID="_x0000_i2706" DrawAspect="Content" ObjectID="_1690174007" r:id="rId33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BE8EED" w14:textId="6D514E26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thẳng: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20" w:dyaOrig="840" w14:anchorId="3FDE64EC">
          <v:shape id="_x0000_i2707" type="#_x0000_t75" style="width:81pt;height:42pt" o:ole="">
            <v:imagedata r:id="rId3375" o:title=""/>
          </v:shape>
          <o:OLEObject Type="Embed" ProgID="Equation.DSMT4" ShapeID="_x0000_i2707" DrawAspect="Content" ObjectID="_1690174008" r:id="rId33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95" w:dyaOrig="840" w14:anchorId="51D29098">
          <v:shape id="_x0000_i2708" type="#_x0000_t75" style="width:84.75pt;height:42pt" o:ole="">
            <v:imagedata r:id="rId3377" o:title=""/>
          </v:shape>
          <o:OLEObject Type="Embed" ProgID="Equation.DSMT4" ShapeID="_x0000_i2708" DrawAspect="Content" ObjectID="_1690174009" r:id="rId337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7E0FF6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79371F90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52C2D74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7CA1504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3E94F9D8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601EF6A">
          <v:shape id="_x0000_i2709" type="#_x0000_t75" style="width:13.5pt;height:18.75pt" o:ole="">
            <v:imagedata r:id="rId3379" o:title=""/>
          </v:shape>
          <o:OLEObject Type="Embed" ProgID="Equation.DSMT4" ShapeID="_x0000_i2709" DrawAspect="Content" ObjectID="_1690174010" r:id="rId33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560" w:dyaOrig="480" w14:anchorId="634A60F7">
          <v:shape id="_x0000_i2710" type="#_x0000_t75" style="width:78pt;height:24.75pt" o:ole="">
            <v:imagedata r:id="rId3381" o:title=""/>
          </v:shape>
          <o:OLEObject Type="Embed" ProgID="Equation.DSMT4" ShapeID="_x0000_i2710" DrawAspect="Content" ObjectID="_1690174011" r:id="rId33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776CB0F">
          <v:shape id="_x0000_i2711" type="#_x0000_t75" style="width:15pt;height:18.75pt" o:ole="">
            <v:imagedata r:id="rId3383" o:title=""/>
          </v:shape>
          <o:OLEObject Type="Embed" ProgID="Equation.DSMT4" ShapeID="_x0000_i2711" DrawAspect="Content" ObjectID="_1690174012" r:id="rId33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395" w:dyaOrig="480" w14:anchorId="6358C46E">
          <v:shape id="_x0000_i2712" type="#_x0000_t75" style="width:69.75pt;height:24.75pt" o:ole="">
            <v:imagedata r:id="rId3385" o:title=""/>
          </v:shape>
          <o:OLEObject Type="Embed" ProgID="Equation.DSMT4" ShapeID="_x0000_i2712" DrawAspect="Content" ObjectID="_1690174013" r:id="rId33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441A091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585" w:dyaOrig="405" w14:anchorId="5F74A2D3">
          <v:shape id="_x0000_i2713" type="#_x0000_t75" style="width:178.5pt;height:19.5pt" o:ole="">
            <v:imagedata r:id="rId3387" o:title=""/>
          </v:shape>
          <o:OLEObject Type="Embed" ProgID="Equation.DSMT4" ShapeID="_x0000_i2713" DrawAspect="Content" ObjectID="_1690174014" r:id="rId33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B9D75C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95" w:dyaOrig="360" w14:anchorId="189763F4">
          <v:shape id="_x0000_i2714" type="#_x0000_t75" style="width:39.75pt;height:18.75pt" o:ole="">
            <v:imagedata r:id="rId3389" o:title=""/>
          </v:shape>
          <o:OLEObject Type="Embed" ProgID="Equation.DSMT4" ShapeID="_x0000_i2714" DrawAspect="Content" ObjectID="_1690174015" r:id="rId33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368CBEA" w14:textId="77777777" w:rsidR="00A27F06" w:rsidRPr="004568FC" w:rsidRDefault="00A27F06" w:rsidP="00A27F06">
      <w:pPr>
        <w:pStyle w:val="Heading2"/>
        <w:ind w:firstLine="426"/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</w:pPr>
    </w:p>
    <w:p w14:paraId="485D158F" w14:textId="6C9639B3" w:rsidR="00A27F06" w:rsidRDefault="00A27F06" w:rsidP="00A27F06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9A5569" w:rsidRPr="007C1EE8" w14:paraId="4E1550D9" w14:textId="77777777" w:rsidTr="009A5569">
        <w:tc>
          <w:tcPr>
            <w:tcW w:w="6200" w:type="dxa"/>
            <w:shd w:val="clear" w:color="auto" w:fill="auto"/>
          </w:tcPr>
          <w:p w14:paraId="48CEB7F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>Trong mặt phẳng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30" w14:anchorId="0F80184B">
                <v:shape id="_x0000_i2715" type="#_x0000_t75" style="width:23.25pt;height:16.5pt" o:ole="">
                  <v:imagedata r:id="rId3391" o:title=""/>
                </v:shape>
                <o:OLEObject Type="Embed" ProgID="Equation.DSMT4" ShapeID="_x0000_i2715" DrawAspect="Content" ObjectID="_1690174016" r:id="rId33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tìm tọa độ giao điểm của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50" w:dyaOrig="330" w14:anchorId="4030BD54">
                <v:shape id="_x0000_i2716" type="#_x0000_t75" style="width:83.25pt;height:16.5pt" o:ole="">
                  <v:imagedata r:id="rId3393" o:title=""/>
                </v:shape>
                <o:OLEObject Type="Embed" ProgID="Equation.DSMT4" ShapeID="_x0000_i2716" DrawAspect="Content" ObjectID="_1690174017" r:id="rId33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trục tung?</w:t>
            </w:r>
          </w:p>
          <w:p w14:paraId="3D742D1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420" w14:anchorId="28DC0F51">
                <v:shape id="_x0000_i2717" type="#_x0000_t75" style="width:33.75pt;height:21pt" o:ole="">
                  <v:imagedata r:id="rId3395" o:title=""/>
                </v:shape>
                <o:OLEObject Type="Embed" ProgID="Equation.DSMT4" ShapeID="_x0000_i2717" DrawAspect="Content" ObjectID="_1690174018" r:id="rId33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720" w:dyaOrig="690" w14:anchorId="1D445B10">
                <v:shape id="_x0000_i2718" type="#_x0000_t75" style="width:36pt;height:34.5pt" o:ole="">
                  <v:imagedata r:id="rId3397" o:title=""/>
                </v:shape>
                <o:OLEObject Type="Embed" ProgID="Equation.DSMT4" ShapeID="_x0000_i2718" DrawAspect="Content" ObjectID="_1690174019" r:id="rId33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20" w14:anchorId="626636F9">
                <v:shape id="_x0000_i2719" type="#_x0000_t75" style="width:36pt;height:21pt" o:ole="">
                  <v:imagedata r:id="rId3399" o:title=""/>
                </v:shape>
                <o:OLEObject Type="Embed" ProgID="Equation.DSMT4" ShapeID="_x0000_i2719" DrawAspect="Content" ObjectID="_1690174020" r:id="rId34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555" w:dyaOrig="405" w14:anchorId="0657D736">
                <v:shape id="_x0000_i2720" type="#_x0000_t75" style="width:27pt;height:19.5pt" o:ole="">
                  <v:imagedata r:id="rId3401" o:title=""/>
                </v:shape>
                <o:OLEObject Type="Embed" ProgID="Equation.DSMT4" ShapeID="_x0000_i2720" DrawAspect="Content" ObjectID="_1690174021" r:id="rId34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F375B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2F7F8E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207CF1CF" w14:textId="77777777" w:rsidTr="009A5569">
        <w:tc>
          <w:tcPr>
            <w:tcW w:w="6200" w:type="dxa"/>
            <w:shd w:val="clear" w:color="auto" w:fill="auto"/>
          </w:tcPr>
          <w:p w14:paraId="22CB69E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2:</w:t>
            </w:r>
            <w:r w:rsidRPr="007C1EE8">
              <w:rPr>
                <w:rFonts w:ascii="Chu Van An" w:eastAsia="Arial" w:hAnsi="Chu Van An" w:cs="Chu Van An"/>
                <w:szCs w:val="22"/>
                <w:lang w:val="fr-FR"/>
              </w:rPr>
              <w:t xml:space="preserve">Khẳng định nào sau đây </w:t>
            </w:r>
            <w:r w:rsidRPr="007C1EE8">
              <w:rPr>
                <w:rFonts w:ascii="Chu Van An" w:eastAsia="Arial" w:hAnsi="Chu Van An" w:cs="Chu Van An"/>
                <w:b/>
                <w:szCs w:val="22"/>
                <w:lang w:val="fr-FR"/>
              </w:rPr>
              <w:t>sai</w:t>
            </w:r>
            <w:r w:rsidRPr="007C1EE8">
              <w:rPr>
                <w:rFonts w:ascii="Chu Van An" w:eastAsia="Arial" w:hAnsi="Chu Van An" w:cs="Chu Van An"/>
                <w:szCs w:val="22"/>
                <w:lang w:val="fr-FR"/>
              </w:rPr>
              <w:t>?</w:t>
            </w:r>
          </w:p>
          <w:p w14:paraId="70A996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72E7E38B">
                <v:shape id="_x0000_i2721" type="#_x0000_t75" style="width:11.25pt;height:12.75pt" o:ole="">
                  <v:imagedata r:id="rId3403" o:title=""/>
                </v:shape>
                <o:OLEObject Type="Embed" ProgID="Equation.DSMT4" ShapeID="_x0000_i2721" DrawAspect="Content" ObjectID="_1690174022" r:id="rId34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15" w14:anchorId="45113CCA">
                <v:shape id="_x0000_i2722" type="#_x0000_t75" style="width:42pt;height:16.5pt" o:ole="">
                  <v:imagedata r:id="rId3405" o:title=""/>
                </v:shape>
                <o:OLEObject Type="Embed" ProgID="Equation.DSMT4" ShapeID="_x0000_i2722" DrawAspect="Content" ObjectID="_1690174023" r:id="rId34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trục tung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4FCF4E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B.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4155DD6F">
                <v:shape id="_x0000_i2723" type="#_x0000_t75" style="width:11.25pt;height:12.75pt" o:ole="">
                  <v:imagedata r:id="rId3407" o:title=""/>
                </v:shape>
                <o:OLEObject Type="Embed" ProgID="Equation.DSMT4" ShapeID="_x0000_i2723" DrawAspect="Content" ObjectID="_1690174024" r:id="rId34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85" w:dyaOrig="315" w14:anchorId="161CD32D">
                <v:shape id="_x0000_i2724" type="#_x0000_t75" style="width:74.25pt;height:16.5pt" o:ole="">
                  <v:imagedata r:id="rId3409" o:title=""/>
                </v:shape>
                <o:OLEObject Type="Embed" ProgID="Equation.DSMT4" ShapeID="_x0000_i2724" DrawAspect="Content" ObjectID="_1690174025" r:id="rId34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hệ trục tọa độ tại hai điểm phân biệt.</w:t>
            </w:r>
          </w:p>
          <w:p w14:paraId="674CB80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6ADE35BE">
                <v:shape id="_x0000_i2725" type="#_x0000_t75" style="width:11.25pt;height:12.75pt" o:ole="">
                  <v:imagedata r:id="rId3411" o:title=""/>
                </v:shape>
                <o:OLEObject Type="Embed" ProgID="Equation.DSMT4" ShapeID="_x0000_i2725" DrawAspect="Content" ObjectID="_1690174026" r:id="rId34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70" w14:anchorId="69C0B667">
                <v:shape id="_x0000_i2726" type="#_x0000_t75" style="width:45pt;height:13.5pt" o:ole="">
                  <v:imagedata r:id="rId3413" o:title=""/>
                </v:shape>
                <o:OLEObject Type="Embed" ProgID="Equation.DSMT4" ShapeID="_x0000_i2726" DrawAspect="Content" ObjectID="_1690174027" r:id="rId34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trục hoành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053DE56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D.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21227B57">
                <v:shape id="_x0000_i2727" type="#_x0000_t75" style="width:11.25pt;height:12.75pt" o:ole="">
                  <v:imagedata r:id="rId3415" o:title=""/>
                </v:shape>
                <o:OLEObject Type="Embed" ProgID="Equation.DSMT4" ShapeID="_x0000_i2727" DrawAspect="Content" ObjectID="_1690174028" r:id="rId34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70" w:dyaOrig="315" w14:anchorId="42E27DFD">
                <v:shape id="_x0000_i2728" type="#_x0000_t75" style="width:58.5pt;height:16.5pt" o:ole="">
                  <v:imagedata r:id="rId3417" o:title=""/>
                </v:shape>
                <o:OLEObject Type="Embed" ProgID="Equation.DSMT4" ShapeID="_x0000_i2728" DrawAspect="Content" ObjectID="_1690174029" r:id="rId34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gốc tọa độ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2956A1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914DD5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217666D" w14:textId="77777777" w:rsidTr="009A5569">
        <w:tc>
          <w:tcPr>
            <w:tcW w:w="6200" w:type="dxa"/>
            <w:shd w:val="clear" w:color="auto" w:fill="auto"/>
          </w:tcPr>
          <w:p w14:paraId="74554E70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3: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Đường thẳng</w:t>
            </w:r>
            <w:r w:rsidRPr="007C1EE8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30" w14:anchorId="06083465">
                <v:shape id="_x0000_i2729" type="#_x0000_t75" style="width:89.25pt;height:16.5pt" o:ole="">
                  <v:imagedata r:id="rId3419" o:title=""/>
                </v:shape>
                <o:OLEObject Type="Embed" ProgID="Equation.DSMT4" ShapeID="_x0000_i2729" DrawAspect="Content" ObjectID="_1690174030" r:id="rId342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cắt đường thẳng nào sau đây?</w:t>
            </w:r>
          </w:p>
          <w:p w14:paraId="07AF206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75" w:dyaOrig="360" w14:anchorId="03CEC63C">
                <v:shape id="_x0000_i2730" type="#_x0000_t75" style="width:78pt;height:18.75pt" o:ole="">
                  <v:imagedata r:id="rId3421" o:title=""/>
                </v:shape>
                <o:OLEObject Type="Embed" ProgID="Equation.DSMT4" ShapeID="_x0000_i2730" DrawAspect="Content" ObjectID="_1690174031" r:id="rId3422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00" w:dyaOrig="360" w14:anchorId="2E97A079">
                <v:shape id="_x0000_i2731" type="#_x0000_t75" style="width:75.75pt;height:18.75pt" o:ole="">
                  <v:imagedata r:id="rId3423" o:title=""/>
                </v:shape>
                <o:OLEObject Type="Embed" ProgID="Equation.DSMT4" ShapeID="_x0000_i2731" DrawAspect="Content" ObjectID="_1690174032" r:id="rId3424"/>
              </w:object>
            </w:r>
          </w:p>
          <w:p w14:paraId="647A5FF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10" w:dyaOrig="360" w14:anchorId="09F41009">
                <v:shape id="_x0000_i2732" type="#_x0000_t75" style="width:100.5pt;height:18.75pt" o:ole="">
                  <v:imagedata r:id="rId3425" o:title=""/>
                </v:shape>
                <o:OLEObject Type="Embed" ProgID="Equation.DSMT4" ShapeID="_x0000_i2732" DrawAspect="Content" ObjectID="_1690174033" r:id="rId3426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40" w:dyaOrig="360" w14:anchorId="7317E715">
                <v:shape id="_x0000_i2733" type="#_x0000_t75" style="width:102pt;height:18.75pt" o:ole="">
                  <v:imagedata r:id="rId3427" o:title=""/>
                </v:shape>
                <o:OLEObject Type="Embed" ProgID="Equation.DSMT4" ShapeID="_x0000_i2733" DrawAspect="Content" ObjectID="_1690174034" r:id="rId3428"/>
              </w:object>
            </w:r>
          </w:p>
          <w:p w14:paraId="45C1479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2E3A40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450822F3" w14:textId="77777777" w:rsidTr="009A5569">
        <w:tc>
          <w:tcPr>
            <w:tcW w:w="6200" w:type="dxa"/>
            <w:shd w:val="clear" w:color="auto" w:fill="auto"/>
          </w:tcPr>
          <w:p w14:paraId="26C10F9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77090B35">
                <v:shape id="_x0000_i2734" type="#_x0000_t75" style="width:78pt;height:16.5pt" o:ole="">
                  <v:imagedata r:id="rId3429" o:title=""/>
                </v:shape>
                <o:OLEObject Type="Embed" ProgID="Equation.DSMT4" ShapeID="_x0000_i2734" DrawAspect="Content" ObjectID="_1690174035" r:id="rId34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30FFF6C0">
                <v:shape id="_x0000_i2735" type="#_x0000_t75" style="width:73.5pt;height:16.5pt" o:ole="">
                  <v:imagedata r:id="rId3431" o:title=""/>
                </v:shape>
                <o:OLEObject Type="Embed" ProgID="Equation.DSMT4" ShapeID="_x0000_i2735" DrawAspect="Content" ObjectID="_1690174036" r:id="rId343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77F9281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Không có giao điểm.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66A9FF63">
                <v:shape id="_x0000_i2736" type="#_x0000_t75" style="width:36pt;height:19.5pt" o:ole="">
                  <v:imagedata r:id="rId3433" o:title=""/>
                </v:shape>
                <o:OLEObject Type="Embed" ProgID="Equation.DSMT4" ShapeID="_x0000_i2736" DrawAspect="Content" ObjectID="_1690174037" r:id="rId34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42454B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85" w:dyaOrig="405" w14:anchorId="22B7586D">
                <v:shape id="_x0000_i2737" type="#_x0000_t75" style="width:30pt;height:19.5pt" o:ole="">
                  <v:imagedata r:id="rId3435" o:title=""/>
                </v:shape>
                <o:OLEObject Type="Embed" ProgID="Equation.DSMT4" ShapeID="_x0000_i2737" DrawAspect="Content" ObjectID="_1690174038" r:id="rId34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EC810CE">
                <v:shape id="_x0000_i2738" type="#_x0000_t75" style="width:34.5pt;height:19.5pt" o:ole="">
                  <v:imagedata r:id="rId3437" o:title=""/>
                </v:shape>
                <o:OLEObject Type="Embed" ProgID="Equation.DSMT4" ShapeID="_x0000_i2738" DrawAspect="Content" ObjectID="_1690174039" r:id="rId34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0D332B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14CA95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2F60605" w14:textId="77777777" w:rsidTr="009A5569">
        <w:tc>
          <w:tcPr>
            <w:tcW w:w="6200" w:type="dxa"/>
            <w:shd w:val="clear" w:color="auto" w:fill="auto"/>
          </w:tcPr>
          <w:p w14:paraId="6431A9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C39AC6B">
                <v:shape id="_x0000_i2739" type="#_x0000_t75" style="width:23.25pt;height:16.5pt" o:ole="">
                  <v:imagedata r:id="rId3439" o:title=""/>
                </v:shape>
                <o:OLEObject Type="Embed" ProgID="Equation.DSMT4" ShapeID="_x0000_i2739" DrawAspect="Content" ObjectID="_1690174040" r:id="rId34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60" w14:anchorId="1B9848D5">
                <v:shape id="_x0000_i2740" type="#_x0000_t75" style="width:96.75pt;height:18.75pt" o:ole="">
                  <v:imagedata r:id="rId3441" o:title=""/>
                </v:shape>
                <o:OLEObject Type="Embed" ProgID="Equation.DSMT4" ShapeID="_x0000_i2740" DrawAspect="Content" ObjectID="_1690174041" r:id="rId34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60" w14:anchorId="3C2EE38E">
                <v:shape id="_x0000_i2741" type="#_x0000_t75" style="width:96.75pt;height:18.75pt" o:ole="">
                  <v:imagedata r:id="rId3443" o:title=""/>
                </v:shape>
                <o:OLEObject Type="Embed" ProgID="Equation.DSMT4" ShapeID="_x0000_i2741" DrawAspect="Content" ObjectID="_1690174042" r:id="rId34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nhau tại điểm có toạ độ</w:t>
            </w:r>
          </w:p>
          <w:p w14:paraId="604662A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DDC7FB2">
                <v:shape id="_x0000_i2742" type="#_x0000_t75" style="width:34.5pt;height:19.5pt" o:ole="">
                  <v:imagedata r:id="rId3445" o:title=""/>
                </v:shape>
                <o:OLEObject Type="Embed" ProgID="Equation.DSMT4" ShapeID="_x0000_i2742" DrawAspect="Content" ObjectID="_1690174043" r:id="rId34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3F1BC9F3">
                <v:shape id="_x0000_i2743" type="#_x0000_t75" style="width:27pt;height:19.5pt" o:ole="">
                  <v:imagedata r:id="rId3447" o:title=""/>
                </v:shape>
                <o:OLEObject Type="Embed" ProgID="Equation.DSMT4" ShapeID="_x0000_i2743" DrawAspect="Content" ObjectID="_1690174044" r:id="rId34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281F338A">
                <v:shape id="_x0000_i2744" type="#_x0000_t75" style="width:42pt;height:19.5pt" o:ole="">
                  <v:imagedata r:id="rId3449" o:title=""/>
                </v:shape>
                <o:OLEObject Type="Embed" ProgID="Equation.DSMT4" ShapeID="_x0000_i2744" DrawAspect="Content" ObjectID="_1690174045" r:id="rId34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5008FAD1">
                <v:shape id="_x0000_i2745" type="#_x0000_t75" style="width:34.5pt;height:19.5pt" o:ole="">
                  <v:imagedata r:id="rId3451" o:title=""/>
                </v:shape>
                <o:OLEObject Type="Embed" ProgID="Equation.DSMT4" ShapeID="_x0000_i2745" DrawAspect="Content" ObjectID="_1690174046" r:id="rId34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7438B9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54F016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4C2D31A6" w14:textId="77777777" w:rsidTr="009A5569">
        <w:tc>
          <w:tcPr>
            <w:tcW w:w="6200" w:type="dxa"/>
            <w:shd w:val="clear" w:color="auto" w:fill="auto"/>
          </w:tcPr>
          <w:p w14:paraId="33519E5F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>Mệnh đề nào sau đây là sai?</w:t>
            </w:r>
          </w:p>
          <w:p w14:paraId="5D3570F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Nếu hai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038AFAEC">
                <v:shape id="_x0000_i2746" type="#_x0000_t75" style="width:11.25pt;height:13.5pt" o:ole="">
                  <v:imagedata r:id="rId3453" o:title=""/>
                </v:shape>
                <o:OLEObject Type="Embed" ProgID="Equation.DSMT4" ShapeID="_x0000_i2746" DrawAspect="Content" ObjectID="_1690174047" r:id="rId34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85" w:dyaOrig="285" w14:anchorId="05C8DECB">
                <v:shape id="_x0000_i2747" type="#_x0000_t75" style="width:13.5pt;height:13.5pt" o:ole="">
                  <v:imagedata r:id="rId3455" o:title=""/>
                </v:shape>
                <o:OLEObject Type="Embed" ProgID="Equation.DSMT4" ShapeID="_x0000_i2747" DrawAspect="Content" ObjectID="_1690174048" r:id="rId34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cùng phương thì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0617C7EC">
                <v:shape id="_x0000_i2748" type="#_x0000_t75" style="width:11.25pt;height:13.5pt" o:ole="">
                  <v:imagedata r:id="rId3453" o:title=""/>
                </v:shape>
                <o:OLEObject Type="Embed" ProgID="Equation.DSMT4" ShapeID="_x0000_i2748" DrawAspect="Content" ObjectID="_1690174049" r:id="rId345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song song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85" w:dyaOrig="285" w14:anchorId="595D68B9">
                <v:shape id="_x0000_i2749" type="#_x0000_t75" style="width:13.5pt;height:13.5pt" o:ole="">
                  <v:imagedata r:id="rId3455" o:title=""/>
                </v:shape>
                <o:OLEObject Type="Embed" ProgID="Equation.DSMT4" ShapeID="_x0000_i2749" DrawAspect="Content" ObjectID="_1690174050" r:id="rId34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63B850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B.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Trong không gian, nếu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>một đường thẳng vuông góc với một trong hai đường thẳng song song thì vuông góc với đường thẳng còn lại.</w:t>
            </w:r>
          </w:p>
          <w:p w14:paraId="146B3A7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Với mọi số thực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6F875FB0">
                <v:shape id="_x0000_i2750" type="#_x0000_t75" style="width:9.75pt;height:13.5pt" o:ole="">
                  <v:imagedata r:id="rId3459" o:title=""/>
                </v:shape>
                <o:OLEObject Type="Embed" ProgID="Equation.DSMT4" ShapeID="_x0000_i2750" DrawAspect="Content" ObjectID="_1690174051" r:id="rId34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khác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376EE504">
                <v:shape id="_x0000_i2751" type="#_x0000_t75" style="width:9.75pt;height:13.5pt" o:ole="">
                  <v:imagedata r:id="rId3461" o:title=""/>
                </v:shape>
                <o:OLEObject Type="Embed" ProgID="Equation.DSMT4" ShapeID="_x0000_i2751" DrawAspect="Content" ObjectID="_1690174052" r:id="rId34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nếu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34548A85">
                <v:shape id="_x0000_i2752" type="#_x0000_t75" style="width:9.75pt;height:13.5pt" o:ole="">
                  <v:imagedata r:id="rId3463" o:title=""/>
                </v:shape>
                <o:OLEObject Type="Embed" ProgID="Equation.DSMT4" ShapeID="_x0000_i2752" DrawAspect="Content" ObjectID="_1690174053" r:id="rId34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là 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2A52CF68">
                <v:shape id="_x0000_i2753" type="#_x0000_t75" style="width:11.25pt;height:13.5pt" o:ole="">
                  <v:imagedata r:id="rId3453" o:title=""/>
                </v:shape>
                <o:OLEObject Type="Embed" ProgID="Equation.DSMT4" ShapeID="_x0000_i2753" DrawAspect="Content" ObjectID="_1690174054" r:id="rId34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thì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315" w:dyaOrig="285" w14:anchorId="45EBA05F">
                <v:shape id="_x0000_i2754" type="#_x0000_t75" style="width:16.5pt;height:13.5pt" o:ole="">
                  <v:imagedata r:id="rId3466" o:title=""/>
                </v:shape>
                <o:OLEObject Type="Embed" ProgID="Equation.DSMT4" ShapeID="_x0000_i2754" DrawAspect="Content" ObjectID="_1690174055" r:id="rId34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cũng là 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7B74434F">
                <v:shape id="_x0000_i2755" type="#_x0000_t75" style="width:11.25pt;height:13.5pt" o:ole="">
                  <v:imagedata r:id="rId3453" o:title=""/>
                </v:shape>
                <o:OLEObject Type="Embed" ProgID="Equation.DSMT4" ShapeID="_x0000_i2755" DrawAspect="Content" ObjectID="_1690174056" r:id="rId34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AE56F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D.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Trong không gian, nếu các đường thẳng cùng vuông góc với một đường thẳng thì các đường thẳng đó cùng song song với một mặt phẳng.</w:t>
            </w:r>
          </w:p>
          <w:p w14:paraId="6B4B585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488B8F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DD36939" w14:textId="77777777" w:rsidTr="009A5569">
        <w:tc>
          <w:tcPr>
            <w:tcW w:w="6200" w:type="dxa"/>
            <w:shd w:val="clear" w:color="auto" w:fill="auto"/>
          </w:tcPr>
          <w:p w14:paraId="7CD69D8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364735FF">
                <v:shape id="_x0000_i2756" type="#_x0000_t75" style="width:88.5pt;height:16.5pt" o:ole="">
                  <v:imagedata r:id="rId3469" o:title=""/>
                </v:shape>
                <o:OLEObject Type="Embed" ProgID="Equation.DSMT4" ShapeID="_x0000_i2756" DrawAspect="Content" ObjectID="_1690174057" r:id="rId34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64EF3AB2">
                <v:shape id="_x0000_i2757" type="#_x0000_t75" style="width:11.25pt;height:13.5pt" o:ole="">
                  <v:imagedata r:id="rId3471" o:title=""/>
                </v:shape>
                <o:OLEObject Type="Embed" ProgID="Equation.DSMT4" ShapeID="_x0000_i2757" DrawAspect="Content" ObjectID="_1690174058" r:id="rId34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đường thẳng nào sau đây ?</w:t>
            </w:r>
          </w:p>
          <w:p w14:paraId="5066E17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48ABAE4F">
                <v:shape id="_x0000_i2758" type="#_x0000_t75" style="width:70.5pt;height:16.5pt" o:ole="">
                  <v:imagedata r:id="rId3473" o:title=""/>
                </v:shape>
                <o:OLEObject Type="Embed" ProgID="Equation.DSMT4" ShapeID="_x0000_i2758" DrawAspect="Content" ObjectID="_1690174059" r:id="rId34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7D4AD8E6">
                <v:shape id="_x0000_i2759" type="#_x0000_t75" style="width:74.25pt;height:18.75pt" o:ole="">
                  <v:imagedata r:id="rId3475" o:title=""/>
                </v:shape>
                <o:OLEObject Type="Embed" ProgID="Equation.DSMT4" ShapeID="_x0000_i2759" DrawAspect="Content" ObjectID="_1690174060" r:id="rId34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5E3A75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15" w14:anchorId="3B6FE558">
                <v:shape id="_x0000_i2760" type="#_x0000_t75" style="width:93pt;height:16.5pt" o:ole="">
                  <v:imagedata r:id="rId3477" o:title=""/>
                </v:shape>
                <o:OLEObject Type="Embed" ProgID="Equation.DSMT4" ShapeID="_x0000_i2760" DrawAspect="Content" ObjectID="_1690174061" r:id="rId34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05" w:dyaOrig="315" w14:anchorId="4EBE2920">
                <v:shape id="_x0000_i2761" type="#_x0000_t75" style="width:96pt;height:16.5pt" o:ole="">
                  <v:imagedata r:id="rId3479" o:title=""/>
                </v:shape>
                <o:OLEObject Type="Embed" ProgID="Equation.DSMT4" ShapeID="_x0000_i2761" DrawAspect="Content" ObjectID="_1690174062" r:id="rId34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99653D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771A7C1F" w14:textId="77777777" w:rsidR="009A5569" w:rsidRPr="007C1EE8" w:rsidRDefault="009A5569" w:rsidP="00136803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4E18B37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Xét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703C8764">
                <v:shape id="_x0000_i2762" type="#_x0000_t75" style="width:88.5pt;height:16.5pt" o:ole="">
                  <v:imagedata r:id="rId3481" o:title=""/>
                </v:shape>
                <o:OLEObject Type="Embed" ProgID="Equation.DSMT4" ShapeID="_x0000_i2762" DrawAspect="Content" ObjectID="_1690174063" r:id="rId34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5D22EE34">
                <v:shape id="_x0000_i2763" type="#_x0000_t75" style="width:74.25pt;height:18.75pt" o:ole="">
                  <v:imagedata r:id="rId3483" o:title=""/>
                </v:shape>
                <o:OLEObject Type="Embed" ProgID="Equation.DSMT4" ShapeID="_x0000_i2763" DrawAspect="Content" ObjectID="_1690174064" r:id="rId34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AA909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Ta có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35" w:dyaOrig="615" w14:anchorId="201929DE">
                <v:shape id="_x0000_i2764" type="#_x0000_t75" style="width:37.5pt;height:30.75pt" o:ole="">
                  <v:imagedata r:id="rId3485" o:title=""/>
                </v:shape>
                <o:OLEObject Type="Embed" ProgID="Equation.DSMT4" ShapeID="_x0000_i2764" DrawAspect="Content" ObjectID="_1690174065" r:id="rId34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nên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0067EF7C">
                <v:shape id="_x0000_i2765" type="#_x0000_t75" style="width:11.25pt;height:13.5pt" o:ole="">
                  <v:imagedata r:id="rId3487" o:title=""/>
                </v:shape>
                <o:OLEObject Type="Embed" ProgID="Equation.DSMT4" ShapeID="_x0000_i2765" DrawAspect="Content" ObjectID="_1690174066" r:id="rId34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2E5B269D">
                <v:shape id="_x0000_i2766" type="#_x0000_t75" style="width:12.75pt;height:18.75pt" o:ole="">
                  <v:imagedata r:id="rId3489" o:title=""/>
                </v:shape>
                <o:OLEObject Type="Embed" ProgID="Equation.DSMT4" ShapeID="_x0000_i2766" DrawAspect="Content" ObjectID="_1690174067" r:id="rId34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E78A9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5FBF42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0147279" w14:textId="77777777" w:rsidTr="009A5569">
        <w:tc>
          <w:tcPr>
            <w:tcW w:w="6200" w:type="dxa"/>
            <w:shd w:val="clear" w:color="auto" w:fill="auto"/>
          </w:tcPr>
          <w:p w14:paraId="5278616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Xác định vị trí tương đối của hai đường thẳng sau đây: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680" w:dyaOrig="360" w14:anchorId="79E52236">
                <v:shape id="_x0000_i2767" type="#_x0000_t75" style="width:83.25pt;height:18.75pt" o:ole="">
                  <v:imagedata r:id="rId3491" o:title=""/>
                </v:shape>
                <o:OLEObject Type="Embed" ProgID="Equation.DSMT4" ShapeID="_x0000_i2767" DrawAspect="Content" ObjectID="_1690174068" r:id="rId34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100" w:dyaOrig="360" w14:anchorId="665E5D4A">
                <v:shape id="_x0000_i2768" type="#_x0000_t75" style="width:104.25pt;height:18.75pt" o:ole="">
                  <v:imagedata r:id="rId3493" o:title=""/>
                </v:shape>
                <o:OLEObject Type="Embed" ProgID="Equation.DSMT4" ShapeID="_x0000_i2768" DrawAspect="Content" ObjectID="_1690174069" r:id="rId34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F3CD6D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</w:p>
          <w:p w14:paraId="0C0B326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Cắt nhưng không vuông góc.</w:t>
            </w:r>
          </w:p>
          <w:p w14:paraId="24995EB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</w:p>
          <w:p w14:paraId="2AD3E01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Vuông góc nhau.</w:t>
            </w:r>
          </w:p>
          <w:p w14:paraId="1D486F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EF0345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8A1F5F2" w14:textId="77777777" w:rsidTr="009A5569">
        <w:tc>
          <w:tcPr>
            <w:tcW w:w="6200" w:type="dxa"/>
            <w:shd w:val="clear" w:color="auto" w:fill="auto"/>
          </w:tcPr>
          <w:p w14:paraId="0B7884D2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  <w:t>Câu 9:</w:t>
            </w:r>
            <w:r w:rsidRPr="007C1EE8">
              <w:rPr>
                <w:rFonts w:ascii="Chu Van An" w:eastAsia="Times New Roman" w:hAnsi="Chu Van An" w:cs="Chu Van An"/>
                <w:szCs w:val="22"/>
                <w:lang w:val="fr-FR" w:eastAsia="ko-KR"/>
              </w:rPr>
              <w:t xml:space="preserve">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55" w:dyaOrig="315" w14:anchorId="4D2DBA78">
                <v:shape id="_x0000_i2769" type="#_x0000_t75" style="width:88.5pt;height:16.5pt" o:ole="">
                  <v:imagedata r:id="rId3495" o:title=""/>
                </v:shape>
                <o:OLEObject Type="Embed" ProgID="Equation.DSMT4" ShapeID="_x0000_i2769" DrawAspect="Content" ObjectID="_1690174070" r:id="rId3496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fr-FR" w:eastAsia="ko-KR"/>
              </w:rPr>
              <w:t xml:space="preserve"> cắt đường thẳng nào sau đây?</w:t>
            </w:r>
          </w:p>
          <w:p w14:paraId="298C1F3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950" w:dyaOrig="360" w14:anchorId="6E577E95">
                <v:shape id="_x0000_i2770" type="#_x0000_t75" style="width:96.75pt;height:18.75pt" o:ole="">
                  <v:imagedata r:id="rId3497" o:title=""/>
                </v:shape>
                <o:OLEObject Type="Embed" ProgID="Equation.DSMT4" ShapeID="_x0000_i2770" DrawAspect="Content" ObjectID="_1690174071" r:id="rId349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950" w:dyaOrig="360" w14:anchorId="2DA01709">
                <v:shape id="_x0000_i2771" type="#_x0000_t75" style="width:96.75pt;height:18.75pt" o:ole="">
                  <v:imagedata r:id="rId3499" o:title=""/>
                </v:shape>
                <o:OLEObject Type="Embed" ProgID="Equation.DSMT4" ShapeID="_x0000_i2771" DrawAspect="Content" ObjectID="_1690174072" r:id="rId350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F9754C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470" w:dyaOrig="360" w14:anchorId="71A08650">
                <v:shape id="_x0000_i2772" type="#_x0000_t75" style="width:73.5pt;height:18.75pt" o:ole="">
                  <v:imagedata r:id="rId3501" o:title=""/>
                </v:shape>
                <o:OLEObject Type="Embed" ProgID="Equation.DSMT4" ShapeID="_x0000_i2772" DrawAspect="Content" ObjectID="_1690174073" r:id="rId3502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500" w:dyaOrig="360" w14:anchorId="364DA74B">
                <v:shape id="_x0000_i2773" type="#_x0000_t75" style="width:75.75pt;height:18.75pt" o:ole="">
                  <v:imagedata r:id="rId3503" o:title=""/>
                </v:shape>
                <o:OLEObject Type="Embed" ProgID="Equation.DSMT4" ShapeID="_x0000_i2773" DrawAspect="Content" ObjectID="_1690174074" r:id="rId3504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B9C4C8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630C92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0FE081F" w14:textId="77777777" w:rsidTr="009A5569">
        <w:tc>
          <w:tcPr>
            <w:tcW w:w="6200" w:type="dxa"/>
            <w:shd w:val="clear" w:color="auto" w:fill="auto"/>
          </w:tcPr>
          <w:p w14:paraId="78652CC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Ch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480" w:dyaOrig="360" w14:anchorId="5C17C861">
                <v:shape id="_x0000_i2774" type="#_x0000_t75" style="width:174pt;height:18.75pt" o:ole="">
                  <v:imagedata r:id="rId3505" o:title=""/>
                </v:shape>
                <o:OLEObject Type="Embed" ProgID="Equation.DSMT4" ShapeID="_x0000_i2774" DrawAspect="Content" ObjectID="_1690174075" r:id="rId35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 Tìm mệnh đề đúng</w:t>
            </w:r>
          </w:p>
          <w:p w14:paraId="5C732BC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95" w:dyaOrig="360" w14:anchorId="176F0CCE">
                <v:shape id="_x0000_i2775" type="#_x0000_t75" style="width:39.75pt;height:18.75pt" o:ole="">
                  <v:imagedata r:id="rId3507" o:title=""/>
                </v:shape>
                <o:OLEObject Type="Embed" ProgID="Equation.DSMT4" ShapeID="_x0000_i2775" DrawAspect="Content" ObjectID="_1690174076" r:id="rId35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80" w:dyaOrig="360" w14:anchorId="1A4AECF7">
                <v:shape id="_x0000_i2776" type="#_x0000_t75" style="width:39.75pt;height:18.75pt" o:ole="">
                  <v:imagedata r:id="rId3509" o:title=""/>
                </v:shape>
                <o:OLEObject Type="Embed" ProgID="Equation.DSMT4" ShapeID="_x0000_i2776" DrawAspect="Content" ObjectID="_1690174077" r:id="rId351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96248C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47718710">
                <v:shape id="_x0000_i2777" type="#_x0000_t75" style="width:13.5pt;height:18.75pt" o:ole="">
                  <v:imagedata r:id="rId3511" o:title=""/>
                </v:shape>
                <o:OLEObject Type="Embed" ProgID="Equation.DSMT4" ShapeID="_x0000_i2777" DrawAspect="Content" ObjectID="_1690174078" r:id="rId35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00" w:dyaOrig="360" w14:anchorId="695747A7">
                <v:shape id="_x0000_i2778" type="#_x0000_t75" style="width:15pt;height:18.75pt" o:ole="">
                  <v:imagedata r:id="rId3513" o:title=""/>
                </v:shape>
                <o:OLEObject Type="Embed" ProgID="Equation.DSMT4" ShapeID="_x0000_i2778" DrawAspect="Content" ObjectID="_1690174079" r:id="rId35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tại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20" w:dyaOrig="690" w14:anchorId="5464BF83">
                <v:shape id="_x0000_i2779" type="#_x0000_t75" style="width:51pt;height:34.5pt" o:ole="">
                  <v:imagedata r:id="rId3515" o:title=""/>
                </v:shape>
                <o:OLEObject Type="Embed" ProgID="Equation.DSMT4" ShapeID="_x0000_i2779" DrawAspect="Content" ObjectID="_1690174080" r:id="rId3516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80" w:dyaOrig="360" w14:anchorId="3813E95F">
                <v:shape id="_x0000_i2780" type="#_x0000_t75" style="width:39.75pt;height:18.75pt" o:ole="">
                  <v:imagedata r:id="rId3517" o:title=""/>
                </v:shape>
                <o:OLEObject Type="Embed" ProgID="Equation.DSMT4" ShapeID="_x0000_i2780" DrawAspect="Content" ObjectID="_1690174081" r:id="rId35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8EE6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73E6D9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2C63046F" w14:textId="77777777" w:rsidTr="009A5569">
        <w:tc>
          <w:tcPr>
            <w:tcW w:w="6200" w:type="dxa"/>
            <w:shd w:val="clear" w:color="auto" w:fill="auto"/>
          </w:tcPr>
          <w:p w14:paraId="5C8A932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30" w14:anchorId="6EECA0C0">
                <v:shape id="_x0000_i2781" type="#_x0000_t75" style="width:23.25pt;height:16.5pt" o:ole="">
                  <v:imagedata r:id="rId3519" o:title=""/>
                </v:shape>
                <o:OLEObject Type="Embed" ProgID="Equation.DSMT4" ShapeID="_x0000_i2781" DrawAspect="Content" ObjectID="_1690174082" r:id="rId35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05" w:dyaOrig="330" w14:anchorId="06DFCB48">
                <v:shape id="_x0000_i2782" type="#_x0000_t75" style="width:81pt;height:16.5pt" o:ole="">
                  <v:imagedata r:id="rId3521" o:title=""/>
                </v:shape>
                <o:OLEObject Type="Embed" ProgID="Equation.DSMT4" ShapeID="_x0000_i2782" DrawAspect="Content" ObjectID="_1690174083" r:id="rId35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đường thẳng có phương trình nào sau đây?</w:t>
            </w:r>
          </w:p>
          <w:p w14:paraId="4B3C562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30" w14:anchorId="5286416D">
                <v:shape id="_x0000_i2783" type="#_x0000_t75" style="width:66.75pt;height:16.5pt" o:ole="">
                  <v:imagedata r:id="rId3523" o:title=""/>
                </v:shape>
                <o:OLEObject Type="Embed" ProgID="Equation.DSMT4" ShapeID="_x0000_i2783" DrawAspect="Content" ObjectID="_1690174084" r:id="rId35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035" w:dyaOrig="330" w14:anchorId="0388DC40">
                <v:shape id="_x0000_i2784" type="#_x0000_t75" style="width:52.5pt;height:16.5pt" o:ole="">
                  <v:imagedata r:id="rId3525" o:title=""/>
                </v:shape>
                <o:OLEObject Type="Embed" ProgID="Equation.DSMT4" ShapeID="_x0000_i2784" DrawAspect="Content" ObjectID="_1690174085" r:id="rId35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4C1C9D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30" w14:anchorId="34763B13">
                <v:shape id="_x0000_i2785" type="#_x0000_t75" style="width:74.25pt;height:16.5pt" o:ole="">
                  <v:imagedata r:id="rId3527" o:title=""/>
                </v:shape>
                <o:OLEObject Type="Embed" ProgID="Equation.DSMT4" ShapeID="_x0000_i2785" DrawAspect="Content" ObjectID="_1690174086" r:id="rId35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05" w:dyaOrig="330" w14:anchorId="36C507BE">
                <v:shape id="_x0000_i2786" type="#_x0000_t75" style="width:81pt;height:16.5pt" o:ole="">
                  <v:imagedata r:id="rId3529" o:title=""/>
                </v:shape>
                <o:OLEObject Type="Embed" ProgID="Equation.DSMT4" ShapeID="_x0000_i2786" DrawAspect="Content" ObjectID="_1690174087" r:id="rId35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96A303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9C8EE1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A08CDE3" w14:textId="77777777" w:rsidTr="009A5569">
        <w:tc>
          <w:tcPr>
            <w:tcW w:w="6200" w:type="dxa"/>
            <w:shd w:val="clear" w:color="auto" w:fill="auto"/>
          </w:tcPr>
          <w:p w14:paraId="6DADD79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Xác định vị trí tương đối của 2 đường thẳng sau đây: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25" w:dyaOrig="285" w14:anchorId="3FC6D492">
                <v:shape id="_x0000_i2787" type="#_x0000_t75" style="width:85.5pt;height:13.5pt" o:ole="">
                  <v:imagedata r:id="rId3531" o:title=""/>
                </v:shape>
                <o:OLEObject Type="Embed" ProgID="Equation.DSMT4" ShapeID="_x0000_i2787" DrawAspect="Content" ObjectID="_1690174088" r:id="rId353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10" w:dyaOrig="285" w14:anchorId="49D5C8FE">
                <v:shape id="_x0000_i2788" type="#_x0000_t75" style="width:100.5pt;height:13.5pt" o:ole="">
                  <v:imagedata r:id="rId3533" o:title=""/>
                </v:shape>
                <o:OLEObject Type="Embed" ProgID="Equation.DSMT4" ShapeID="_x0000_i2788" DrawAspect="Content" ObjectID="_1690174089" r:id="rId3534"/>
              </w:object>
            </w:r>
          </w:p>
          <w:p w14:paraId="4134775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Vuông góc nhau.</w:t>
            </w:r>
          </w:p>
          <w:p w14:paraId="14D373D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Song song.</w:t>
            </w:r>
          </w:p>
          <w:p w14:paraId="0F10B9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Cắt nhau nhưng không vuông góc.</w:t>
            </w:r>
          </w:p>
          <w:p w14:paraId="0FAF29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Trùng nhau.</w:t>
            </w:r>
          </w:p>
          <w:p w14:paraId="4DE10AF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D6F186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9C0700C" w14:textId="77777777" w:rsidTr="009A5569">
        <w:tc>
          <w:tcPr>
            <w:tcW w:w="6200" w:type="dxa"/>
            <w:shd w:val="clear" w:color="auto" w:fill="auto"/>
          </w:tcPr>
          <w:p w14:paraId="7ECF517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55" w:dyaOrig="735" w14:anchorId="298C9DF4">
                <v:shape id="_x0000_i2789" type="#_x0000_t75" style="width:73.5pt;height:37.5pt" o:ole="">
                  <v:imagedata r:id="rId3535" o:title=""/>
                </v:shape>
                <o:OLEObject Type="Embed" ProgID="Equation.DSMT4" ShapeID="_x0000_i2789" DrawAspect="Content" ObjectID="_1690174090" r:id="rId353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35" w:dyaOrig="360" w14:anchorId="12945FC7">
                <v:shape id="_x0000_i2790" type="#_x0000_t75" style="width:96.75pt;height:18.75pt" o:ole="">
                  <v:imagedata r:id="rId3537" o:title=""/>
                </v:shape>
                <o:OLEObject Type="Embed" ProgID="Equation.DSMT4" ShapeID="_x0000_i2790" DrawAspect="Content" ObjectID="_1690174091" r:id="rId353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 Khi đó:</w:t>
            </w:r>
          </w:p>
          <w:p w14:paraId="7274E71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612B095E">
                <v:shape id="_x0000_i2791" type="#_x0000_t75" style="width:13.5pt;height:18.75pt" o:ole="">
                  <v:imagedata r:id="rId3539" o:title=""/>
                </v:shape>
                <o:OLEObject Type="Embed" ProgID="Equation.DSMT4" ShapeID="_x0000_i2791" DrawAspect="Content" ObjectID="_1690174092" r:id="rId354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300" w:dyaOrig="360" w14:anchorId="4B133E34">
                <v:shape id="_x0000_i2792" type="#_x0000_t75" style="width:15pt;height:18.75pt" o:ole="">
                  <v:imagedata r:id="rId3541" o:title=""/>
                </v:shape>
                <o:OLEObject Type="Embed" ProgID="Equation.DSMT4" ShapeID="_x0000_i2792" DrawAspect="Content" ObjectID="_1690174093" r:id="rId354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song song với nhau.</w:t>
            </w:r>
          </w:p>
          <w:p w14:paraId="09D26BA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3C462FAD">
                <v:shape id="_x0000_i2793" type="#_x0000_t75" style="width:13.5pt;height:18.75pt" o:ole="">
                  <v:imagedata r:id="rId3539" o:title=""/>
                </v:shape>
                <o:OLEObject Type="Embed" ProgID="Equation.DSMT4" ShapeID="_x0000_i2793" DrawAspect="Content" ObjectID="_1690174094" r:id="rId3543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300" w:dyaOrig="360" w14:anchorId="6B9FD111">
                <v:shape id="_x0000_i2794" type="#_x0000_t75" style="width:15pt;height:18.75pt" o:ole="">
                  <v:imagedata r:id="rId3541" o:title=""/>
                </v:shape>
                <o:OLEObject Type="Embed" ProgID="Equation.DSMT4" ShapeID="_x0000_i2794" DrawAspect="Content" ObjectID="_1690174095" r:id="rId354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trùng nhau.</w:t>
            </w:r>
          </w:p>
          <w:p w14:paraId="6878706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6D24757B">
                <v:shape id="_x0000_i2795" type="#_x0000_t75" style="width:13.5pt;height:18.75pt" o:ole="">
                  <v:imagedata r:id="rId3539" o:title=""/>
                </v:shape>
                <o:OLEObject Type="Embed" ProgID="Equation.DSMT4" ShapeID="_x0000_i2795" DrawAspect="Content" ObjectID="_1690174096" r:id="rId3545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300" w:dyaOrig="360" w14:anchorId="2ABBD6B6">
                <v:shape id="_x0000_i2796" type="#_x0000_t75" style="width:15pt;height:18.75pt" o:ole="">
                  <v:imagedata r:id="rId3541" o:title=""/>
                </v:shape>
                <o:OLEObject Type="Embed" ProgID="Equation.DSMT4" ShapeID="_x0000_i2796" DrawAspect="Content" ObjectID="_1690174097" r:id="rId354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cắt nhau nhưng không vuông góc.</w:t>
            </w:r>
          </w:p>
          <w:p w14:paraId="6F7C387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0328D4AB">
                <v:shape id="_x0000_i2797" type="#_x0000_t75" style="width:13.5pt;height:18.75pt" o:ole="">
                  <v:imagedata r:id="rId3539" o:title=""/>
                </v:shape>
                <o:OLEObject Type="Embed" ProgID="Equation.DSMT4" ShapeID="_x0000_i2797" DrawAspect="Content" ObjectID="_1690174098" r:id="rId3547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300" w:dyaOrig="360" w14:anchorId="507361B6">
                <v:shape id="_x0000_i2798" type="#_x0000_t75" style="width:15pt;height:18.75pt" o:ole="">
                  <v:imagedata r:id="rId3541" o:title=""/>
                </v:shape>
                <o:OLEObject Type="Embed" ProgID="Equation.DSMT4" ShapeID="_x0000_i2798" DrawAspect="Content" ObjectID="_1690174099" r:id="rId354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vuông góc nhau.</w:t>
            </w:r>
          </w:p>
          <w:p w14:paraId="0B8F176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B81B31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E62C399" w14:textId="77777777" w:rsidTr="009A5569">
        <w:tc>
          <w:tcPr>
            <w:tcW w:w="6200" w:type="dxa"/>
            <w:shd w:val="clear" w:color="auto" w:fill="auto"/>
          </w:tcPr>
          <w:p w14:paraId="3697250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</w:rPr>
              <w:t xml:space="preserve">Vị trí tương đối của hai đường thẳng lần lượt có phương trình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75" w:dyaOrig="630" w14:anchorId="757868CB">
                <v:shape id="_x0000_i2799" type="#_x0000_t75" style="width:48.75pt;height:32.25pt" o:ole="">
                  <v:imagedata r:id="rId3549" o:title=""/>
                </v:shape>
                <o:OLEObject Type="Embed" ProgID="Equation.DSMT4" ShapeID="_x0000_i2799" DrawAspect="Content" ObjectID="_1690174100" r:id="rId355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2759373F">
                <v:shape id="_x0000_i2800" type="#_x0000_t75" style="width:73.5pt;height:16.5pt" o:ole="">
                  <v:imagedata r:id="rId3551" o:title=""/>
                </v:shape>
                <o:OLEObject Type="Embed" ProgID="Equation.DSMT4" ShapeID="_x0000_i2800" DrawAspect="Content" ObjectID="_1690174101" r:id="rId35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F75090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Vuông góc với nhau.</w:t>
            </w:r>
          </w:p>
          <w:p w14:paraId="27E889A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Cắt nhau nhưng không vuông góc với nhau.</w:t>
            </w:r>
          </w:p>
          <w:p w14:paraId="1EF53D9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148514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154EB7C" w14:textId="77777777" w:rsidTr="009A5569">
        <w:tc>
          <w:tcPr>
            <w:tcW w:w="6200" w:type="dxa"/>
            <w:shd w:val="clear" w:color="auto" w:fill="auto"/>
          </w:tcPr>
          <w:p w14:paraId="7DF67DE6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color w:val="002060"/>
                <w:szCs w:val="22"/>
                <w:lang w:val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15: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24A93D56">
                <v:shape id="_x0000_i2801" type="#_x0000_t75" style="width:22.5pt;height:16.5pt" o:ole="">
                  <v:imagedata r:id="rId3553" o:title=""/>
                </v:shape>
                <o:OLEObject Type="Embed" ProgID="Equation.DSMT4" ShapeID="_x0000_i2801" DrawAspect="Content" ObjectID="_1690174102" r:id="rId35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BA2D0BB">
                <v:shape id="_x0000_i2802" type="#_x0000_t75" style="width:85.5pt;height:18.75pt" o:ole="">
                  <v:imagedata r:id="rId3555" o:title=""/>
                </v:shape>
                <o:OLEObject Type="Embed" ProgID="Equation.DSMT4" ShapeID="_x0000_i2802" DrawAspect="Content" ObjectID="_1690174103" r:id="rId35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02E4A2A">
                <v:shape id="_x0000_i2803" type="#_x0000_t75" style="width:85.5pt;height:18.75pt" o:ole="">
                  <v:imagedata r:id="rId3557" o:title=""/>
                </v:shape>
                <o:OLEObject Type="Embed" ProgID="Equation.DSMT4" ShapeID="_x0000_i2803" DrawAspect="Content" ObjectID="_1690174104" r:id="rId35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cắt nhau tại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ADFD187">
                <v:shape id="_x0000_i2804" type="#_x0000_t75" style="width:11.25pt;height:12.75pt" o:ole="">
                  <v:imagedata r:id="rId3559" o:title=""/>
                </v:shape>
                <o:OLEObject Type="Embed" ProgID="Equation.DSMT4" ShapeID="_x0000_i2804" DrawAspect="Content" ObjectID="_1690174105" r:id="rId35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285" w14:anchorId="4775D839">
                <v:shape id="_x0000_i2805" type="#_x0000_t75" style="width:18.75pt;height:13.5pt" o:ole="">
                  <v:imagedata r:id="rId3561" o:title=""/>
                </v:shape>
                <o:OLEObject Type="Embed" ProgID="Equation.DSMT4" ShapeID="_x0000_i2805" DrawAspect="Content" ObjectID="_1690174106" r:id="rId35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7448DF0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color w:val="00206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0EF4E30F">
                <v:shape id="_x0000_i2806" type="#_x0000_t75" style="width:36pt;height:13.5pt" o:ole="">
                  <v:imagedata r:id="rId3563" o:title=""/>
                </v:shape>
                <o:OLEObject Type="Embed" ProgID="Equation.DSMT4" ShapeID="_x0000_i2806" DrawAspect="Content" ObjectID="_1690174107" r:id="rId35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63B77144">
                <v:shape id="_x0000_i2807" type="#_x0000_t75" style="width:37.5pt;height:13.5pt" o:ole="">
                  <v:imagedata r:id="rId3565" o:title=""/>
                </v:shape>
                <o:OLEObject Type="Embed" ProgID="Equation.DSMT4" ShapeID="_x0000_i2807" DrawAspect="Content" ObjectID="_1690174108" r:id="rId356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2AA1272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345" w14:anchorId="0F812E19">
                <v:shape id="_x0000_i2808" type="#_x0000_t75" style="width:52.5pt;height:17.25pt" o:ole="">
                  <v:imagedata r:id="rId3567" o:title=""/>
                </v:shape>
                <o:OLEObject Type="Embed" ProgID="Equation.DSMT4" ShapeID="_x0000_i2808" DrawAspect="Content" ObjectID="_1690174109" r:id="rId35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69D23A3D">
                <v:shape id="_x0000_i2809" type="#_x0000_t75" style="width:37.5pt;height:13.5pt" o:ole="">
                  <v:imagedata r:id="rId3569" o:title=""/>
                </v:shape>
                <o:OLEObject Type="Embed" ProgID="Equation.DSMT4" ShapeID="_x0000_i2809" DrawAspect="Content" ObjectID="_1690174110" r:id="rId357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366BBC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73EDA9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94D9164" w14:textId="77777777" w:rsidTr="009A5569">
        <w:tc>
          <w:tcPr>
            <w:tcW w:w="6200" w:type="dxa"/>
            <w:shd w:val="clear" w:color="auto" w:fill="auto"/>
          </w:tcPr>
          <w:p w14:paraId="11DACDF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bốn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111291A">
                <v:shape id="_x0000_i2810" type="#_x0000_t75" style="width:37.5pt;height:19.5pt" o:ole="">
                  <v:imagedata r:id="rId3571" o:title=""/>
                </v:shape>
                <o:OLEObject Type="Embed" ProgID="Equation.DSMT4" ShapeID="_x0000_i2810" DrawAspect="Content" ObjectID="_1690174111" r:id="rId35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4A629659">
                <v:shape id="_x0000_i2811" type="#_x0000_t75" style="width:43.5pt;height:19.5pt" o:ole="">
                  <v:imagedata r:id="rId3573" o:title=""/>
                </v:shape>
                <o:OLEObject Type="Embed" ProgID="Equation.DSMT4" ShapeID="_x0000_i2811" DrawAspect="Content" ObjectID="_1690174112" r:id="rId35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32EAE3F">
                <v:shape id="_x0000_i2812" type="#_x0000_t75" style="width:39.75pt;height:19.5pt" o:ole="">
                  <v:imagedata r:id="rId3575" o:title=""/>
                </v:shape>
                <o:OLEObject Type="Embed" ProgID="Equation.DSMT4" ShapeID="_x0000_i2812" DrawAspect="Content" ObjectID="_1690174113" r:id="rId35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70DF7F86">
                <v:shape id="_x0000_i2813" type="#_x0000_t75" style="width:47.25pt;height:19.5pt" o:ole="">
                  <v:imagedata r:id="rId3577" o:title=""/>
                </v:shape>
                <o:OLEObject Type="Embed" ProgID="Equation.DSMT4" ShapeID="_x0000_i2813" DrawAspect="Content" ObjectID="_1690174114" r:id="rId35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92C3350">
                <v:shape id="_x0000_i2814" type="#_x0000_t75" style="width:19.5pt;height:12.75pt" o:ole="">
                  <v:imagedata r:id="rId3579" o:title=""/>
                </v:shape>
                <o:OLEObject Type="Embed" ProgID="Equation.DSMT4" ShapeID="_x0000_i2814" DrawAspect="Content" ObjectID="_1690174115" r:id="rId35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3FB952D0">
                <v:shape id="_x0000_i2815" type="#_x0000_t75" style="width:19.5pt;height:13.5pt" o:ole="">
                  <v:imagedata r:id="rId3581" o:title=""/>
                </v:shape>
                <o:OLEObject Type="Embed" ProgID="Equation.DSMT4" ShapeID="_x0000_i2815" DrawAspect="Content" ObjectID="_1690174116" r:id="rId358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121C2F03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43AACBBB">
                <v:shape id="_x0000_i2816" type="#_x0000_t75" style="width:34.5pt;height:19.5pt" o:ole="">
                  <v:imagedata r:id="rId3583" o:title=""/>
                </v:shape>
                <o:OLEObject Type="Embed" ProgID="Equation.DSMT4" ShapeID="_x0000_i2816" DrawAspect="Content" ObjectID="_1690174117" r:id="rId35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0A569A6E">
                <v:shape id="_x0000_i2817" type="#_x0000_t75" style="width:34.5pt;height:19.5pt" o:ole="">
                  <v:imagedata r:id="rId3585" o:title=""/>
                </v:shape>
                <o:OLEObject Type="Embed" ProgID="Equation.DSMT4" ShapeID="_x0000_i2817" DrawAspect="Content" ObjectID="_1690174118" r:id="rId35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376F2B1A">
                <v:shape id="_x0000_i2818" type="#_x0000_t75" style="width:37.5pt;height:19.5pt" o:ole="">
                  <v:imagedata r:id="rId3587" o:title=""/>
                </v:shape>
                <o:OLEObject Type="Embed" ProgID="Equation.DSMT4" ShapeID="_x0000_i2818" DrawAspect="Content" ObjectID="_1690174119" r:id="rId358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3ED566AD">
                <v:shape id="_x0000_i2819" type="#_x0000_t75" style="width:45pt;height:19.5pt" o:ole="">
                  <v:imagedata r:id="rId3589" o:title=""/>
                </v:shape>
                <o:OLEObject Type="Embed" ProgID="Equation.DSMT4" ShapeID="_x0000_i2819" DrawAspect="Content" ObjectID="_1690174120" r:id="rId35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E4434F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9B1E93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E9D44ED" w14:textId="77777777" w:rsidTr="009A5569">
        <w:tc>
          <w:tcPr>
            <w:tcW w:w="6200" w:type="dxa"/>
            <w:shd w:val="clear" w:color="auto" w:fill="auto"/>
          </w:tcPr>
          <w:p w14:paraId="6FCF871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Tìm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1BD0D9B6">
                <v:shape id="_x0000_i2820" type="#_x0000_t75" style="width:13.5pt;height:11.25pt" o:ole="">
                  <v:imagedata r:id="rId3591" o:title=""/>
                </v:shape>
                <o:OLEObject Type="Embed" ProgID="Equation.DSMT4" ShapeID="_x0000_i2820" DrawAspect="Content" ObjectID="_1690174121" r:id="rId359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để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90" w:dyaOrig="360" w14:anchorId="363CCCF2">
                <v:shape id="_x0000_i2821" type="#_x0000_t75" style="width:94.5pt;height:18.75pt" o:ole="">
                  <v:imagedata r:id="rId3593" o:title=""/>
                </v:shape>
                <o:OLEObject Type="Embed" ProgID="Equation.DSMT4" ShapeID="_x0000_i2821" DrawAspect="Content" ObjectID="_1690174122" r:id="rId359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90" w:dyaOrig="720" w14:anchorId="558F31BC">
                <v:shape id="_x0000_i2822" type="#_x0000_t75" style="width:79.5pt;height:36pt" o:ole="">
                  <v:imagedata r:id="rId3595" o:title=""/>
                </v:shape>
                <o:OLEObject Type="Embed" ProgID="Equation.DSMT4" ShapeID="_x0000_i2822" DrawAspect="Content" ObjectID="_1690174123" r:id="rId359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vuông góc với nhau.</w:t>
            </w:r>
          </w:p>
          <w:p w14:paraId="077D539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30" w:dyaOrig="630" w14:anchorId="7173E09F">
                <v:shape id="_x0000_i2823" type="#_x0000_t75" style="width:32.25pt;height:32.25pt" o:ole="">
                  <v:imagedata r:id="rId3597" o:title=""/>
                </v:shape>
                <o:OLEObject Type="Embed" ProgID="Equation.DSMT4" ShapeID="_x0000_i2823" DrawAspect="Content" ObjectID="_1690174124" r:id="rId359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30" w14:anchorId="057D201D">
                <v:shape id="_x0000_i2824" type="#_x0000_t75" style="width:39.75pt;height:32.25pt" o:ole="">
                  <v:imagedata r:id="rId3599" o:title=""/>
                </v:shape>
                <o:OLEObject Type="Embed" ProgID="Equation.DSMT4" ShapeID="_x0000_i2824" DrawAspect="Content" ObjectID="_1690174125" r:id="rId360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30" w14:anchorId="2C459ED3">
                <v:shape id="_x0000_i2825" type="#_x0000_t75" style="width:39.75pt;height:32.25pt" o:ole="">
                  <v:imagedata r:id="rId3601" o:title=""/>
                </v:shape>
                <o:OLEObject Type="Embed" ProgID="Equation.DSMT4" ShapeID="_x0000_i2825" DrawAspect="Content" ObjectID="_1690174126" r:id="rId360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30" w:dyaOrig="630" w14:anchorId="05EAD787">
                <v:shape id="_x0000_i2826" type="#_x0000_t75" style="width:32.25pt;height:32.25pt" o:ole="">
                  <v:imagedata r:id="rId3603" o:title=""/>
                </v:shape>
                <o:OLEObject Type="Embed" ProgID="Equation.DSMT4" ShapeID="_x0000_i2826" DrawAspect="Content" ObjectID="_1690174127" r:id="rId360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6DFBCB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FAB6DB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089E286D" w14:textId="77777777" w:rsidTr="009A5569">
        <w:tc>
          <w:tcPr>
            <w:tcW w:w="6200" w:type="dxa"/>
            <w:shd w:val="clear" w:color="auto" w:fill="auto"/>
          </w:tcPr>
          <w:p w14:paraId="1269EF2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D5B057A">
                <v:shape id="_x0000_i2827" type="#_x0000_t75" style="width:11.25pt;height:13.5pt" o:ole="">
                  <v:imagedata r:id="rId3605" o:title=""/>
                </v:shape>
                <o:OLEObject Type="Embed" ProgID="Equation.DSMT4" ShapeID="_x0000_i2827" DrawAspect="Content" ObjectID="_1690174128" r:id="rId3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75" w14:anchorId="47EDCBF9">
                <v:shape id="_x0000_i2828" type="#_x0000_t75" style="width:12.75pt;height:18.75pt" o:ole="">
                  <v:imagedata r:id="rId3607" o:title=""/>
                </v:shape>
                <o:OLEObject Type="Embed" ProgID="Equation.DSMT4" ShapeID="_x0000_i2828" DrawAspect="Content" ObjectID="_1690174129" r:id="rId3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biết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08B6E135">
                <v:shape id="_x0000_i2829" type="#_x0000_t75" style="width:81.75pt;height:16.5pt" o:ole="">
                  <v:imagedata r:id="rId3609" o:title=""/>
                </v:shape>
                <o:OLEObject Type="Embed" ProgID="Equation.DSMT4" ShapeID="_x0000_i2829" DrawAspect="Content" ObjectID="_1690174130" r:id="rId3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95" w:dyaOrig="720" w14:anchorId="6AEA683F">
                <v:shape id="_x0000_i2830" type="#_x0000_t75" style="width:69.75pt;height:36pt" o:ole="">
                  <v:imagedata r:id="rId3611" o:title=""/>
                </v:shape>
                <o:OLEObject Type="Embed" ProgID="Equation.DSMT4" ShapeID="_x0000_i2830" DrawAspect="Content" ObjectID="_1690174131" r:id="rId3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3DAE295B">
                <v:shape id="_x0000_i2831" type="#_x0000_t75" style="width:39.75pt;height:19.5pt" o:ole="">
                  <v:imagedata r:id="rId3613" o:title=""/>
                </v:shape>
                <o:OLEObject Type="Embed" ProgID="Equation.DSMT4" ShapeID="_x0000_i2831" DrawAspect="Content" ObjectID="_1690174132" r:id="rId36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tọa độ giao điểm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D755442">
                <v:shape id="_x0000_i2832" type="#_x0000_t75" style="width:11.25pt;height:13.5pt" o:ole="">
                  <v:imagedata r:id="rId3615" o:title=""/>
                </v:shape>
                <o:OLEObject Type="Embed" ProgID="Equation.DSMT4" ShapeID="_x0000_i2832" DrawAspect="Content" ObjectID="_1690174133" r:id="rId36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75" w14:anchorId="792E5DC3">
                <v:shape id="_x0000_i2833" type="#_x0000_t75" style="width:12.75pt;height:18.75pt" o:ole="">
                  <v:imagedata r:id="rId3617" o:title=""/>
                </v:shape>
                <o:OLEObject Type="Embed" ProgID="Equation.DSMT4" ShapeID="_x0000_i2833" DrawAspect="Content" ObjectID="_1690174134" r:id="rId36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02CFF05D">
                <v:shape id="_x0000_i2834" type="#_x0000_t75" style="width:27pt;height:13.5pt" o:ole="">
                  <v:imagedata r:id="rId3619" o:title=""/>
                </v:shape>
                <o:OLEObject Type="Embed" ProgID="Equation.DSMT4" ShapeID="_x0000_i2834" DrawAspect="Content" ObjectID="_1690174135" r:id="rId362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bằng</w:t>
            </w:r>
          </w:p>
          <w:p w14:paraId="050931DF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7E44D043">
                <v:shape id="_x0000_i2835" type="#_x0000_t75" style="width:9.75pt;height:13.5pt" o:ole="">
                  <v:imagedata r:id="rId3621" o:title=""/>
                </v:shape>
                <o:OLEObject Type="Embed" ProgID="Equation.DSMT4" ShapeID="_x0000_i2835" DrawAspect="Content" ObjectID="_1690174136" r:id="rId362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0F68830">
                <v:shape id="_x0000_i2836" type="#_x0000_t75" style="width:9pt;height:13.5pt" o:ole="">
                  <v:imagedata r:id="rId3623" o:title=""/>
                </v:shape>
                <o:OLEObject Type="Embed" ProgID="Equation.DSMT4" ShapeID="_x0000_i2836" DrawAspect="Content" ObjectID="_1690174137" r:id="rId362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7CD36EED">
                <v:shape id="_x0000_i2837" type="#_x0000_t75" style="width:6pt;height:12.75pt" o:ole="">
                  <v:imagedata r:id="rId3625" o:title=""/>
                </v:shape>
                <o:OLEObject Type="Embed" ProgID="Equation.DSMT4" ShapeID="_x0000_i2837" DrawAspect="Content" ObjectID="_1690174138" r:id="rId362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65383F7">
                <v:shape id="_x0000_i2838" type="#_x0000_t75" style="width:9pt;height:13.5pt" o:ole="">
                  <v:imagedata r:id="rId3627" o:title=""/>
                </v:shape>
                <o:OLEObject Type="Embed" ProgID="Equation.DSMT4" ShapeID="_x0000_i2838" DrawAspect="Content" ObjectID="_1690174139" r:id="rId362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CCAE50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EC1B73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17CFA59" w14:textId="77777777" w:rsidTr="009A5569">
        <w:tc>
          <w:tcPr>
            <w:tcW w:w="6200" w:type="dxa"/>
            <w:shd w:val="clear" w:color="auto" w:fill="auto"/>
          </w:tcPr>
          <w:p w14:paraId="36818B9B" w14:textId="77777777" w:rsidR="009A5569" w:rsidRPr="007C1EE8" w:rsidRDefault="009A5569" w:rsidP="00136803">
            <w:pPr>
              <w:mirrorIndents/>
              <w:rPr>
                <w:rStyle w:val="Strong"/>
                <w:rFonts w:ascii="Chu Van An" w:eastAsia="Times New Roman" w:hAnsi="Chu Van An" w:cs="Chu Van An"/>
                <w:b w:val="0"/>
                <w:bCs w:val="0"/>
                <w:color w:val="002060"/>
                <w:szCs w:val="22"/>
                <w:lang w:val="vi-VN"/>
              </w:rPr>
            </w:pPr>
            <w:r w:rsidRPr="007C1EE8">
              <w:rPr>
                <w:rStyle w:val="Strong"/>
                <w:rFonts w:ascii="Chu Van An" w:eastAsia="Times New Roman" w:hAnsi="Chu Van An" w:cs="Chu Van An"/>
                <w:bCs w:val="0"/>
                <w:color w:val="0000FF"/>
                <w:szCs w:val="22"/>
                <w:lang w:val="vi-VN"/>
              </w:rPr>
              <w:t>Câu 19:</w: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5CFA7CF6">
                <v:shape id="_x0000_i2839" type="#_x0000_t75" style="width:22.5pt;height:16.5pt" o:ole="">
                  <v:imagedata r:id="rId3629" o:title=""/>
                </v:shape>
                <o:OLEObject Type="Embed" ProgID="Equation.DSMT4" ShapeID="_x0000_i2839" DrawAspect="Content" ObjectID="_1690174140" r:id="rId3630"/>
              </w:objec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, tìm toạ độ giao điểm của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15" w14:anchorId="1098C83B">
                <v:shape id="_x0000_i2840" type="#_x0000_t75" style="width:83.25pt;height:16.5pt" o:ole="">
                  <v:imagedata r:id="rId3631" o:title=""/>
                </v:shape>
                <o:OLEObject Type="Embed" ProgID="Equation.DSMT4" ShapeID="_x0000_i2840" DrawAspect="Content" ObjectID="_1690174141" r:id="rId3632"/>
              </w:objec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 và trục tung.</w:t>
            </w:r>
          </w:p>
          <w:p w14:paraId="22D5810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Style w:val="Strong"/>
                <w:rFonts w:ascii="Chu Van An" w:eastAsia="Times New Roman" w:hAnsi="Chu Van An" w:cs="Chu Van An"/>
                <w:b w:val="0"/>
                <w:bCs w:val="0"/>
                <w:color w:val="00206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50463143">
                <v:shape id="_x0000_i2841" type="#_x0000_t75" style="width:34.5pt;height:19.5pt" o:ole="">
                  <v:imagedata r:id="rId3633" o:title=""/>
                </v:shape>
                <o:OLEObject Type="Embed" ProgID="Equation.DSMT4" ShapeID="_x0000_i2841" DrawAspect="Content" ObjectID="_1690174142" r:id="rId363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705" w:dyaOrig="675" w14:anchorId="2FDCA92A">
                <v:shape id="_x0000_i2842" type="#_x0000_t75" style="width:34.5pt;height:33.75pt" o:ole="">
                  <v:imagedata r:id="rId3635" o:title=""/>
                </v:shape>
                <o:OLEObject Type="Embed" ProgID="Equation.DSMT4" ShapeID="_x0000_i2842" DrawAspect="Content" ObjectID="_1690174143" r:id="rId363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3F527139">
                <v:shape id="_x0000_i2843" type="#_x0000_t75" style="width:34.5pt;height:19.5pt" o:ole="">
                  <v:imagedata r:id="rId3637" o:title=""/>
                </v:shape>
                <o:OLEObject Type="Embed" ProgID="Equation.DSMT4" ShapeID="_x0000_i2843" DrawAspect="Content" ObjectID="_1690174144" r:id="rId363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405" w14:anchorId="58CE5DB0">
                <v:shape id="_x0000_i2844" type="#_x0000_t75" style="width:28.5pt;height:19.5pt" o:ole="">
                  <v:imagedata r:id="rId3639" o:title=""/>
                </v:shape>
                <o:OLEObject Type="Embed" ProgID="Equation.DSMT4" ShapeID="_x0000_i2844" DrawAspect="Content" ObjectID="_1690174145" r:id="rId364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73C349C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5F20A2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D4F673C" w14:textId="77777777" w:rsidTr="009A5569">
        <w:tc>
          <w:tcPr>
            <w:tcW w:w="6200" w:type="dxa"/>
            <w:shd w:val="clear" w:color="auto" w:fill="auto"/>
          </w:tcPr>
          <w:p w14:paraId="429D034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20:</w:t>
            </w:r>
            <w:r w:rsidRPr="007C1EE8">
              <w:rPr>
                <w:rFonts w:ascii="Chu Van An" w:hAnsi="Chu Van An" w:cs="Chu Van An"/>
                <w:szCs w:val="22"/>
              </w:rPr>
              <w:t xml:space="preserve">Định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  <w:lang w:val="vi-VN" w:eastAsia="vi-VN"/>
              </w:rPr>
              <w:object w:dxaOrig="285" w:dyaOrig="195" w14:anchorId="7FED1BCD">
                <v:shape id="_x0000_i2845" type="#_x0000_t75" style="width:13.5pt;height:9.75pt" o:ole="">
                  <v:imagedata r:id="rId3641" o:title=""/>
                </v:shape>
                <o:OLEObject Type="Embed" ProgID="Equation.DSMT4" ShapeID="_x0000_i2845" DrawAspect="Content" ObjectID="_1690174146" r:id="rId36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hai đường thẳng sau đây vuông góc: </w:t>
            </w:r>
            <w:r w:rsidRPr="007C1EE8">
              <w:rPr>
                <w:rFonts w:ascii="Chu Van An" w:eastAsiaTheme="minorEastAsia" w:hAnsi="Chu Van An" w:cs="Chu Van An"/>
                <w:position w:val="-30"/>
                <w:szCs w:val="22"/>
                <w:lang w:val="vi-VN" w:eastAsia="vi-VN"/>
              </w:rPr>
              <w:object w:dxaOrig="3480" w:dyaOrig="720" w14:anchorId="465072C5">
                <v:shape id="_x0000_i2846" type="#_x0000_t75" style="width:174pt;height:36pt" o:ole="">
                  <v:imagedata r:id="rId3643" o:title=""/>
                </v:shape>
                <o:OLEObject Type="Embed" ProgID="Equation.DSMT4" ShapeID="_x0000_i2846" DrawAspect="Content" ObjectID="_1690174147" r:id="rId36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C9441B8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735" w:dyaOrig="660" w14:anchorId="174FCD9B">
                <v:shape id="_x0000_i2847" type="#_x0000_t75" style="width:37.5pt;height:32.25pt" o:ole="">
                  <v:imagedata r:id="rId3645" o:title=""/>
                </v:shape>
                <o:OLEObject Type="Embed" ProgID="Equation.DSMT4" ShapeID="_x0000_i2847" DrawAspect="Content" ObjectID="_1690174148" r:id="rId36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945" w:dyaOrig="660" w14:anchorId="6B8F6535">
                <v:shape id="_x0000_i2848" type="#_x0000_t75" style="width:47.25pt;height:32.25pt" o:ole="">
                  <v:imagedata r:id="rId3647" o:title=""/>
                </v:shape>
                <o:OLEObject Type="Embed" ProgID="Equation.DSMT4" ShapeID="_x0000_i2848" DrawAspect="Content" ObjectID="_1690174149" r:id="rId3648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960" w:dyaOrig="660" w14:anchorId="772AA167">
                <v:shape id="_x0000_i2849" type="#_x0000_t75" style="width:47.25pt;height:32.25pt" o:ole="">
                  <v:imagedata r:id="rId3649" o:title=""/>
                </v:shape>
                <o:OLEObject Type="Embed" ProgID="Equation.DSMT4" ShapeID="_x0000_i2849" DrawAspect="Content" ObjectID="_1690174150" r:id="rId36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960" w:dyaOrig="660" w14:anchorId="397EF610">
                <v:shape id="_x0000_i2850" type="#_x0000_t75" style="width:47.25pt;height:32.25pt" o:ole="">
                  <v:imagedata r:id="rId3651" o:title=""/>
                </v:shape>
                <o:OLEObject Type="Embed" ProgID="Equation.DSMT4" ShapeID="_x0000_i2850" DrawAspect="Content" ObjectID="_1690174151" r:id="rId36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EA9F1C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8AD598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D4FEA21" w14:textId="77777777" w:rsidTr="009A5569">
        <w:tc>
          <w:tcPr>
            <w:tcW w:w="6200" w:type="dxa"/>
            <w:shd w:val="clear" w:color="auto" w:fill="auto"/>
          </w:tcPr>
          <w:p w14:paraId="3A38133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56B29136">
                <v:shape id="_x0000_i2851" type="#_x0000_t75" style="width:87.75pt;height:15.75pt" o:ole="">
                  <v:imagedata r:id="rId3653" o:title=""/>
                </v:shape>
                <o:OLEObject Type="Embed" ProgID="Equation.DSMT4" ShapeID="_x0000_i2851" DrawAspect="Content" ObjectID="_1690174152" r:id="rId36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đường thẳng nào sau đây?</w:t>
            </w:r>
          </w:p>
          <w:p w14:paraId="1445AAC1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00" w:dyaOrig="360" w14:anchorId="1B79B6CF">
                <v:shape id="_x0000_i2852" type="#_x0000_t75" style="width:76.5pt;height:18.75pt" o:ole="">
                  <v:imagedata r:id="rId3655" o:title=""/>
                </v:shape>
                <o:OLEObject Type="Embed" ProgID="Equation.DSMT4" ShapeID="_x0000_i2852" DrawAspect="Content" ObjectID="_1690174153" r:id="rId36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35" w:dyaOrig="360" w14:anchorId="2766F626">
                <v:shape id="_x0000_i2853" type="#_x0000_t75" style="width:96.75pt;height:18.75pt" o:ole="">
                  <v:imagedata r:id="rId3657" o:title=""/>
                </v:shape>
                <o:OLEObject Type="Embed" ProgID="Equation.DSMT4" ShapeID="_x0000_i2853" DrawAspect="Content" ObjectID="_1690174154" r:id="rId365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B4611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65" w:dyaOrig="360" w14:anchorId="33FDC634">
                <v:shape id="_x0000_i2854" type="#_x0000_t75" style="width:97.5pt;height:18.75pt" o:ole="">
                  <v:imagedata r:id="rId3659" o:title=""/>
                </v:shape>
                <o:OLEObject Type="Embed" ProgID="Equation.DSMT4" ShapeID="_x0000_i2854" DrawAspect="Content" ObjectID="_1690174155" r:id="rId366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29A98DC9">
                <v:shape id="_x0000_i2855" type="#_x0000_t75" style="width:75pt;height:18.75pt" o:ole="">
                  <v:imagedata r:id="rId3661" o:title=""/>
                </v:shape>
                <o:OLEObject Type="Embed" ProgID="Equation.DSMT4" ShapeID="_x0000_i2855" DrawAspect="Content" ObjectID="_1690174156" r:id="rId36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FC90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53DC23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D0AA83F" w14:textId="77777777" w:rsidTr="009A5569">
        <w:tc>
          <w:tcPr>
            <w:tcW w:w="6200" w:type="dxa"/>
            <w:shd w:val="clear" w:color="auto" w:fill="auto"/>
          </w:tcPr>
          <w:p w14:paraId="3DD5D86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tọa độ giao điểm của hai đường thẳng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  <w:lang w:val="vi-VN" w:eastAsia="vi-VN"/>
              </w:rPr>
              <w:object w:dxaOrig="1575" w:dyaOrig="735" w14:anchorId="68B12A24">
                <v:shape id="_x0000_i2856" type="#_x0000_t75" style="width:78pt;height:37.5pt" o:ole="">
                  <v:imagedata r:id="rId3663" o:title=""/>
                </v:shape>
                <o:OLEObject Type="Embed" ProgID="Equation.DSMT4" ShapeID="_x0000_i2856" DrawAspect="Content" ObjectID="_1690174157" r:id="rId3664"/>
              </w:object>
            </w:r>
            <w:r w:rsidRPr="007C1EE8">
              <w:rPr>
                <w:rFonts w:ascii="Chu Van An" w:eastAsia="Segoe UI Symbol" w:hAnsi="Chu Van An" w:cs="Chu Van An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vi-VN" w:eastAsia="vi-VN"/>
              </w:rPr>
              <w:object w:dxaOrig="1575" w:dyaOrig="360" w14:anchorId="6FAA83E9">
                <v:shape id="_x0000_i2857" type="#_x0000_t75" style="width:78pt;height:18.75pt" o:ole="">
                  <v:imagedata r:id="rId3665" o:title=""/>
                </v:shape>
                <o:OLEObject Type="Embed" ProgID="Equation.DSMT4" ShapeID="_x0000_i2857" DrawAspect="Content" ObjectID="_1690174158" r:id="rId36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DB5D7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555" w:dyaOrig="405" w14:anchorId="7B9383DE">
                <v:shape id="_x0000_i2858" type="#_x0000_t75" style="width:27pt;height:20.25pt" o:ole="">
                  <v:imagedata r:id="rId3667" o:title=""/>
                </v:shape>
                <o:OLEObject Type="Embed" ProgID="Equation.DSMT4" ShapeID="_x0000_i2858" DrawAspect="Content" ObjectID="_1690174159" r:id="rId36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540" w:dyaOrig="405" w14:anchorId="6536D029">
                <v:shape id="_x0000_i2859" type="#_x0000_t75" style="width:27pt;height:20.25pt" o:ole="">
                  <v:imagedata r:id="rId3669" o:title=""/>
                </v:shape>
                <o:OLEObject Type="Embed" ProgID="Equation.DSMT4" ShapeID="_x0000_i2859" DrawAspect="Content" ObjectID="_1690174160" r:id="rId36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05" w:dyaOrig="405" w14:anchorId="02DCA01F">
                <v:shape id="_x0000_i2860" type="#_x0000_t75" style="width:34.5pt;height:20.25pt" o:ole="">
                  <v:imagedata r:id="rId3671" o:title=""/>
                </v:shape>
                <o:OLEObject Type="Embed" ProgID="Equation.DSMT4" ShapeID="_x0000_i2860" DrawAspect="Content" ObjectID="_1690174161" r:id="rId367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05" w:dyaOrig="405" w14:anchorId="64F775F7">
                <v:shape id="_x0000_i2861" type="#_x0000_t75" style="width:34.5pt;height:20.25pt" o:ole="">
                  <v:imagedata r:id="rId3673" o:title=""/>
                </v:shape>
                <o:OLEObject Type="Embed" ProgID="Equation.DSMT4" ShapeID="_x0000_i2861" DrawAspect="Content" ObjectID="_1690174162" r:id="rId36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D9CFEE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7AEC0D5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4CC843C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Thay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</w:rPr>
              <w:object w:dxaOrig="1245" w:dyaOrig="735" w14:anchorId="04756120">
                <v:shape id="_x0000_i2862" type="#_x0000_t75" style="width:62.25pt;height:37.5pt" o:ole="">
                  <v:imagedata r:id="rId3675" o:title=""/>
                </v:shape>
                <o:OLEObject Type="Embed" ProgID="Equation.DSMT4" ShapeID="_x0000_i2862" DrawAspect="Content" ObjectID="_1690174163" r:id="rId3676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 xml:space="preserve"> vào </w:t>
            </w:r>
            <w:r w:rsidRPr="007C1EE8">
              <w:rPr>
                <w:rFonts w:ascii="Chu Van An" w:eastAsia="Segoe UI Symbol" w:hAnsi="Chu Van An" w:cs="Chu Van An"/>
                <w:position w:val="-12"/>
                <w:szCs w:val="22"/>
              </w:rPr>
              <w:object w:dxaOrig="285" w:dyaOrig="360" w14:anchorId="261BAB52">
                <v:shape id="_x0000_i2863" type="#_x0000_t75" style="width:12.75pt;height:18.75pt" o:ole="">
                  <v:imagedata r:id="rId3677" o:title=""/>
                </v:shape>
                <o:OLEObject Type="Embed" ProgID="Equation.DSMT4" ShapeID="_x0000_i2863" DrawAspect="Content" ObjectID="_1690174164" r:id="rId3678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 xml:space="preserve"> ta được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3465" w:dyaOrig="405" w14:anchorId="0E882017">
                <v:shape id="_x0000_i2864" type="#_x0000_t75" style="width:174pt;height:20.25pt" o:ole="">
                  <v:imagedata r:id="rId3679" o:title=""/>
                </v:shape>
                <o:OLEObject Type="Embed" ProgID="Equation.DSMT4" ShapeID="_x0000_i2864" DrawAspect="Content" ObjectID="_1690174165" r:id="rId36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9DE0C1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Thay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95" w:dyaOrig="285" w14:anchorId="1743C7C8">
                <v:shape id="_x0000_i2865" type="#_x0000_t75" style="width:24.75pt;height:12.75pt" o:ole="">
                  <v:imagedata r:id="rId3681" o:title=""/>
                </v:shape>
                <o:OLEObject Type="Embed" ProgID="Equation.DSMT4" ShapeID="_x0000_i2865" DrawAspect="Content" ObjectID="_1690174166" r:id="rId36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vào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55" w:dyaOrig="360" w14:anchorId="1E540AB1">
                <v:shape id="_x0000_i2866" type="#_x0000_t75" style="width:12.75pt;height:18.75pt" o:ole="">
                  <v:imagedata r:id="rId3683" o:title=""/>
                </v:shape>
                <o:OLEObject Type="Embed" ProgID="Equation.DSMT4" ShapeID="_x0000_i2866" DrawAspect="Content" ObjectID="_1690174167" r:id="rId36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ta được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</w:rPr>
              <w:object w:dxaOrig="1695" w:dyaOrig="735" w14:anchorId="192AE346">
                <v:shape id="_x0000_i2867" type="#_x0000_t75" style="width:84.75pt;height:37.5pt" o:ole="">
                  <v:imagedata r:id="rId3685" o:title=""/>
                </v:shape>
                <o:OLEObject Type="Embed" ProgID="Equation.DSMT4" ShapeID="_x0000_i2867" DrawAspect="Content" ObjectID="_1690174168" r:id="rId3686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>.</w:t>
            </w:r>
          </w:p>
          <w:p w14:paraId="168237B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CA0B9F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13355B5" w14:textId="77777777" w:rsidTr="009A5569">
        <w:tc>
          <w:tcPr>
            <w:tcW w:w="6200" w:type="dxa"/>
            <w:shd w:val="clear" w:color="auto" w:fill="auto"/>
          </w:tcPr>
          <w:p w14:paraId="7CE5543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20" w:dyaOrig="720" w14:anchorId="1D5DA609">
                <v:shape id="_x0000_i2868" type="#_x0000_t75" style="width:66pt;height:36pt" o:ole="">
                  <v:imagedata r:id="rId3687" o:title=""/>
                </v:shape>
                <o:OLEObject Type="Embed" ProgID="Equation.DSMT4" ShapeID="_x0000_i2868" DrawAspect="Content" ObjectID="_1690174169" r:id="rId36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25" w:dyaOrig="360" w14:anchorId="2CB76430">
                <v:shape id="_x0000_i2869" type="#_x0000_t75" style="width:84.75pt;height:18.75pt" o:ole="">
                  <v:imagedata r:id="rId3689" o:title=""/>
                </v:shape>
                <o:OLEObject Type="Embed" ProgID="Equation.DSMT4" ShapeID="_x0000_i2869" DrawAspect="Content" ObjectID="_1690174170" r:id="rId36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Biết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128B52C4">
                <v:shape id="_x0000_i2870" type="#_x0000_t75" style="width:15.75pt;height:12.75pt" o:ole="">
                  <v:imagedata r:id="rId3691" o:title=""/>
                </v:shape>
                <o:OLEObject Type="Embed" ProgID="Equation.DSMT4" ShapeID="_x0000_i2870" DrawAspect="Content" ObjectID="_1690174171" r:id="rId36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05F2EE11">
                <v:shape id="_x0000_i2871" type="#_x0000_t75" style="width:12.75pt;height:18.75pt" o:ole="">
                  <v:imagedata r:id="rId3693" o:title=""/>
                </v:shape>
                <o:OLEObject Type="Embed" ProgID="Equation.DSMT4" ShapeID="_x0000_i2871" DrawAspect="Content" ObjectID="_1690174172" r:id="rId36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53A3B2E1">
                <v:shape id="_x0000_i2872" type="#_x0000_t75" style="width:12.75pt;height:18.75pt" o:ole="">
                  <v:imagedata r:id="rId3695" o:title=""/>
                </v:shape>
                <o:OLEObject Type="Embed" ProgID="Equation.DSMT4" ShapeID="_x0000_i2872" DrawAspect="Content" ObjectID="_1690174173" r:id="rId36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4A123E20">
                <v:shape id="_x0000_i2873" type="#_x0000_t75" style="width:15.75pt;height:12.75pt" o:ole="">
                  <v:imagedata r:id="rId3697" o:title=""/>
                </v:shape>
                <o:OLEObject Type="Embed" ProgID="Equation.DSMT4" ShapeID="_x0000_i2873" DrawAspect="Content" ObjectID="_1690174174" r:id="rId36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4DCF8A9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38E62A0B">
                <v:shape id="_x0000_i2874" type="#_x0000_t75" style="width:40.5pt;height:20.25pt" o:ole="">
                  <v:imagedata r:id="rId3699" o:title=""/>
                </v:shape>
                <o:OLEObject Type="Embed" ProgID="Equation.DSMT4" ShapeID="_x0000_i2874" DrawAspect="Content" ObjectID="_1690174175" r:id="rId37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70E7A85B">
                <v:shape id="_x0000_i2875" type="#_x0000_t75" style="width:47.25pt;height:20.25pt" o:ole="">
                  <v:imagedata r:id="rId3701" o:title=""/>
                </v:shape>
                <o:OLEObject Type="Embed" ProgID="Equation.DSMT4" ShapeID="_x0000_i2875" DrawAspect="Content" ObjectID="_1690174176" r:id="rId37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0232AC64">
                <v:shape id="_x0000_i2876" type="#_x0000_t75" style="width:40.5pt;height:20.25pt" o:ole="">
                  <v:imagedata r:id="rId3703" o:title=""/>
                </v:shape>
                <o:OLEObject Type="Embed" ProgID="Equation.DSMT4" ShapeID="_x0000_i2876" DrawAspect="Content" ObjectID="_1690174177" r:id="rId37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05" w14:anchorId="6D0C1938">
                <v:shape id="_x0000_i2877" type="#_x0000_t75" style="width:54.75pt;height:20.25pt" o:ole="">
                  <v:imagedata r:id="rId3705" o:title=""/>
                </v:shape>
                <o:OLEObject Type="Embed" ProgID="Equation.DSMT4" ShapeID="_x0000_i2877" DrawAspect="Content" ObjectID="_1690174178" r:id="rId37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3C18E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8932D0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39FF7CED" w14:textId="77777777" w:rsidTr="009A5569">
        <w:tc>
          <w:tcPr>
            <w:tcW w:w="6200" w:type="dxa"/>
            <w:shd w:val="clear" w:color="auto" w:fill="auto"/>
          </w:tcPr>
          <w:p w14:paraId="096BFDB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04306F96">
                <v:shape id="_x0000_i2878" type="#_x0000_t75" style="width:23.25pt;height:15.75pt" o:ole="">
                  <v:imagedata r:id="rId3707" o:title=""/>
                </v:shape>
                <o:OLEObject Type="Embed" ProgID="Equation.DSMT4" ShapeID="_x0000_i2878" DrawAspect="Content" ObjectID="_1690174179" r:id="rId37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hai đường thẳng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085" w:dyaOrig="360" w14:anchorId="513589CF">
                <v:shape id="_x0000_i2879" type="#_x0000_t75" style="width:103.5pt;height:18.75pt" o:ole="">
                  <v:imagedata r:id="rId3709" o:title=""/>
                </v:shape>
                <o:OLEObject Type="Embed" ProgID="Equation.DSMT4" ShapeID="_x0000_i2879" DrawAspect="Content" ObjectID="_1690174180" r:id="rId37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755" w:dyaOrig="360" w14:anchorId="0DF4AC82">
                <v:shape id="_x0000_i2880" type="#_x0000_t75" style="width:87.75pt;height:18.75pt" o:ole="">
                  <v:imagedata r:id="rId3711" o:title=""/>
                </v:shape>
                <o:OLEObject Type="Embed" ProgID="Equation.DSMT4" ShapeID="_x0000_i2880" DrawAspect="Content" ObjectID="_1690174181" r:id="rId37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nhau khi và chỉ khi</w:t>
            </w:r>
          </w:p>
          <w:p w14:paraId="0EF1EE3D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720" w:dyaOrig="285" w14:anchorId="7E8AB6B0">
                <v:shape id="_x0000_i2881" type="#_x0000_t75" style="width:36pt;height:12.75pt" o:ole="">
                  <v:imagedata r:id="rId3713" o:title=""/>
                </v:shape>
                <o:OLEObject Type="Embed" ProgID="Equation.DSMT4" ShapeID="_x0000_i2881" DrawAspect="Content" ObjectID="_1690174182" r:id="rId37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2A8F785F">
                <v:shape id="_x0000_i2882" type="#_x0000_t75" style="width:27pt;height:12.75pt" o:ole="">
                  <v:imagedata r:id="rId3715" o:title=""/>
                </v:shape>
                <o:OLEObject Type="Embed" ProgID="Equation.DSMT4" ShapeID="_x0000_i2882" DrawAspect="Content" ObjectID="_1690174183" r:id="rId371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720" w:dyaOrig="285" w14:anchorId="5D09A6DB">
                <v:shape id="_x0000_i2883" type="#_x0000_t75" style="width:36pt;height:12.75pt" o:ole="">
                  <v:imagedata r:id="rId3717" o:title=""/>
                </v:shape>
                <o:OLEObject Type="Embed" ProgID="Equation.DSMT4" ShapeID="_x0000_i2883" DrawAspect="Content" ObjectID="_1690174184" r:id="rId37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615" w:dyaOrig="285" w14:anchorId="5653114C">
                <v:shape id="_x0000_i2884" type="#_x0000_t75" style="width:31.5pt;height:12.75pt" o:ole="">
                  <v:imagedata r:id="rId3719" o:title=""/>
                </v:shape>
                <o:OLEObject Type="Embed" ProgID="Equation.DSMT4" ShapeID="_x0000_i2884" DrawAspect="Content" ObjectID="_1690174185" r:id="rId37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24D64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E262FA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492C245" w14:textId="77777777" w:rsidTr="009A5569">
        <w:tc>
          <w:tcPr>
            <w:tcW w:w="6200" w:type="dxa"/>
            <w:shd w:val="clear" w:color="auto" w:fill="auto"/>
          </w:tcPr>
          <w:p w14:paraId="196866B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25:</w:t>
            </w:r>
            <w:r w:rsidRPr="007C1EE8">
              <w:rPr>
                <w:rFonts w:ascii="Chu Van An" w:hAnsi="Chu Van An" w:cs="Chu Van An"/>
                <w:szCs w:val="22"/>
              </w:rPr>
              <w:t xml:space="preserve">Xét vị trí tương đối giữa hai đường thẳng: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55" w:dyaOrig="315" w14:anchorId="4BCB8679">
                <v:shape id="_x0000_i2885" type="#_x0000_t75" style="width:87.75pt;height:15.75pt" o:ole="">
                  <v:imagedata r:id="rId3721" o:title=""/>
                </v:shape>
                <o:OLEObject Type="Embed" ProgID="Equation.DSMT4" ShapeID="_x0000_i2885" DrawAspect="Content" ObjectID="_1690174186" r:id="rId37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935" w:dyaOrig="315" w14:anchorId="59F29F14">
                <v:shape id="_x0000_i2886" type="#_x0000_t75" style="width:96.75pt;height:15.75pt" o:ole="">
                  <v:imagedata r:id="rId3723" o:title=""/>
                </v:shape>
                <o:OLEObject Type="Embed" ProgID="Equation.DSMT4" ShapeID="_x0000_i2886" DrawAspect="Content" ObjectID="_1690174187" r:id="rId37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39536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cắt nhưng không vuông góc.</w:t>
            </w:r>
          </w:p>
          <w:p w14:paraId="1342210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vuông góc.</w:t>
            </w:r>
          </w:p>
          <w:p w14:paraId="6AF95491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</w:p>
          <w:p w14:paraId="7A2E2EC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</w:p>
          <w:p w14:paraId="58C50B3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A4C1A1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DC339C0" w14:textId="77777777" w:rsidTr="009A5569">
        <w:tc>
          <w:tcPr>
            <w:tcW w:w="6200" w:type="dxa"/>
            <w:shd w:val="clear" w:color="auto" w:fill="auto"/>
          </w:tcPr>
          <w:p w14:paraId="3D33B4F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BCDBB46">
                <v:shape id="_x0000_i2887" type="#_x0000_t75" style="width:23.25pt;height:15.75pt" o:ole="">
                  <v:imagedata r:id="rId3725" o:title=""/>
                </v:shape>
                <o:OLEObject Type="Embed" ProgID="Equation.DSMT4" ShapeID="_x0000_i2887" DrawAspect="Content" ObjectID="_1690174188" r:id="rId37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với giá trị nào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2E9653AF">
                <v:shape id="_x0000_i2888" type="#_x0000_t75" style="width:12.75pt;height:11.25pt" o:ole="">
                  <v:imagedata r:id="rId3727" o:title=""/>
                </v:shape>
                <o:OLEObject Type="Embed" ProgID="Equation.DSMT4" ShapeID="_x0000_i2888" DrawAspect="Content" ObjectID="_1690174189" r:id="rId37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thì hai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25" w:dyaOrig="405" w14:anchorId="58151F96">
                <v:shape id="_x0000_i2889" type="#_x0000_t75" style="width:131.25pt;height:20.25pt" o:ole="">
                  <v:imagedata r:id="rId3729" o:title=""/>
                </v:shape>
                <o:OLEObject Type="Embed" ProgID="Equation.DSMT4" ShapeID="_x0000_i2889" DrawAspect="Content" ObjectID="_1690174190" r:id="rId37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3D69B47B">
                <v:shape id="_x0000_i2890" type="#_x0000_t75" style="width:92.25pt;height:18.75pt" o:ole="">
                  <v:imagedata r:id="rId3731" o:title=""/>
                </v:shape>
                <o:OLEObject Type="Embed" ProgID="Equation.DSMT4" ShapeID="_x0000_i2890" DrawAspect="Content" ObjectID="_1690174191" r:id="rId37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nhau?</w:t>
            </w:r>
          </w:p>
          <w:p w14:paraId="03B186B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85" w14:anchorId="1B3D973F">
                <v:shape id="_x0000_i2891" type="#_x0000_t75" style="width:31.5pt;height:12.75pt" o:ole="">
                  <v:imagedata r:id="rId3733" o:title=""/>
                </v:shape>
                <o:OLEObject Type="Embed" ProgID="Equation.DSMT4" ShapeID="_x0000_i2891" DrawAspect="Content" ObjectID="_1690174192" r:id="rId37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45" w:dyaOrig="630" w14:anchorId="24E00715">
                <v:shape id="_x0000_i2892" type="#_x0000_t75" style="width:31.5pt;height:31.5pt" o:ole="">
                  <v:imagedata r:id="rId3735" o:title=""/>
                </v:shape>
                <o:OLEObject Type="Embed" ProgID="Equation.DSMT4" ShapeID="_x0000_i2892" DrawAspect="Content" ObjectID="_1690174193" r:id="rId37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15" w:dyaOrig="285" w14:anchorId="417C7723">
                <v:shape id="_x0000_i2893" type="#_x0000_t75" style="width:31.5pt;height:12.75pt" o:ole="">
                  <v:imagedata r:id="rId3737" o:title=""/>
                </v:shape>
                <o:OLEObject Type="Embed" ProgID="Equation.DSMT4" ShapeID="_x0000_i2893" DrawAspect="Content" ObjectID="_1690174194" r:id="rId37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 xml:space="preserve">Không tồn tại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5EF350A1">
                <v:shape id="_x0000_i2894" type="#_x0000_t75" style="width:12.75pt;height:11.25pt" o:ole="">
                  <v:imagedata r:id="rId3727" o:title=""/>
                </v:shape>
                <o:OLEObject Type="Embed" ProgID="Equation.DSMT4" ShapeID="_x0000_i2894" DrawAspect="Content" ObjectID="_1690174195" r:id="rId37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C89524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B25373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8316304" w14:textId="77777777" w:rsidTr="009A5569">
        <w:tc>
          <w:tcPr>
            <w:tcW w:w="6200" w:type="dxa"/>
            <w:shd w:val="clear" w:color="auto" w:fill="auto"/>
          </w:tcPr>
          <w:p w14:paraId="758B6A9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27: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Trong mặt phẳng </w:t>
            </w:r>
            <w:r w:rsidRPr="007C1EE8">
              <w:rPr>
                <w:rFonts w:ascii="Chu Van An" w:eastAsiaTheme="minorEastAsia" w:hAnsi="Chu Van An" w:cs="Chu Van An"/>
                <w:position w:val="-10"/>
                <w:szCs w:val="22"/>
                <w:lang w:eastAsia="vi-VN"/>
              </w:rPr>
              <w:object w:dxaOrig="465" w:dyaOrig="330" w14:anchorId="3769254D">
                <v:shape id="_x0000_i2895" type="#_x0000_t75" style="width:23.25pt;height:15.75pt" o:ole="">
                  <v:imagedata r:id="rId3740" o:title=""/>
                </v:shape>
                <o:OLEObject Type="Embed" ProgID="Equation.DSMT4" ShapeID="_x0000_i2895" DrawAspect="Content" ObjectID="_1690174196" r:id="rId374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. Cho hai đường thẳng song song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  <w:lang w:eastAsia="vi-VN"/>
              </w:rPr>
              <w:object w:dxaOrig="2655" w:dyaOrig="390" w14:anchorId="57C8DBA1">
                <v:shape id="_x0000_i2896" type="#_x0000_t75" style="width:132.75pt;height:20.25pt" o:ole="">
                  <v:imagedata r:id="rId3742" o:title=""/>
                </v:shape>
                <o:OLEObject Type="Embed" ProgID="Equation.DSMT4" ShapeID="_x0000_i2896" DrawAspect="Content" ObjectID="_1690174197" r:id="rId374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;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  <w:lang w:eastAsia="vi-VN"/>
              </w:rPr>
              <w:object w:dxaOrig="1740" w:dyaOrig="360" w14:anchorId="4F9E9577">
                <v:shape id="_x0000_i2897" type="#_x0000_t75" style="width:86.25pt;height:18.75pt" o:ole="">
                  <v:imagedata r:id="rId3744" o:title=""/>
                </v:shape>
                <o:OLEObject Type="Embed" ProgID="Equation.DSMT4" ShapeID="_x0000_i2897" DrawAspect="Content" ObjectID="_1690174198" r:id="rId374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>. Hỏi nhận xét nào sau đây là đúng?</w:t>
            </w:r>
          </w:p>
          <w:p w14:paraId="00861096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4"/>
                <w:szCs w:val="22"/>
                <w:lang w:eastAsia="vi-VN"/>
              </w:rPr>
              <w:object w:dxaOrig="600" w:dyaOrig="255" w14:anchorId="11D8D83D">
                <v:shape id="_x0000_i2898" type="#_x0000_t75" style="width:30pt;height:12.75pt" o:ole="">
                  <v:imagedata r:id="rId3746" o:title=""/>
                </v:shape>
                <o:OLEObject Type="Embed" ProgID="Equation.DSMT4" ShapeID="_x0000_i2898" DrawAspect="Content" ObjectID="_1690174199" r:id="rId3747"/>
              </w:object>
            </w:r>
            <w:r w:rsidRPr="007C1EE8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4"/>
                <w:szCs w:val="22"/>
                <w:lang w:eastAsia="vi-VN"/>
              </w:rPr>
              <w:object w:dxaOrig="585" w:dyaOrig="255" w14:anchorId="46EC661D">
                <v:shape id="_x0000_i2899" type="#_x0000_t75" style="width:30pt;height:12.75pt" o:ole="">
                  <v:imagedata r:id="rId3748" o:title=""/>
                </v:shape>
                <o:OLEObject Type="Embed" ProgID="Equation.DSMT4" ShapeID="_x0000_i2899" DrawAspect="Content" ObjectID="_1690174200" r:id="rId374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236EE3C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4"/>
                <w:szCs w:val="22"/>
                <w:lang w:eastAsia="vi-VN"/>
              </w:rPr>
              <w:object w:dxaOrig="1110" w:dyaOrig="255" w14:anchorId="76164B16">
                <v:shape id="_x0000_i2900" type="#_x0000_t75" style="width:54.75pt;height:12.75pt" o:ole="">
                  <v:imagedata r:id="rId3750" o:title=""/>
                </v:shape>
                <o:OLEObject Type="Embed" ProgID="Equation.DSMT4" ShapeID="_x0000_i2900" DrawAspect="Content" ObjectID="_1690174201" r:id="rId3751"/>
              </w:object>
            </w:r>
            <w:r w:rsidRPr="007C1EE8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 xml:space="preserve">D.  </w:t>
            </w:r>
            <w:r w:rsidRPr="007C1EE8">
              <w:rPr>
                <w:rFonts w:ascii="Chu Van An" w:eastAsiaTheme="minorEastAsia" w:hAnsi="Chu Van An" w:cs="Chu Van An"/>
                <w:color w:val="000000"/>
                <w:position w:val="-4"/>
                <w:szCs w:val="22"/>
                <w:lang w:eastAsia="vi-VN"/>
              </w:rPr>
              <w:object w:dxaOrig="1095" w:dyaOrig="255" w14:anchorId="504B820D">
                <v:shape id="_x0000_i2901" type="#_x0000_t75" style="width:54.75pt;height:12.75pt" o:ole="">
                  <v:imagedata r:id="rId3752" o:title=""/>
                </v:shape>
                <o:OLEObject Type="Embed" ProgID="Equation.DSMT4" ShapeID="_x0000_i2901" DrawAspect="Content" ObjectID="_1690174202" r:id="rId375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>.</w:t>
            </w:r>
          </w:p>
          <w:p w14:paraId="005E3FE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AC73B0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22F8EBA" w14:textId="77777777" w:rsidTr="009A5569">
        <w:tc>
          <w:tcPr>
            <w:tcW w:w="6200" w:type="dxa"/>
            <w:shd w:val="clear" w:color="auto" w:fill="auto"/>
          </w:tcPr>
          <w:p w14:paraId="69B04F3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eastAsia="ko-KR"/>
              </w:rPr>
              <w:t>Câu 28: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Cho hai đường thẳng </w:t>
            </w:r>
            <w:r w:rsidRPr="007C1EE8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595" w:dyaOrig="405" w14:anchorId="7BC91EAF">
                <v:shape id="_x0000_i2902" type="#_x0000_t75" style="width:131.25pt;height:20.25pt" o:ole="">
                  <v:imagedata r:id="rId3754" o:title=""/>
                </v:shape>
                <o:OLEObject Type="Embed" ProgID="Equation.DSMT4" ShapeID="_x0000_i2902" DrawAspect="Content" ObjectID="_1690174203" r:id="rId3755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và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1680" w:dyaOrig="360" w14:anchorId="6DAB2A57">
                <v:shape id="_x0000_i2903" type="#_x0000_t75" style="width:83.25pt;height:18.75pt" o:ole="">
                  <v:imagedata r:id="rId3756" o:title=""/>
                </v:shape>
                <o:OLEObject Type="Embed" ProgID="Equation.DSMT4" ShapeID="_x0000_i2903" DrawAspect="Content" ObjectID="_1690174204" r:id="rId375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. Nếu </w:t>
            </w:r>
            <w:r w:rsidRPr="007C1EE8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705" w:dyaOrig="360" w14:anchorId="5A8434BB">
                <v:shape id="_x0000_i2904" type="#_x0000_t75" style="width:34.5pt;height:18.75pt" o:ole="">
                  <v:imagedata r:id="rId3758" o:title=""/>
                </v:shape>
                <o:OLEObject Type="Embed" ProgID="Equation.DSMT4" ShapeID="_x0000_i2904" DrawAspect="Content" ObjectID="_1690174205" r:id="rId375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thì</w:t>
            </w:r>
          </w:p>
          <w:p w14:paraId="2BDCDF9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1CE7BDC8">
                <v:shape id="_x0000_i2905" type="#_x0000_t75" style="width:27pt;height:12.75pt" o:ole="">
                  <v:imagedata r:id="rId3760" o:title=""/>
                </v:shape>
                <o:OLEObject Type="Embed" ProgID="Equation.DSMT4" ShapeID="_x0000_i2905" DrawAspect="Content" ObjectID="_1690174206" r:id="rId3761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735" w:dyaOrig="285" w14:anchorId="01685EF4">
                <v:shape id="_x0000_i2906" type="#_x0000_t75" style="width:37.5pt;height:12.75pt" o:ole="">
                  <v:imagedata r:id="rId3762" o:title=""/>
                </v:shape>
                <o:OLEObject Type="Embed" ProgID="Equation.DSMT4" ShapeID="_x0000_i2906" DrawAspect="Content" ObjectID="_1690174207" r:id="rId3763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630" w:dyaOrig="285" w14:anchorId="1C0F5A16">
                <v:shape id="_x0000_i2907" type="#_x0000_t75" style="width:31.5pt;height:12.75pt" o:ole="">
                  <v:imagedata r:id="rId3764" o:title=""/>
                </v:shape>
                <o:OLEObject Type="Embed" ProgID="Equation.DSMT4" ShapeID="_x0000_i2907" DrawAspect="Content" ObjectID="_1690174208" r:id="rId3765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D. 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70" w:dyaOrig="210" w14:anchorId="13FFAE40">
                <v:shape id="_x0000_i2908" type="#_x0000_t75" style="width:12.75pt;height:11.25pt" o:ole="">
                  <v:imagedata r:id="rId3766" o:title=""/>
                </v:shape>
                <o:OLEObject Type="Embed" ProgID="Equation.DSMT4" ShapeID="_x0000_i2908" DrawAspect="Content" ObjectID="_1690174209" r:id="rId3767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 tùy ý.</w:t>
            </w:r>
          </w:p>
          <w:p w14:paraId="537B0E3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2DDCDD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4D40FE9" w14:textId="77777777" w:rsidTr="009A5569">
        <w:tc>
          <w:tcPr>
            <w:tcW w:w="6200" w:type="dxa"/>
            <w:shd w:val="clear" w:color="auto" w:fill="auto"/>
          </w:tcPr>
          <w:p w14:paraId="75831736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29: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tất cả các giá trị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52CC8B54">
                <v:shape id="_x0000_i2909" type="#_x0000_t75" style="width:12.75pt;height:11.25pt" o:ole="">
                  <v:imagedata r:id="rId3768" o:title=""/>
                </v:shape>
                <o:OLEObject Type="Embed" ProgID="Equation.DSMT4" ShapeID="_x0000_i2909" DrawAspect="Content" ObjectID="_1690174210" r:id="rId37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C09EEF2">
                <v:shape id="_x0000_i2910" type="#_x0000_t75" style="width:84.75pt;height:18.75pt" o:ole="">
                  <v:imagedata r:id="rId3770" o:title=""/>
                </v:shape>
                <o:OLEObject Type="Embed" ProgID="Equation.DSMT4" ShapeID="_x0000_i2910" DrawAspect="Content" ObjectID="_1690174211" r:id="rId37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90" w:dyaOrig="720" w14:anchorId="74207867">
                <v:shape id="_x0000_i2911" type="#_x0000_t75" style="width:79.5pt;height:36pt" o:ole="">
                  <v:imagedata r:id="rId3772" o:title=""/>
                </v:shape>
                <o:OLEObject Type="Embed" ProgID="Equation.DSMT4" ShapeID="_x0000_i2911" DrawAspect="Content" ObjectID="_1690174212" r:id="rId377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nhau.</w:t>
            </w:r>
          </w:p>
          <w:p w14:paraId="411E61D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70" w14:anchorId="1CB7F3FE">
                <v:shape id="_x0000_i2912" type="#_x0000_t75" style="width:31.5pt;height:12.75pt" o:ole="">
                  <v:imagedata r:id="rId3774" o:title=""/>
                </v:shape>
                <o:OLEObject Type="Embed" ProgID="Equation.DSMT4" ShapeID="_x0000_i2912" DrawAspect="Content" ObjectID="_1690174213" r:id="rId377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Không tồn tại</w:t>
            </w:r>
            <w:r w:rsidRPr="007C1EE8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58181264">
                <v:shape id="_x0000_i2913" type="#_x0000_t75" style="width:12.75pt;height:11.25pt" o:ole="">
                  <v:imagedata r:id="rId3776" o:title=""/>
                </v:shape>
                <o:OLEObject Type="Embed" ProgID="Equation.DSMT4" ShapeID="_x0000_i2913" DrawAspect="Content" ObjectID="_1690174214" r:id="rId3777"/>
              </w:object>
            </w:r>
          </w:p>
          <w:p w14:paraId="459B486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10" w:dyaOrig="270" w14:anchorId="2E866C3B">
                <v:shape id="_x0000_i2914" type="#_x0000_t75" style="width:40.5pt;height:12.75pt" o:ole="">
                  <v:imagedata r:id="rId3778" o:title=""/>
                </v:shape>
                <o:OLEObject Type="Embed" ProgID="Equation.DSMT4" ShapeID="_x0000_i2914" DrawAspect="Content" ObjectID="_1690174215" r:id="rId3779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70" w14:anchorId="75F2EE78">
                <v:shape id="_x0000_i2915" type="#_x0000_t75" style="width:31.5pt;height:12.75pt" o:ole="">
                  <v:imagedata r:id="rId3780" o:title=""/>
                </v:shape>
                <o:OLEObject Type="Embed" ProgID="Equation.DSMT4" ShapeID="_x0000_i2915" DrawAspect="Content" ObjectID="_1690174216" r:id="rId3781"/>
              </w:object>
            </w:r>
          </w:p>
          <w:p w14:paraId="713530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09BD20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20CC8F29" w14:textId="77777777" w:rsidTr="009A5569">
        <w:tc>
          <w:tcPr>
            <w:tcW w:w="6200" w:type="dxa"/>
            <w:shd w:val="clear" w:color="auto" w:fill="auto"/>
          </w:tcPr>
          <w:p w14:paraId="267323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30: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3B36609">
                <v:shape id="_x0000_i2916" type="#_x0000_t75" style="width:23.25pt;height:15.75pt" o:ole="">
                  <v:imagedata r:id="rId3782" o:title=""/>
                </v:shape>
                <o:OLEObject Type="Embed" ProgID="Equation.DSMT4" ShapeID="_x0000_i2916" DrawAspect="Content" ObjectID="_1690174217" r:id="rId37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cho 3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40" w:dyaOrig="360" w14:anchorId="145E253D">
                <v:shape id="_x0000_i2917" type="#_x0000_t75" style="width:86.25pt;height:18.75pt" o:ole="">
                  <v:imagedata r:id="rId3784" o:title=""/>
                </v:shape>
                <o:OLEObject Type="Embed" ProgID="Equation.DSMT4" ShapeID="_x0000_i2917" DrawAspect="Content" ObjectID="_1690174218" r:id="rId3785"/>
              </w:objec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7AC750F3">
                <v:shape id="_x0000_i2918" type="#_x0000_t75" style="width:92.25pt;height:18.75pt" o:ole="">
                  <v:imagedata r:id="rId3786" o:title=""/>
                </v:shape>
                <o:OLEObject Type="Embed" ProgID="Equation.DSMT4" ShapeID="_x0000_i2918" DrawAspect="Content" ObjectID="_1690174219" r:id="rId3787"/>
              </w:objec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40" w:dyaOrig="360" w14:anchorId="4B797888">
                <v:shape id="_x0000_i2919" type="#_x0000_t75" style="width:86.25pt;height:18.75pt" o:ole="">
                  <v:imagedata r:id="rId3788" o:title=""/>
                </v:shape>
                <o:OLEObject Type="Embed" ProgID="Equation.DSMT4" ShapeID="_x0000_i2919" DrawAspect="Content" ObjectID="_1690174220" r:id="rId3789"/>
              </w:object>
            </w:r>
            <w:r w:rsidRPr="007C1EE8">
              <w:rPr>
                <w:rFonts w:ascii="Chu Van An" w:hAnsi="Chu Van An" w:cs="Chu Van An"/>
                <w:szCs w:val="22"/>
              </w:rPr>
              <w:t>(m là tham số) tạo thành tam giá Khi đó điều kiện của tham số m là</w:t>
            </w:r>
          </w:p>
          <w:p w14:paraId="2A1964C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1365" w:dyaOrig="675" w14:anchorId="0E11D5CC">
                <v:shape id="_x0000_i2920" type="#_x0000_t75" style="width:67.5pt;height:33pt" o:ole="">
                  <v:imagedata r:id="rId3790" o:title=""/>
                </v:shape>
                <o:OLEObject Type="Embed" ProgID="Equation.DSMT4" ShapeID="_x0000_i2920" DrawAspect="Content" ObjectID="_1690174221" r:id="rId3791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1140" w:dyaOrig="675" w14:anchorId="5D43A529">
                <v:shape id="_x0000_i2921" type="#_x0000_t75" style="width:57.75pt;height:33pt" o:ole="">
                  <v:imagedata r:id="rId3792" o:title=""/>
                </v:shape>
                <o:OLEObject Type="Embed" ProgID="Equation.DSMT4" ShapeID="_x0000_i2921" DrawAspect="Content" ObjectID="_1690174222" r:id="rId3793"/>
              </w:object>
            </w:r>
          </w:p>
          <w:p w14:paraId="2B3B90D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660" w:dyaOrig="615" w14:anchorId="0723FCA0">
                <v:shape id="_x0000_i2922" type="#_x0000_t75" style="width:31.5pt;height:31.5pt" o:ole="">
                  <v:imagedata r:id="rId3794" o:title=""/>
                </v:shape>
                <o:OLEObject Type="Embed" ProgID="Equation.DSMT4" ShapeID="_x0000_i2922" DrawAspect="Content" ObjectID="_1690174223" r:id="rId379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365" w:dyaOrig="675" w14:anchorId="0A9F3ABA">
                <v:shape id="_x0000_i2923" type="#_x0000_t75" style="width:67.5pt;height:33pt" o:ole="">
                  <v:imagedata r:id="rId3796" o:title=""/>
                </v:shape>
                <o:OLEObject Type="Embed" ProgID="Equation.DSMT4" ShapeID="_x0000_i2923" DrawAspect="Content" ObjectID="_1690174224" r:id="rId37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7314A1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8F381F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573774C" w14:textId="77777777" w:rsidTr="009A5569">
        <w:tc>
          <w:tcPr>
            <w:tcW w:w="6200" w:type="dxa"/>
            <w:shd w:val="clear" w:color="auto" w:fill="auto"/>
          </w:tcPr>
          <w:p w14:paraId="629CC97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31: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199CB8AE">
                <v:shape id="_x0000_i2924" type="#_x0000_t75" style="width:27pt;height:12.75pt" o:ole="">
                  <v:imagedata r:id="rId3798" o:title=""/>
                </v:shape>
                <o:OLEObject Type="Embed" ProgID="Equation.DSMT4" ShapeID="_x0000_i2924" DrawAspect="Content" ObjectID="_1690174225" r:id="rId37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C65AD26">
                <v:shape id="_x0000_i2925" type="#_x0000_t75" style="width:37.5pt;height:20.25pt" o:ole="">
                  <v:imagedata r:id="rId3800" o:title=""/>
                </v:shape>
                <o:OLEObject Type="Embed" ProgID="Equation.DSMT4" ShapeID="_x0000_i2925" DrawAspect="Content" ObjectID="_1690174226" r:id="rId38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3B05EA6">
                <v:shape id="_x0000_i2926" type="#_x0000_t75" style="width:45pt;height:20.25pt" o:ole="">
                  <v:imagedata r:id="rId3802" o:title=""/>
                </v:shape>
                <o:OLEObject Type="Embed" ProgID="Equation.DSMT4" ShapeID="_x0000_i2926" DrawAspect="Content" ObjectID="_1690174227" r:id="rId38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302BE9F6">
                <v:shape id="_x0000_i2927" type="#_x0000_t75" style="width:43.5pt;height:20.25pt" o:ole="">
                  <v:imagedata r:id="rId3804" o:title=""/>
                </v:shape>
                <o:OLEObject Type="Embed" ProgID="Equation.DSMT4" ShapeID="_x0000_i2927" DrawAspect="Content" ObjectID="_1690174228" r:id="rId38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1FBB4C2D">
                <v:shape id="_x0000_i2928" type="#_x0000_t75" style="width:87.75pt;height:15.75pt" o:ole="">
                  <v:imagedata r:id="rId3806" o:title=""/>
                </v:shape>
                <o:OLEObject Type="Embed" ProgID="Equation.DSMT4" ShapeID="_x0000_i2928" DrawAspect="Content" ObjectID="_1690174229" r:id="rId38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6F660A99">
                <v:shape id="_x0000_i2929" type="#_x0000_t75" style="width:11.25pt;height:12.75pt" o:ole="">
                  <v:imagedata r:id="rId3808" o:title=""/>
                </v:shape>
                <o:OLEObject Type="Embed" ProgID="Equation.DSMT4" ShapeID="_x0000_i2929" DrawAspect="Content" ObjectID="_1690174230" r:id="rId38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cạnh nào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38B18EE3">
                <v:shape id="_x0000_i2930" type="#_x0000_t75" style="width:27pt;height:12.75pt" o:ole="">
                  <v:imagedata r:id="rId3810" o:title=""/>
                </v:shape>
                <o:OLEObject Type="Embed" ProgID="Equation.DSMT4" ShapeID="_x0000_i2930" DrawAspect="Content" ObjectID="_1690174231" r:id="rId3811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33EAF06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70" w14:anchorId="0EC36552">
                <v:shape id="_x0000_i2931" type="#_x0000_t75" style="width:20.25pt;height:12.75pt" o:ole="">
                  <v:imagedata r:id="rId3812" o:title=""/>
                </v:shape>
                <o:OLEObject Type="Embed" ProgID="Equation.DSMT4" ShapeID="_x0000_i2931" DrawAspect="Content" ObjectID="_1690174232" r:id="rId38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7912BFDF">
                <v:shape id="_x0000_i2932" type="#_x0000_t75" style="width:20.25pt;height:12.75pt" o:ole="">
                  <v:imagedata r:id="rId3814" o:title=""/>
                </v:shape>
                <o:OLEObject Type="Embed" ProgID="Equation.DSMT4" ShapeID="_x0000_i2932" DrawAspect="Content" ObjectID="_1690174233" r:id="rId38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716063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85" w14:anchorId="5F57B9FB">
                <v:shape id="_x0000_i2933" type="#_x0000_t75" style="width:21.75pt;height:12.75pt" o:ole="">
                  <v:imagedata r:id="rId3816" o:title=""/>
                </v:shape>
                <o:OLEObject Type="Embed" ProgID="Equation.DSMT4" ShapeID="_x0000_i2933" DrawAspect="Content" ObjectID="_1690174234" r:id="rId38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Không cắt cạnh nào.</w:t>
            </w:r>
          </w:p>
          <w:p w14:paraId="02F8976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5D4880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C4476ED" w14:textId="77777777" w:rsidTr="009A5569">
        <w:tc>
          <w:tcPr>
            <w:tcW w:w="6200" w:type="dxa"/>
            <w:shd w:val="clear" w:color="auto" w:fill="auto"/>
          </w:tcPr>
          <w:p w14:paraId="09B467AB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  <w:t>Câu 32: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bốn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386C8A5">
                <v:shape id="_x0000_i2934" type="#_x0000_t75" style="width:37.5pt;height:20.25pt" o:ole="">
                  <v:imagedata r:id="rId3818" o:title=""/>
                </v:shape>
                <o:OLEObject Type="Embed" ProgID="Equation.DSMT4" ShapeID="_x0000_i2934" DrawAspect="Content" ObjectID="_1690174235" r:id="rId38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24CC4273">
                <v:shape id="_x0000_i2935" type="#_x0000_t75" style="width:45pt;height:20.25pt" o:ole="">
                  <v:imagedata r:id="rId3820" o:title=""/>
                </v:shape>
                <o:OLEObject Type="Embed" ProgID="Equation.DSMT4" ShapeID="_x0000_i2935" DrawAspect="Content" ObjectID="_1690174236" r:id="rId38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B1E0DD1">
                <v:shape id="_x0000_i2936" type="#_x0000_t75" style="width:40.5pt;height:20.25pt" o:ole="">
                  <v:imagedata r:id="rId3822" o:title=""/>
                </v:shape>
                <o:OLEObject Type="Embed" ProgID="Equation.DSMT4" ShapeID="_x0000_i2936" DrawAspect="Content" ObjectID="_1690174237" r:id="rId38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5B04F52C">
                <v:shape id="_x0000_i2937" type="#_x0000_t75" style="width:45.75pt;height:20.25pt" o:ole="">
                  <v:imagedata r:id="rId3824" o:title=""/>
                </v:shape>
                <o:OLEObject Type="Embed" ProgID="Equation.DSMT4" ShapeID="_x0000_i2937" DrawAspect="Content" ObjectID="_1690174238" r:id="rId38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683E888D">
                <v:shape id="_x0000_i2938" type="#_x0000_t75" style="width:20.25pt;height:12.75pt" o:ole="">
                  <v:imagedata r:id="rId3826" o:title=""/>
                </v:shape>
                <o:OLEObject Type="Embed" ProgID="Equation.DSMT4" ShapeID="_x0000_i2938" DrawAspect="Content" ObjectID="_1690174239" r:id="rId38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420974D2">
                <v:shape id="_x0000_i2939" type="#_x0000_t75" style="width:20.25pt;height:12.75pt" o:ole="">
                  <v:imagedata r:id="rId3828" o:title=""/>
                </v:shape>
                <o:OLEObject Type="Embed" ProgID="Equation.DSMT4" ShapeID="_x0000_i2939" DrawAspect="Content" ObjectID="_1690174240" r:id="rId38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8F9C26A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7FD36FD5">
                <v:shape id="_x0000_i2940" type="#_x0000_t75" style="width:34.5pt;height:20.25pt" o:ole="">
                  <v:imagedata r:id="rId3830" o:title=""/>
                </v:shape>
                <o:OLEObject Type="Embed" ProgID="Equation.DSMT4" ShapeID="_x0000_i2940" DrawAspect="Content" ObjectID="_1690174241" r:id="rId383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D762C85">
                <v:shape id="_x0000_i2941" type="#_x0000_t75" style="width:45pt;height:20.25pt" o:ole="">
                  <v:imagedata r:id="rId3832" o:title=""/>
                </v:shape>
                <o:OLEObject Type="Embed" ProgID="Equation.DSMT4" ShapeID="_x0000_i2941" DrawAspect="Content" ObjectID="_1690174242" r:id="rId38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996EB1E">
                <v:shape id="_x0000_i2942" type="#_x0000_t75" style="width:34.5pt;height:20.25pt" o:ole="">
                  <v:imagedata r:id="rId3834" o:title=""/>
                </v:shape>
                <o:OLEObject Type="Embed" ProgID="Equation.DSMT4" ShapeID="_x0000_i2942" DrawAspect="Content" ObjectID="_1690174243" r:id="rId383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DC6C107">
                <v:shape id="_x0000_i2943" type="#_x0000_t75" style="width:37.5pt;height:20.25pt" o:ole="">
                  <v:imagedata r:id="rId3836" o:title=""/>
                </v:shape>
                <o:OLEObject Type="Embed" ProgID="Equation.DSMT4" ShapeID="_x0000_i2943" DrawAspect="Content" ObjectID="_1690174244" r:id="rId383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0A45E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CD0406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73822BE" w14:textId="77777777" w:rsidTr="009A5569">
        <w:tc>
          <w:tcPr>
            <w:tcW w:w="6200" w:type="dxa"/>
            <w:shd w:val="clear" w:color="auto" w:fill="auto"/>
          </w:tcPr>
          <w:p w14:paraId="199360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>Câu 33: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2CE80F4C">
                <v:shape id="_x0000_i2944" type="#_x0000_t75" style="width:36pt;height:20.25pt" o:ole="">
                  <v:imagedata r:id="rId3838" o:title=""/>
                </v:shape>
                <o:OLEObject Type="Embed" ProgID="Equation.DSMT4" ShapeID="_x0000_i2944" DrawAspect="Content" ObjectID="_1690174245" r:id="rId383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D9FA3B6">
                <v:shape id="_x0000_i2945" type="#_x0000_t75" style="width:45pt;height:20.25pt" o:ole="">
                  <v:imagedata r:id="rId3840" o:title=""/>
                </v:shape>
                <o:OLEObject Type="Embed" ProgID="Equation.DSMT4" ShapeID="_x0000_i2945" DrawAspect="Content" ObjectID="_1690174246" r:id="rId384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15" w:dyaOrig="330" w14:anchorId="5058536F">
                <v:shape id="_x0000_i2946" type="#_x0000_t75" style="width:76.5pt;height:15.75pt" o:ole="">
                  <v:imagedata r:id="rId3842" o:title=""/>
                </v:shape>
                <o:OLEObject Type="Embed" ProgID="Equation.DSMT4" ShapeID="_x0000_i2946" DrawAspect="Content" ObjectID="_1690174247" r:id="rId384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95" w:dyaOrig="330" w14:anchorId="6785ACC1">
                <v:shape id="_x0000_i2947" type="#_x0000_t75" style="width:24.75pt;height:15.75pt" o:ole="">
                  <v:imagedata r:id="rId3844" o:title=""/>
                </v:shape>
                <o:OLEObject Type="Embed" ProgID="Equation.DSMT4" ShapeID="_x0000_i2947" DrawAspect="Content" ObjectID="_1690174248" r:id="rId384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0E414361">
                <v:shape id="_x0000_i2948" type="#_x0000_t75" style="width:11.25pt;height:12.75pt" o:ole="">
                  <v:imagedata r:id="rId3846" o:title=""/>
                </v:shape>
                <o:OLEObject Type="Embed" ProgID="Equation.DSMT4" ShapeID="_x0000_i2948" DrawAspect="Content" ObjectID="_1690174249" r:id="rId384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tại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8C29CDA">
                <v:shape id="_x0000_i2949" type="#_x0000_t75" style="width:11.25pt;height:12.75pt" o:ole="">
                  <v:imagedata r:id="rId3848" o:title=""/>
                </v:shape>
                <o:OLEObject Type="Embed" ProgID="Equation.DSMT4" ShapeID="_x0000_i2949" DrawAspect="Content" ObjectID="_1690174250" r:id="rId384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D085560">
                <v:shape id="_x0000_i2950" type="#_x0000_t75" style="width:11.25pt;height:12.75pt" o:ole="">
                  <v:imagedata r:id="rId3850" o:title=""/>
                </v:shape>
                <o:OLEObject Type="Embed" ProgID="Equation.DSMT4" ShapeID="_x0000_i2950" DrawAspect="Content" ObjectID="_1690174251" r:id="rId385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5E7190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3C01938">
                <v:shape id="_x0000_i2951" type="#_x0000_t75" style="width:45pt;height:20.25pt" o:ole="">
                  <v:imagedata r:id="rId3852" o:title=""/>
                </v:shape>
                <o:OLEObject Type="Embed" ProgID="Equation.DSMT4" ShapeID="_x0000_i2951" DrawAspect="Content" ObjectID="_1690174252" r:id="rId3853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1B944EEA">
                <v:shape id="_x0000_i2952" type="#_x0000_t75" style="width:45.75pt;height:20.25pt" o:ole="">
                  <v:imagedata r:id="rId3854" o:title=""/>
                </v:shape>
                <o:OLEObject Type="Embed" ProgID="Equation.DSMT4" ShapeID="_x0000_i2952" DrawAspect="Content" ObjectID="_1690174253" r:id="rId3855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23A42B1F">
                <v:shape id="_x0000_i2953" type="#_x0000_t75" style="width:42pt;height:20.25pt" o:ole="">
                  <v:imagedata r:id="rId3856" o:title=""/>
                </v:shape>
                <o:OLEObject Type="Embed" ProgID="Equation.DSMT4" ShapeID="_x0000_i2953" DrawAspect="Content" ObjectID="_1690174254" r:id="rId3857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C16FC02">
                <v:shape id="_x0000_i2954" type="#_x0000_t75" style="width:45pt;height:20.25pt" o:ole="">
                  <v:imagedata r:id="rId3858" o:title=""/>
                </v:shape>
                <o:OLEObject Type="Embed" ProgID="Equation.DSMT4" ShapeID="_x0000_i2954" DrawAspect="Content" ObjectID="_1690174255" r:id="rId3859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</w:p>
          <w:p w14:paraId="4DB7FCC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66A4DD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</w:tbl>
    <w:p w14:paraId="16E3BBDA" w14:textId="77777777" w:rsidR="00F53CAA" w:rsidRPr="00C745D8" w:rsidRDefault="00F53CAA" w:rsidP="00F53CA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DB7BE07" wp14:editId="605EBAEB">
                <wp:extent cx="6547104" cy="1671527"/>
                <wp:effectExtent l="0" t="19050" r="25400" b="24130"/>
                <wp:docPr id="3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71527"/>
                          <a:chOff x="0" y="0"/>
                          <a:chExt cx="6547104" cy="1624173"/>
                        </a:xfrm>
                      </wpg:grpSpPr>
                      <wps:wsp>
                        <wps:cNvPr id="3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59"/>
                            <a:ext cx="6547104" cy="13637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1C3FFC" w14:textId="77777777" w:rsidR="00F53CAA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3CF7B84" w14:textId="77777777" w:rsidR="00F53CAA" w:rsidRPr="004E4A10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9C2500C" w14:textId="2AE87B32" w:rsidR="00F53CAA" w:rsidRDefault="003D0235" w:rsidP="00D83BB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Vẽ hình biểu diễn đuờng thẳng cần tìm trong tam giác.</w:t>
                              </w:r>
                            </w:p>
                            <w:p w14:paraId="0D98C2F3" w14:textId="77777777" w:rsidR="003D0235" w:rsidRDefault="003D0235" w:rsidP="00D83BB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Xác định các yếu tố có liên quan đến điểm hay VTPT, VTCP, góc, khoảng cách </w:t>
                              </w:r>
                            </w:p>
                            <w:p w14:paraId="2C269AE6" w14:textId="44FBDEA2" w:rsidR="003D0235" w:rsidRPr="003D0235" w:rsidRDefault="003D0235" w:rsidP="00D83BB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>Khai thác giả thiết của bài toán và xác định rõ vấn đề cần tìm.</w:t>
                              </w:r>
                            </w:p>
                            <w:p w14:paraId="435E90F8" w14:textId="3183CBDA" w:rsidR="003D0235" w:rsidRPr="007B6D41" w:rsidRDefault="003D0235" w:rsidP="00D83BB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Giải quyết vấn đề và kết luận cho bài toán.</w:t>
                              </w:r>
                            </w:p>
                            <w:p w14:paraId="7E858EB5" w14:textId="77777777" w:rsidR="00F53CAA" w:rsidRPr="00D77153" w:rsidRDefault="00F53CAA" w:rsidP="00F53CA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4" name="Group 34"/>
                        <wpg:cNvGrpSpPr/>
                        <wpg:grpSpPr>
                          <a:xfrm>
                            <a:off x="150812" y="0"/>
                            <a:ext cx="5835319" cy="571533"/>
                            <a:chOff x="150812" y="0"/>
                            <a:chExt cx="5835666" cy="571533"/>
                          </a:xfrm>
                        </wpg:grpSpPr>
                        <wpg:grpSp>
                          <wpg:cNvPr id="35" name="Group 35"/>
                          <wpg:cNvGrpSpPr/>
                          <wpg:grpSpPr>
                            <a:xfrm>
                              <a:off x="150812" y="0"/>
                              <a:ext cx="5835666" cy="485775"/>
                              <a:chOff x="150812" y="0"/>
                              <a:chExt cx="5835666" cy="485775"/>
                            </a:xfrm>
                          </wpg:grpSpPr>
                          <wpg:grpSp>
                            <wpg:cNvPr id="47" name="Group 47"/>
                            <wpg:cNvGrpSpPr/>
                            <wpg:grpSpPr>
                              <a:xfrm>
                                <a:off x="184085" y="0"/>
                                <a:ext cx="5802393" cy="485775"/>
                                <a:chOff x="184085" y="0"/>
                                <a:chExt cx="5802393" cy="485775"/>
                              </a:xfrm>
                            </wpg:grpSpPr>
                            <wps:wsp>
                              <wps:cNvPr id="54" name="Rectangle: Single Corner Snipped 54"/>
                              <wps:cNvSpPr/>
                              <wps:spPr>
                                <a:xfrm>
                                  <a:off x="184085" y="38090"/>
                                  <a:ext cx="580239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95" name="Group 495"/>
                              <wpg:cNvGrpSpPr/>
                              <wpg:grpSpPr>
                                <a:xfrm>
                                  <a:off x="1502180" y="0"/>
                                  <a:ext cx="4409864" cy="485775"/>
                                  <a:chOff x="1502180" y="0"/>
                                  <a:chExt cx="4409864" cy="485775"/>
                                </a:xfrm>
                              </wpg:grpSpPr>
                              <wpg:grpSp>
                                <wpg:cNvPr id="504" name="Group 504"/>
                                <wpg:cNvGrpSpPr/>
                                <wpg:grpSpPr>
                                  <a:xfrm>
                                    <a:off x="1611714" y="104387"/>
                                    <a:ext cx="4300330" cy="369570"/>
                                    <a:chOff x="1611714" y="104387"/>
                                    <a:chExt cx="4300330" cy="369570"/>
                                  </a:xfrm>
                                </wpg:grpSpPr>
                                <wps:wsp>
                                  <wps:cNvPr id="505" name="Arrow: Chevron 505"/>
                                  <wps:cNvSpPr/>
                                  <wps:spPr>
                                    <a:xfrm>
                                      <a:off x="1761049" y="105159"/>
                                      <a:ext cx="4150995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06D459D" w14:textId="51E04948" w:rsidR="00F53CAA" w:rsidRPr="00F53CAA" w:rsidRDefault="00F53CAA" w:rsidP="00F53CAA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53CAA"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color w:val="8B008B"/>
                                          </w:rPr>
                                          <w:t>Viết PTĐT liên quan đến các đường trong tam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6" name="Group 50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9" name="Freeform: Shape 2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D7A1C4" w14:textId="77777777" w:rsidR="00F53CAA" w:rsidRPr="006D5D08" w:rsidRDefault="00F53CAA" w:rsidP="00F53CAA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7365AABA" w14:textId="77777777" w:rsidR="00F53CAA" w:rsidRDefault="00F53CAA" w:rsidP="00F53CA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1" name="Group 2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" name="Freeform: Shape 21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3" name="Flowchart: Terminator 21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4" name="Flowchart: Direct Access Storage 21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5" name="Group 21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6" name="Flowchart: Preparation 21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5C32519" w14:textId="62D12D21" w:rsid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⑧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DB7BE07" id="_x0000_s1267" style="width:515.5pt;height:131.6pt;mso-position-horizontal-relative:char;mso-position-vertical-relative:line" coordsize="65471,16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">
                <v:shape id="Rectangle: Diagonal Corners Rounded 1" o:spid="_x0000_s1268" style="position:absolute;top:2604;width:65471;height:136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8051;6547104,1350800;6532329,1363714;112179,1363714;0,1265663;0,12914;14775,0" o:connectangles="0,0,0,0,0,0,0,0,0" textboxrect="0,0,6435090,1533525"/>
                  <v:textbox>
                    <w:txbxContent>
                      <w:p w14:paraId="511C3FFC" w14:textId="77777777" w:rsidR="00F53CAA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3CF7B84" w14:textId="77777777" w:rsidR="00F53CAA" w:rsidRPr="004E4A10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9C2500C" w14:textId="2AE87B32" w:rsidR="00F53CAA" w:rsidRDefault="003D0235" w:rsidP="00D83BB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Vẽ hình biểu diễn đuờng thẳng cần tìm trong tam giác.</w:t>
                        </w:r>
                      </w:p>
                      <w:p w14:paraId="0D98C2F3" w14:textId="77777777" w:rsidR="003D0235" w:rsidRDefault="003D0235" w:rsidP="00D83BB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 xml:space="preserve">Xác định các yếu tố có liên quan đến điểm hay VTPT, VTCP, góc, khoảng cách </w:t>
                        </w:r>
                      </w:p>
                      <w:p w14:paraId="2C269AE6" w14:textId="44FBDEA2" w:rsidR="003D0235" w:rsidRPr="003D0235" w:rsidRDefault="003D0235" w:rsidP="00D83BB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>Khai thác giả thiết của bài toán và xác định rõ vấn đề cần tìm.</w:t>
                        </w:r>
                      </w:p>
                      <w:p w14:paraId="435E90F8" w14:textId="3183CBDA" w:rsidR="003D0235" w:rsidRPr="007B6D41" w:rsidRDefault="003D0235" w:rsidP="00D83BB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Giải quyết vấn đề và kết luận cho bài toán.</w:t>
                        </w:r>
                      </w:p>
                      <w:p w14:paraId="7E858EB5" w14:textId="77777777" w:rsidR="00F53CAA" w:rsidRPr="00D77153" w:rsidRDefault="00F53CAA" w:rsidP="00F53CA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34" o:spid="_x0000_s1269" style="position:absolute;left:1508;width:58353;height:5715" coordorigin="1508" coordsize="5835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group id="Group 35" o:spid="_x0000_s1270" style="position:absolute;left:1508;width:58356;height:4857" coordorigin="1508" coordsize="583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group id="Group 47" o:spid="_x0000_s1271" style="position:absolute;left:1840;width:58024;height:4857" coordorigin="1840" coordsize="580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<v:shape id="Rectangle: Single Corner Snipped 54" o:spid="_x0000_s1272" style="position:absolute;left:1840;top:380;width:58024;height:4476;visibility:visible;mso-wrap-style:square;v-text-anchor:middle" coordsize="580239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" path="m,l5647669,r154724,154724l5802393,447554,,447554,,xe" fillcolor="#f0def6" stroked="f" strokeweight="1.25pt">
                        <v:fill r:id="rId349" o:title="" color2="#fffff7" type="pattern"/>
                        <v:path arrowok="t" o:connecttype="custom" o:connectlocs="0,0;5647669,0;5802393,154724;5802393,447554;0,447554;0,0" o:connectangles="0,0,0,0,0,0"/>
                      </v:shape>
                      <v:group id="Group 495" o:spid="_x0000_s1273" style="position:absolute;left:15021;width:44099;height:4857" coordorigin="15021" coordsize="440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<v:group id="Group 504" o:spid="_x0000_s1274" style="position:absolute;left:16117;top:1043;width:43003;height:3696" coordorigin="16117,1043" coordsize="430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  <v:shape id="Arrow: Chevron 505" o:spid="_x0000_s1275" type="#_x0000_t55" style="position:absolute;left:17610;top:1051;width:4151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" adj="21263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06D459D" w14:textId="51E04948" w:rsidR="00F53CAA" w:rsidRP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53CAA">
                                    <w:rPr>
                                      <w:rFonts w:ascii="Chu Van An" w:eastAsia="Times New Roman" w:hAnsi="Chu Van An" w:cs="Chu Van An"/>
                                      <w:b/>
                                      <w:color w:val="8B008B"/>
                                    </w:rPr>
                                    <w:t>Viết PTĐT liên quan đến các đường trong tam giác</w:t>
                                  </w:r>
                                </w:p>
                              </w:txbxContent>
                            </v:textbox>
                          </v:shape>
                          <v:group id="Group 506" o:spid="_x0000_s12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  <v:shape id="Freeform: Shape 209" o:spid="_x0000_s127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            <v:textbox>
                                <w:txbxContent>
                                  <w:p w14:paraId="28D7A1C4" w14:textId="77777777" w:rsidR="00F53CAA" w:rsidRPr="006D5D08" w:rsidRDefault="00F53CAA" w:rsidP="00F53CAA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7365AABA" w14:textId="77777777" w:rsidR="00F53CAA" w:rsidRDefault="00F53CAA" w:rsidP="00F53CA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1" o:spid="_x0000_s12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shape id="Freeform: Shape 212" o:spid="_x0000_s128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3" o:spid="_x0000_s12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4" o:spid="_x0000_s12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YRx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+W8H8mHQG5+QMAAP//AwBQSwECLQAUAAYACAAAACEA2+H2y+4AAACFAQAAEwAAAAAAAAAA&#10;AAAAAAAAAAAAW0NvbnRlbnRfVHlwZXNdLnhtbFBLAQItABQABgAIAAAAIQBa9CxbvwAAABUBAAAL&#10;AAAAAAAAAAAAAAAAAB8BAABfcmVscy8ucmVsc1BLAQItABQABgAIAAAAIQBfoYRx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5" o:spid="_x0000_s128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<v:shape id="Flowchart: Preparation 216" o:spid="_x0000_s12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05C32519" w14:textId="62D12D21" w:rsidR="00F53CAA" w:rsidRDefault="00F53CAA" w:rsidP="00F53CA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⑧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9AA6A85" w14:textId="717EDE85" w:rsidR="00F53CAA" w:rsidRPr="00C745D8" w:rsidRDefault="00F53CAA" w:rsidP="00F53CAA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1FEDF3B" w14:textId="3FCB669D" w:rsidR="00231C72" w:rsidRPr="00C745D8" w:rsidRDefault="00231C72" w:rsidP="00231C72">
      <w:pPr>
        <w:spacing w:line="276" w:lineRule="auto"/>
        <w:ind w:left="1000" w:hanging="1000"/>
        <w:jc w:val="both"/>
        <w:rPr>
          <w:rFonts w:ascii="Chu Van An" w:hAnsi="Chu Van An" w:cs="Chu Van An"/>
          <w:color w:val="000000" w:themeColor="text1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C745D8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  <w:lang w:val="nl-NL"/>
        </w:rPr>
        <w:object w:dxaOrig="472" w:dyaOrig="331" w14:anchorId="5BBA74E9">
          <v:shape id="_x0000_i2955" type="#_x0000_t75" style="width:23.25pt;height:15.75pt" o:ole="">
            <v:imagedata r:id="rId3860" o:title=""/>
          </v:shape>
          <o:OLEObject Type="Embed" ProgID="Equation.DSMT4" ShapeID="_x0000_i2955" DrawAspect="Content" ObjectID="_1690174256" r:id="rId386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cho </w:t>
      </w:r>
      <w:r w:rsidRPr="00C745D8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nl-NL"/>
        </w:rPr>
        <w:object w:dxaOrig="675" w:dyaOrig="268" w14:anchorId="1B23FF44">
          <v:shape id="_x0000_i2956" type="#_x0000_t75" style="width:33pt;height:12.75pt" o:ole="">
            <v:imagedata r:id="rId3862" o:title=""/>
          </v:shape>
          <o:OLEObject Type="Embed" ProgID="Equation.DSMT4" ShapeID="_x0000_i2956" DrawAspect="Content" ObjectID="_1690174257" r:id="rId386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toạ độ các đỉnh là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4F048767">
          <v:shape id="_x0000_i2957" type="#_x0000_t75" style="width:37.5pt;height:20.25pt" o:ole="">
            <v:imagedata r:id="rId3864" o:title=""/>
          </v:shape>
          <o:OLEObject Type="Embed" ProgID="Equation.DSMT4" ShapeID="_x0000_i2957" DrawAspect="Content" ObjectID="_1690174258" r:id="rId3865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26" w:dyaOrig="408" w14:anchorId="7BCB60FE">
          <v:shape id="_x0000_i2958" type="#_x0000_t75" style="width:36pt;height:20.25pt" o:ole="">
            <v:imagedata r:id="rId3866" o:title=""/>
          </v:shape>
          <o:OLEObject Type="Embed" ProgID="Equation.DSMT4" ShapeID="_x0000_i2958" DrawAspect="Content" ObjectID="_1690174259" r:id="rId386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77" w:dyaOrig="408" w14:anchorId="4454E3AA">
          <v:shape id="_x0000_i2959" type="#_x0000_t75" style="width:39pt;height:20.25pt" o:ole="">
            <v:imagedata r:id="rId3868" o:title=""/>
          </v:shape>
          <o:OLEObject Type="Embed" ProgID="Equation.DSMT4" ShapeID="_x0000_i2959" DrawAspect="Content" ObjectID="_1690174260" r:id="rId3869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. Viết phương trình đường cao của tam giác đó vẽ từ </w:t>
      </w:r>
      <w:r w:rsidRPr="00C745D8"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07AEC01C">
          <v:shape id="_x0000_i2960" type="#_x0000_t75" style="width:11.25pt;height:12.75pt" o:ole="">
            <v:imagedata r:id="rId3870" o:title=""/>
          </v:shape>
          <o:OLEObject Type="Embed" ProgID="Equation.DSMT4" ShapeID="_x0000_i2960" DrawAspect="Content" ObjectID="_1690174261" r:id="rId387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>.</w:t>
      </w:r>
    </w:p>
    <w:p w14:paraId="29C68A04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560CB35C">
          <v:shape id="_x0000_i2961" type="#_x0000_t75" style="width:73.5pt;height:15.75pt" o:ole="">
            <v:imagedata r:id="rId3872" o:title=""/>
          </v:shape>
          <o:OLEObject Type="Embed" ProgID="Equation.DSMT4" ShapeID="_x0000_i2961" DrawAspect="Content" ObjectID="_1690174262" r:id="rId3873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4049AB4F">
          <v:shape id="_x0000_i2962" type="#_x0000_t75" style="width:1in;height:15.75pt" o:ole="">
            <v:imagedata r:id="rId3874" o:title=""/>
          </v:shape>
          <o:OLEObject Type="Embed" ProgID="Equation.DSMT4" ShapeID="_x0000_i2962" DrawAspect="Content" ObjectID="_1690174263" r:id="rId3875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A97C0B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653DDC33">
          <v:shape id="_x0000_i2963" type="#_x0000_t75" style="width:73.5pt;height:15.75pt" o:ole="">
            <v:imagedata r:id="rId3876" o:title=""/>
          </v:shape>
          <o:OLEObject Type="Embed" ProgID="Equation.DSMT4" ShapeID="_x0000_i2963" DrawAspect="Content" ObjectID="_1690174264" r:id="rId387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11357CF4">
          <v:shape id="_x0000_i2964" type="#_x0000_t75" style="width:1in;height:15.75pt" o:ole="">
            <v:imagedata r:id="rId3878" o:title=""/>
          </v:shape>
          <o:OLEObject Type="Embed" ProgID="Equation.DSMT4" ShapeID="_x0000_i2964" DrawAspect="Content" ObjectID="_1690174265" r:id="rId3879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089281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0E936E8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0DEC262B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4C0749BF">
          <v:shape id="_x0000_i2965" type="#_x0000_t75" style="width:59.25pt;height:21.75pt" o:ole="">
            <v:imagedata r:id="rId3880" o:title=""/>
          </v:shape>
          <o:OLEObject Type="Embed" ProgID="Equation.DSMT4" ShapeID="_x0000_i2965" DrawAspect="Content" ObjectID="_1690174266" r:id="rId3881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</w:t>
      </w:r>
    </w:p>
    <w:p w14:paraId="378108D4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cao của tam giác vẽ từ </w:t>
      </w:r>
      <w:r w:rsidRPr="00C745D8">
        <w:rPr>
          <w:rFonts w:ascii="Chu Van An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4EA50B90">
          <v:shape id="_x0000_i2966" type="#_x0000_t75" style="width:11.25pt;height:12.75pt" o:ole="">
            <v:imagedata r:id="rId3870" o:title=""/>
          </v:shape>
          <o:OLEObject Type="Embed" ProgID="Equation.DSMT4" ShapeID="_x0000_i2966" DrawAspect="Content" ObjectID="_1690174267" r:id="rId3882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đi qua điểm </w:t>
      </w:r>
      <w:r w:rsidRPr="00C745D8">
        <w:rPr>
          <w:rFonts w:ascii="Chu Van An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2CB971B9">
          <v:shape id="_x0000_i2967" type="#_x0000_t75" style="width:37.5pt;height:20.25pt" o:ole="">
            <v:imagedata r:id="rId3864" o:title=""/>
          </v:shape>
          <o:OLEObject Type="Embed" ProgID="Equation.DSMT4" ShapeID="_x0000_i2967" DrawAspect="Content" ObjectID="_1690174268" r:id="rId388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và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614C9AF3">
          <v:shape id="_x0000_i2968" type="#_x0000_t75" style="width:59.25pt;height:21.75pt" o:ole="">
            <v:imagedata r:id="rId3880" o:title=""/>
          </v:shape>
          <o:OLEObject Type="Embed" ProgID="Equation.DSMT4" ShapeID="_x0000_i2968" DrawAspect="Content" ObjectID="_1690174269" r:id="rId388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làm vectơ pháp tuyến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925" w:dyaOrig="408" w14:anchorId="52E146D3">
          <v:shape id="_x0000_i2969" type="#_x0000_t75" style="width:195.75pt;height:20.25pt" o:ole="">
            <v:imagedata r:id="rId3885" o:title=""/>
          </v:shape>
          <o:OLEObject Type="Embed" ProgID="Equation.DSMT4" ShapeID="_x0000_i2969" DrawAspect="Content" ObjectID="_1690174270" r:id="rId388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3C7DC0" w14:textId="77777777" w:rsidR="00231C72" w:rsidRPr="00C745D8" w:rsidRDefault="00231C72" w:rsidP="00231C72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Trong mặt phẳng với hệ trục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58" w:dyaOrig="323" w14:anchorId="2766F1BC">
          <v:shape id="_x0000_i2970" type="#_x0000_t75" style="width:23.25pt;height:15.75pt" o:ole="">
            <v:imagedata r:id="rId3887" o:title=""/>
          </v:shape>
          <o:OLEObject Type="Embed" ProgID="Equation.DSMT4" ShapeID="_x0000_i2970" DrawAspect="Content" ObjectID="_1690174271" r:id="rId388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33546E0C">
          <v:shape id="_x0000_i2971" type="#_x0000_t75" style="width:28.5pt;height:12.75pt" o:ole="">
            <v:imagedata r:id="rId3889" o:title=""/>
          </v:shape>
          <o:OLEObject Type="Embed" ProgID="Equation.DSMT4" ShapeID="_x0000_i2971" DrawAspect="Content" ObjectID="_1690174272" r:id="rId389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75" w:dyaOrig="404" w14:anchorId="490E9767">
          <v:shape id="_x0000_i2972" type="#_x0000_t75" style="width:43.5pt;height:20.25pt" o:ole="">
            <v:imagedata r:id="rId3891" o:title=""/>
          </v:shape>
          <o:OLEObject Type="Embed" ProgID="Equation.DSMT4" ShapeID="_x0000_i2972" DrawAspect="Content" ObjectID="_1690174273" r:id="rId389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54" w:dyaOrig="404" w14:anchorId="4FD32A7A">
          <v:shape id="_x0000_i2973" type="#_x0000_t75" style="width:37.5pt;height:20.25pt" o:ole="">
            <v:imagedata r:id="rId3893" o:title=""/>
          </v:shape>
          <o:OLEObject Type="Embed" ProgID="Equation.DSMT4" ShapeID="_x0000_i2973" DrawAspect="Content" ObjectID="_1690174274" r:id="rId389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73115EE9">
          <v:shape id="_x0000_i2974" type="#_x0000_t75" style="width:45pt;height:20.25pt" o:ole="">
            <v:imagedata r:id="rId3895" o:title=""/>
          </v:shape>
          <o:OLEObject Type="Embed" ProgID="Equation.DSMT4" ShapeID="_x0000_i2974" DrawAspect="Content" ObjectID="_1690174275" r:id="rId389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Viết phương trình đường thẳng chứa đường cao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7C73139E">
          <v:shape id="_x0000_i2975" type="#_x0000_t75" style="width:28.5pt;height:12.75pt" o:ole="">
            <v:imagedata r:id="rId3897" o:title=""/>
          </v:shape>
          <o:OLEObject Type="Embed" ProgID="Equation.DSMT4" ShapeID="_x0000_i2975" DrawAspect="Content" ObjectID="_1690174276" r:id="rId389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đi qua đỉnh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2" w:dyaOrig="283" w14:anchorId="65C481B8">
          <v:shape id="_x0000_i2976" type="#_x0000_t75" style="width:11.25pt;height:12.75pt" o:ole="">
            <v:imagedata r:id="rId3899" o:title=""/>
          </v:shape>
          <o:OLEObject Type="Embed" ProgID="Equation.DSMT4" ShapeID="_x0000_i2976" DrawAspect="Content" ObjectID="_1690174277" r:id="rId390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B110E7" w14:textId="77777777" w:rsidR="00231C72" w:rsidRPr="00C745D8" w:rsidRDefault="00231C72" w:rsidP="00231C72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7" w:dyaOrig="323" w14:anchorId="3EB14A48">
          <v:shape id="_x0000_i2977" type="#_x0000_t75" style="width:70.5pt;height:15.75pt" o:ole="">
            <v:imagedata r:id="rId3901" o:title=""/>
          </v:shape>
          <o:OLEObject Type="Embed" ProgID="Equation.DSMT4" ShapeID="_x0000_i2977" DrawAspect="Content" ObjectID="_1690174278" r:id="rId390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327B8F36">
          <v:shape id="_x0000_i2978" type="#_x0000_t75" style="width:67.5pt;height:15.75pt" o:ole="">
            <v:imagedata r:id="rId3903" o:title=""/>
          </v:shape>
          <o:OLEObject Type="Embed" ProgID="Equation.DSMT4" ShapeID="_x0000_i2978" DrawAspect="Content" ObjectID="_1690174279" r:id="rId390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198" w:dyaOrig="323" w14:anchorId="4931E967">
          <v:shape id="_x0000_i2979" type="#_x0000_t75" style="width:60.75pt;height:15.75pt" o:ole="">
            <v:imagedata r:id="rId3905" o:title=""/>
          </v:shape>
          <o:OLEObject Type="Embed" ProgID="Equation.DSMT4" ShapeID="_x0000_i2979" DrawAspect="Content" ObjectID="_1690174280" r:id="rId390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1AD3E5A5">
          <v:shape id="_x0000_i2980" type="#_x0000_t75" style="width:67.5pt;height:15.75pt" o:ole="">
            <v:imagedata r:id="rId3907" o:title=""/>
          </v:shape>
          <o:OLEObject Type="Embed" ProgID="Equation.DSMT4" ShapeID="_x0000_i2980" DrawAspect="Content" ObjectID="_1690174281" r:id="rId390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E26C53" w14:textId="77777777" w:rsidR="00231C72" w:rsidRPr="00C745D8" w:rsidRDefault="00231C72" w:rsidP="00231C72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1F62700A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C745D8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Chọn B</w:t>
      </w:r>
    </w:p>
    <w:p w14:paraId="1E70F8D7" w14:textId="77777777" w:rsidR="00231C72" w:rsidRPr="00C745D8" w:rsidRDefault="00231C72" w:rsidP="00231C72">
      <w:pPr>
        <w:pStyle w:val="ListParagraph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Đường cao đi qua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4E1D9A85">
          <v:shape id="_x0000_i2981" type="#_x0000_t75" style="width:45pt;height:20.25pt" o:ole="">
            <v:imagedata r:id="rId3909" o:title=""/>
          </v:shape>
          <o:OLEObject Type="Embed" ProgID="Equation.DSMT4" ShapeID="_x0000_i2981" DrawAspect="Content" ObjectID="_1690174282" r:id="rId391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nhận vectơ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4" w:dyaOrig="417" w14:anchorId="60BDC744">
          <v:shape id="_x0000_i2982" type="#_x0000_t75" style="width:57.75pt;height:21.75pt" o:ole="">
            <v:imagedata r:id="rId3911" o:title=""/>
          </v:shape>
          <o:OLEObject Type="Embed" ProgID="Equation.DSMT4" ShapeID="_x0000_i2982" DrawAspect="Content" ObjectID="_1690174283" r:id="rId391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làm véctơ pháp tuyến, sẽ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836" w:dyaOrig="404" w14:anchorId="6B926B92">
          <v:shape id="_x0000_i2983" type="#_x0000_t75" style="width:191.25pt;height:20.25pt" o:ole="">
            <v:imagedata r:id="rId3913" o:title=""/>
          </v:shape>
          <o:OLEObject Type="Embed" ProgID="Equation.DSMT4" ShapeID="_x0000_i2983" DrawAspect="Content" ObjectID="_1690174284" r:id="rId391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071556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5" w:dyaOrig="315" w14:anchorId="6B35A125">
          <v:shape id="_x0000_i2984" type="#_x0000_t75" style="width:23.25pt;height:15.75pt" o:ole="">
            <v:imagedata r:id="rId3915" o:title=""/>
          </v:shape>
          <o:OLEObject Type="Embed" ProgID="Equation.DSMT4" ShapeID="_x0000_i2984" DrawAspect="Content" ObjectID="_1690174285" r:id="rId391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0373F1DF">
          <v:shape id="_x0000_i2985" type="#_x0000_t75" style="width:27pt;height:12.75pt" o:ole="">
            <v:imagedata r:id="rId3917" o:title=""/>
          </v:shape>
          <o:OLEObject Type="Embed" ProgID="Equation.DSMT4" ShapeID="_x0000_i2985" DrawAspect="Content" ObjectID="_1690174286" r:id="rId391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580" w:dyaOrig="405" w14:anchorId="12129B02">
          <v:shape id="_x0000_i2986" type="#_x0000_t75" style="width:129.75pt;height:20.25pt" o:ole="">
            <v:imagedata r:id="rId3919" o:title=""/>
          </v:shape>
          <o:OLEObject Type="Embed" ProgID="Equation.DSMT4" ShapeID="_x0000_i2986" DrawAspect="Content" ObjectID="_1690174287" r:id="rId392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Phương trình tổng quát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6ED14888">
          <v:shape id="_x0000_i2987" type="#_x0000_t75" style="width:23.25pt;height:12.75pt" o:ole="">
            <v:imagedata r:id="rId3921" o:title=""/>
          </v:shape>
          <o:OLEObject Type="Embed" ProgID="Equation.DSMT4" ShapeID="_x0000_i2987" DrawAspect="Content" ObjectID="_1690174288" r:id="rId392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</w:t>
      </w:r>
    </w:p>
    <w:p w14:paraId="7DCA7E26" w14:textId="77777777" w:rsidR="00231C72" w:rsidRPr="00C745D8" w:rsidRDefault="00231C72" w:rsidP="00231C72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6DD87B12">
          <v:shape id="_x0000_i2988" type="#_x0000_t75" style="width:67.5pt;height:15.75pt" o:ole="">
            <v:imagedata r:id="rId3923" o:title=""/>
          </v:shape>
          <o:OLEObject Type="Embed" ProgID="Equation.DSMT4" ShapeID="_x0000_i2988" DrawAspect="Content" ObjectID="_1690174289" r:id="rId392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24F65083">
          <v:shape id="_x0000_i2989" type="#_x0000_t75" style="width:67.5pt;height:15.75pt" o:ole="">
            <v:imagedata r:id="rId3925" o:title=""/>
          </v:shape>
          <o:OLEObject Type="Embed" ProgID="Equation.DSMT4" ShapeID="_x0000_i2989" DrawAspect="Content" ObjectID="_1690174290" r:id="rId392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5" w:dyaOrig="315" w14:anchorId="187B6585">
          <v:shape id="_x0000_i2990" type="#_x0000_t75" style="width:70.5pt;height:15.75pt" o:ole="">
            <v:imagedata r:id="rId3927" o:title=""/>
          </v:shape>
          <o:OLEObject Type="Embed" ProgID="Equation.DSMT4" ShapeID="_x0000_i2990" DrawAspect="Content" ObjectID="_1690174291" r:id="rId392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50F24E12">
          <v:shape id="_x0000_i2991" type="#_x0000_t75" style="width:73.5pt;height:15.75pt" o:ole="">
            <v:imagedata r:id="rId3929" o:title=""/>
          </v:shape>
          <o:OLEObject Type="Embed" ProgID="Equation.DSMT4" ShapeID="_x0000_i2991" DrawAspect="Content" ObjectID="_1690174292" r:id="rId393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C566606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994D582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DCFDA8E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731E111" wp14:editId="3F9405DE">
            <wp:extent cx="1590675" cy="981075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92301" name="Picture 525"/>
                    <pic:cNvPicPr>
                      <a:picLocks noChangeAspect="1" noChangeArrowheads="1"/>
                    </pic:cNvPicPr>
                  </pic:nvPicPr>
                  <pic:blipFill>
                    <a:blip r:embed="rId3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5D0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65" w:dyaOrig="285" w14:anchorId="7AA9EF90">
          <v:shape id="_x0000_i2992" type="#_x0000_t75" style="width:53.25pt;height:12.75pt" o:ole="">
            <v:imagedata r:id="rId3932" o:title=""/>
          </v:shape>
          <o:OLEObject Type="Embed" ProgID="Equation.DSMT4" ShapeID="_x0000_i2992" DrawAspect="Content" ObjectID="_1690174293" r:id="rId3933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360" w14:anchorId="64585E26">
          <v:shape id="_x0000_i2993" type="#_x0000_t75" style="width:20.25pt;height:18.75pt" o:ole="">
            <v:imagedata r:id="rId3934" o:title=""/>
          </v:shape>
          <o:OLEObject Type="Embed" ProgID="Equation.DSMT4" ShapeID="_x0000_i2993" DrawAspect="Content" ObjectID="_1690174294" r:id="rId3935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 VTPT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2D20B4F1">
          <v:shape id="_x0000_i2994" type="#_x0000_t75" style="width:23.25pt;height:12.75pt" o:ole="">
            <v:imagedata r:id="rId3936" o:title=""/>
          </v:shape>
          <o:OLEObject Type="Embed" ProgID="Equation.DSMT4" ShapeID="_x0000_i2994" DrawAspect="Content" ObjectID="_1690174295" r:id="rId393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FD3DB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5ACA52EC">
          <v:shape id="_x0000_i2995" type="#_x0000_t75" style="width:66pt;height:23.25pt" o:ole="">
            <v:imagedata r:id="rId3938" o:title=""/>
          </v:shape>
          <o:OLEObject Type="Embed" ProgID="Equation.DSMT4" ShapeID="_x0000_i2995" DrawAspect="Content" ObjectID="_1690174296" r:id="rId393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035787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Phương trình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1EDC0B9E">
          <v:shape id="_x0000_i2996" type="#_x0000_t75" style="width:23.25pt;height:12.75pt" o:ole="">
            <v:imagedata r:id="rId3921" o:title=""/>
          </v:shape>
          <o:OLEObject Type="Embed" ProgID="Equation.DSMT4" ShapeID="_x0000_i2996" DrawAspect="Content" ObjectID="_1690174297" r:id="rId394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5" w14:anchorId="7AB664BE">
          <v:shape id="_x0000_i2997" type="#_x0000_t75" style="width:45pt;height:20.25pt" o:ole="">
            <v:imagedata r:id="rId3941" o:title=""/>
          </v:shape>
          <o:OLEObject Type="Embed" ProgID="Equation.DSMT4" ShapeID="_x0000_i2997" DrawAspect="Content" ObjectID="_1690174298" r:id="rId394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có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4243BDA4">
          <v:shape id="_x0000_i2998" type="#_x0000_t75" style="width:66pt;height:23.25pt" o:ole="">
            <v:imagedata r:id="rId3938" o:title=""/>
          </v:shape>
          <o:OLEObject Type="Embed" ProgID="Equation.DSMT4" ShapeID="_x0000_i2998" DrawAspect="Content" ObjectID="_1690174299" r:id="rId394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dạng:</w:t>
      </w:r>
    </w:p>
    <w:p w14:paraId="4E5B1EAF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2205" w:dyaOrig="405" w14:anchorId="3BCF16B8">
          <v:shape id="_x0000_i2999" type="#_x0000_t75" style="width:111pt;height:20.25pt" o:ole="">
            <v:imagedata r:id="rId3944" o:title=""/>
          </v:shape>
          <o:OLEObject Type="Embed" ProgID="Equation.DSMT4" ShapeID="_x0000_i2999" DrawAspect="Content" ObjectID="_1690174300" r:id="rId394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845" w:dyaOrig="315" w14:anchorId="12A75807">
          <v:shape id="_x0000_i3000" type="#_x0000_t75" style="width:92.25pt;height:15.75pt" o:ole="">
            <v:imagedata r:id="rId3946" o:title=""/>
          </v:shape>
          <o:OLEObject Type="Embed" ProgID="Equation.DSMT4" ShapeID="_x0000_i3000" DrawAspect="Content" ObjectID="_1690174301" r:id="rId394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8B4F4EC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 xml:space="preserve">Câu 4. 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Cho </w:t>
      </w:r>
      <w:r w:rsidRPr="00C745D8">
        <w:rPr>
          <w:rFonts w:ascii="Chu Van An" w:eastAsia="Times New Roman" w:hAnsi="Chu Van An" w:cs="Chu Van An"/>
          <w:noProof/>
          <w:position w:val="-6"/>
          <w:sz w:val="24"/>
          <w:szCs w:val="24"/>
          <w:lang w:eastAsia="vi-VN"/>
        </w:rPr>
        <w:object w:dxaOrig="688" w:dyaOrig="269" w14:anchorId="38E8CD73">
          <v:shape id="_x0000_i3001" type="#_x0000_t75" style="width:34.5pt;height:12.75pt" o:ole="">
            <v:imagedata r:id="rId3948" o:title=""/>
          </v:shape>
          <o:OLEObject Type="Embed" ProgID="Equation.DSMT4" ShapeID="_x0000_i3001" DrawAspect="Content" ObjectID="_1690174302" r:id="rId394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</w:t>
      </w:r>
      <w:r w:rsidRPr="00C745D8">
        <w:rPr>
          <w:rFonts w:ascii="Chu Van An" w:eastAsia="Times New Roman" w:hAnsi="Chu Van An" w:cs="Chu Van An"/>
          <w:noProof/>
          <w:position w:val="-14"/>
          <w:sz w:val="24"/>
          <w:szCs w:val="24"/>
          <w:lang w:eastAsia="vi-VN"/>
        </w:rPr>
        <w:object w:dxaOrig="709" w:dyaOrig="387" w14:anchorId="561E8480">
          <v:shape id="_x0000_i3002" type="#_x0000_t75" style="width:34.5pt;height:20.25pt" o:ole="">
            <v:imagedata r:id="rId3950" o:title=""/>
          </v:shape>
          <o:OLEObject Type="Embed" ProgID="Equation.DSMT4" ShapeID="_x0000_i3002" DrawAspect="Content" ObjectID="_1690174303" r:id="rId395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,</w: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978" w:dyaOrig="387" w14:anchorId="6BCE0687">
          <v:shape id="_x0000_i3003" type="#_x0000_t75" style="width:48.75pt;height:20.25pt" o:ole="">
            <v:imagedata r:id="rId3952" o:title=""/>
          </v:shape>
          <o:OLEObject Type="Embed" ProgID="Equation.DSMT4" ShapeID="_x0000_i3003" DrawAspect="Content" ObjectID="_1690174304" r:id="rId395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806" w:dyaOrig="387" w14:anchorId="59DD55B0">
          <v:shape id="_x0000_i3004" type="#_x0000_t75" style="width:40.5pt;height:20.25pt" o:ole="">
            <v:imagedata r:id="rId3954" o:title=""/>
          </v:shape>
          <o:OLEObject Type="Embed" ProgID="Equation.DSMT4" ShapeID="_x0000_i3004" DrawAspect="Content" ObjectID="_1690174305" r:id="rId395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. Viết phương trình tổng quát của trung tuyến </w:t>
      </w:r>
      <w:r w:rsidRPr="00C745D8">
        <w:rPr>
          <w:rFonts w:ascii="Chu Van An" w:eastAsia="Times New Roman" w:hAnsi="Chu Van An" w:cs="Chu Van An"/>
          <w:noProof/>
          <w:position w:val="-4"/>
          <w:sz w:val="24"/>
          <w:szCs w:val="24"/>
          <w:lang w:eastAsia="vi-VN"/>
        </w:rPr>
        <w:object w:dxaOrig="462" w:dyaOrig="258" w14:anchorId="1B2D2977">
          <v:shape id="_x0000_i3005" type="#_x0000_t75" style="width:23.25pt;height:12.75pt" o:ole="">
            <v:imagedata r:id="rId3956" o:title=""/>
          </v:shape>
          <o:OLEObject Type="Embed" ProgID="Equation.DSMT4" ShapeID="_x0000_i3005" DrawAspect="Content" ObjectID="_1690174306" r:id="rId395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124B0F0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22" w14:anchorId="2E9C7C9E">
          <v:shape id="_x0000_i3006" type="#_x0000_t75" style="width:84.75pt;height:15.75pt" o:ole="">
            <v:imagedata r:id="rId3958" o:title=""/>
          </v:shape>
          <o:OLEObject Type="Embed" ProgID="Equation.DSMT4" ShapeID="_x0000_i3006" DrawAspect="Content" ObjectID="_1690174307" r:id="rId395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08" w:dyaOrig="333" w14:anchorId="446590B1">
          <v:shape id="_x0000_i3007" type="#_x0000_t75" style="width:70.5pt;height:15.75pt" o:ole="">
            <v:imagedata r:id="rId3960" o:title=""/>
          </v:shape>
          <o:OLEObject Type="Embed" ProgID="Equation.DSMT4" ShapeID="_x0000_i3007" DrawAspect="Content" ObjectID="_1690174308" r:id="rId396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27A4D1AA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397" w:dyaOrig="333" w14:anchorId="076CA13C">
          <v:shape id="_x0000_i3008" type="#_x0000_t75" style="width:69pt;height:15.75pt" o:ole="">
            <v:imagedata r:id="rId3962" o:title=""/>
          </v:shape>
          <o:OLEObject Type="Embed" ProgID="Equation.DSMT4" ShapeID="_x0000_i3008" DrawAspect="Content" ObjectID="_1690174309" r:id="rId396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33" w:dyaOrig="333" w14:anchorId="6D72207C">
          <v:shape id="_x0000_i3009" type="#_x0000_t75" style="width:82.5pt;height:15.75pt" o:ole="">
            <v:imagedata r:id="rId3964" o:title=""/>
          </v:shape>
          <o:OLEObject Type="Embed" ProgID="Equation.DSMT4" ShapeID="_x0000_i3009" DrawAspect="Content" ObjectID="_1690174310" r:id="rId396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90C1E94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noProof/>
          <w:color w:val="800080"/>
          <w:sz w:val="24"/>
          <w:szCs w:val="24"/>
        </w:rPr>
        <w:t>Lời giải</w:t>
      </w:r>
    </w:p>
    <w:p w14:paraId="60FDF9F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Chọn A</w:t>
      </w:r>
    </w:p>
    <w:p w14:paraId="0A6B6FA5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333" w:dyaOrig="258" w14:anchorId="4E551CE6">
          <v:shape id="_x0000_i3010" type="#_x0000_t75" style="width:15.75pt;height:12.75pt" o:ole="">
            <v:imagedata r:id="rId3966" o:title=""/>
          </v:shape>
          <o:OLEObject Type="Embed" ProgID="Equation.DSMT4" ShapeID="_x0000_i3010" DrawAspect="Content" ObjectID="_1690174311" r:id="rId396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C745D8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430" w:dyaOrig="269" w14:anchorId="3242741B">
          <v:shape id="_x0000_i3011" type="#_x0000_t75" style="width:23.25pt;height:12.75pt" o:ole="">
            <v:imagedata r:id="rId3968" o:title=""/>
          </v:shape>
          <o:OLEObject Type="Embed" ProgID="Equation.DSMT4" ShapeID="_x0000_i3011" DrawAspect="Content" ObjectID="_1690174312" r:id="rId396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</w:t>
      </w: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032" w:dyaOrig="688" w14:anchorId="3A6CED66">
          <v:shape id="_x0000_i3012" type="#_x0000_t75" style="width:51.75pt;height:34.5pt" o:ole="">
            <v:imagedata r:id="rId3970" o:title=""/>
          </v:shape>
          <o:OLEObject Type="Embed" ProgID="Equation.DSMT4" ShapeID="_x0000_i3012" DrawAspect="Content" ObjectID="_1690174313" r:id="rId397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6A6CA88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397" w:dyaOrig="688" w14:anchorId="7FDC47BB">
          <v:shape id="_x0000_i3013" type="#_x0000_t75" style="width:69pt;height:34.5pt" o:ole="">
            <v:imagedata r:id="rId3972" o:title=""/>
          </v:shape>
          <o:OLEObject Type="Embed" ProgID="Equation.DSMT4" ShapeID="_x0000_i3013" DrawAspect="Content" ObjectID="_1690174314" r:id="rId397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chọn vectơ pháp tuyến của đường thẳng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40B8BD6E">
          <v:shape id="_x0000_i3014" type="#_x0000_t75" style="width:23.25pt;height:12.75pt" o:ole="">
            <v:imagedata r:id="rId3974" o:title=""/>
          </v:shape>
          <o:OLEObject Type="Embed" ProgID="Equation.DSMT4" ShapeID="_x0000_i3014" DrawAspect="Content" ObjectID="_1690174315" r:id="rId397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4"/>
          <w:sz w:val="24"/>
          <w:szCs w:val="24"/>
          <w:lang w:val="fr-FR"/>
        </w:rPr>
        <w:object w:dxaOrig="1085" w:dyaOrig="430" w14:anchorId="0A47FF67">
          <v:shape id="_x0000_i3015" type="#_x0000_t75" style="width:54.75pt;height:23.25pt" o:ole="">
            <v:imagedata r:id="rId3976" o:title=""/>
          </v:shape>
          <o:OLEObject Type="Embed" ProgID="Equation.DSMT4" ShapeID="_x0000_i3015" DrawAspect="Content" ObjectID="_1690174316" r:id="rId397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7B4A915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Vậy phương trình trung tuyến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071DCF1D">
          <v:shape id="_x0000_i3016" type="#_x0000_t75" style="width:23.25pt;height:12.75pt" o:ole="">
            <v:imagedata r:id="rId3978" o:title=""/>
          </v:shape>
          <o:OLEObject Type="Embed" ProgID="Equation.DSMT4" ShapeID="_x0000_i3016" DrawAspect="Content" ObjectID="_1690174317" r:id="rId397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33" w14:anchorId="1D9F43F5">
          <v:shape id="_x0000_i3017" type="#_x0000_t75" style="width:84.75pt;height:15.75pt" o:ole="">
            <v:imagedata r:id="rId3980" o:title=""/>
          </v:shape>
          <o:OLEObject Type="Embed" ProgID="Equation.DSMT4" ShapeID="_x0000_i3017" DrawAspect="Content" ObjectID="_1690174318" r:id="rId398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9C53F5D" w14:textId="64CBEB3D" w:rsidR="00F53CAA" w:rsidRPr="00C745D8" w:rsidRDefault="00F53CAA" w:rsidP="00F53CAA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C745D8">
        <w:rPr>
          <w:rFonts w:ascii="Chu Van An" w:hAnsi="Chu Van An" w:cs="Chu Van An"/>
          <w:sz w:val="24"/>
          <w:szCs w:val="24"/>
        </w:rPr>
        <w:t>:</w:t>
      </w:r>
    </w:p>
    <w:bookmarkEnd w:id="0"/>
    <w:p w14:paraId="3EE4DAA6" w14:textId="77777777" w:rsidR="003A1E0D" w:rsidRPr="003A1E0D" w:rsidRDefault="003A1E0D" w:rsidP="003A1E0D">
      <w:pPr>
        <w:spacing w:line="276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>
        <w:rPr>
          <w:rFonts w:ascii="Chu Van An" w:hAnsi="Chu Van An" w:cs="Chu Van An"/>
          <w:sz w:val="24"/>
          <w:szCs w:val="24"/>
        </w:rPr>
        <w:tab/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906"/>
        <w:gridCol w:w="4004"/>
      </w:tblGrid>
      <w:tr w:rsidR="003A1E0D" w:rsidRPr="00676FB5" w14:paraId="786F200E" w14:textId="77777777" w:rsidTr="003A1E0D">
        <w:tc>
          <w:tcPr>
            <w:tcW w:w="6906" w:type="dxa"/>
            <w:shd w:val="clear" w:color="auto" w:fill="auto"/>
          </w:tcPr>
          <w:p w14:paraId="3B9A8879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  <w:t>Câu 1:</w:t>
            </w:r>
            <w:r w:rsidRPr="00676FB5">
              <w:rPr>
                <w:rFonts w:ascii="Chu Van An" w:eastAsia="Times New Roman" w:hAnsi="Chu Van An" w:cs="Chu Van An"/>
                <w:color w:val="0000CC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Cho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675" w:dyaOrig="285" w14:anchorId="6CA4F967">
                <v:shape id="_x0000_i3018" type="#_x0000_t75" style="width:33pt;height:12.75pt" o:ole="">
                  <v:imagedata r:id="rId3982" o:title=""/>
                </v:shape>
                <o:OLEObject Type="Embed" ProgID="Equation.DSMT4" ShapeID="_x0000_i3018" DrawAspect="Content" ObjectID="_1690174319" r:id="rId3983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639" w:dyaOrig="320" w14:anchorId="1000E23A">
                <v:shape id="_x0000_i3019" type="#_x0000_t75" style="width:31.5pt;height:15.75pt" o:ole="">
                  <v:imagedata r:id="rId3984" o:title=""/>
                </v:shape>
                <o:OLEObject Type="Embed" ProgID="Equation.DSMT4" ShapeID="_x0000_i3019" DrawAspect="Content" ObjectID="_1690174320" r:id="rId3985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859" w:dyaOrig="320" w14:anchorId="0CF37DA6">
                <v:shape id="_x0000_i3020" type="#_x0000_t75" style="width:42pt;height:15.75pt" o:ole="">
                  <v:imagedata r:id="rId3986" o:title=""/>
                </v:shape>
                <o:OLEObject Type="Embed" ProgID="Equation.DSMT4" ShapeID="_x0000_i3020" DrawAspect="Content" ObjectID="_1690174321" r:id="rId3987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740" w:dyaOrig="320" w14:anchorId="74281415">
                <v:shape id="_x0000_i3021" type="#_x0000_t75" style="width:37.5pt;height:15.75pt" o:ole="">
                  <v:imagedata r:id="rId3988" o:title=""/>
                </v:shape>
                <o:OLEObject Type="Embed" ProgID="Equation.DSMT4" ShapeID="_x0000_i3021" DrawAspect="Content" ObjectID="_1690174322" r:id="rId3989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. Phương trình đường trung tuyến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480" w:dyaOrig="255" w14:anchorId="40974E1C">
                <v:shape id="_x0000_i3022" type="#_x0000_t75" style="width:24.75pt;height:12.75pt" o:ole="">
                  <v:imagedata r:id="rId3990" o:title=""/>
                </v:shape>
                <o:OLEObject Type="Embed" ProgID="Equation.DSMT4" ShapeID="_x0000_i3022" DrawAspect="Content" ObjectID="_1690174323" r:id="rId3991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 là</w:t>
            </w:r>
          </w:p>
          <w:p w14:paraId="32724B98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079C51FB">
                <v:shape id="_x0000_i3023" type="#_x0000_t75" style="width:67.5pt;height:15.75pt" o:ole="">
                  <v:imagedata r:id="rId3992" o:title=""/>
                </v:shape>
                <o:OLEObject Type="Embed" ProgID="Equation.DSMT4" ShapeID="_x0000_i3023" DrawAspect="Content" ObjectID="_1690174324" r:id="rId399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1301BA71">
                <v:shape id="_x0000_i3024" type="#_x0000_t75" style="width:67.5pt;height:15.75pt" o:ole="">
                  <v:imagedata r:id="rId3994" o:title=""/>
                </v:shape>
                <o:OLEObject Type="Embed" ProgID="Equation.DSMT4" ShapeID="_x0000_i3024" DrawAspect="Content" ObjectID="_1690174325" r:id="rId399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65CAE48D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245" w:dyaOrig="315" w14:anchorId="445A33A1">
                <v:shape id="_x0000_i3025" type="#_x0000_t75" style="width:62.25pt;height:15.75pt" o:ole="">
                  <v:imagedata r:id="rId3996" o:title=""/>
                </v:shape>
                <o:OLEObject Type="Embed" ProgID="Equation.DSMT4" ShapeID="_x0000_i3025" DrawAspect="Content" ObjectID="_1690174326" r:id="rId3997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915" w:dyaOrig="315" w14:anchorId="537B7244">
                <v:shape id="_x0000_i3026" type="#_x0000_t75" style="width:45.75pt;height:15.75pt" o:ole="">
                  <v:imagedata r:id="rId3998" o:title=""/>
                </v:shape>
                <o:OLEObject Type="Embed" ProgID="Equation.DSMT4" ShapeID="_x0000_i3026" DrawAspect="Content" ObjectID="_1690174327" r:id="rId399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3AEE95D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83B5D17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84067E5" w14:textId="77777777" w:rsidTr="003A1E0D">
        <w:tc>
          <w:tcPr>
            <w:tcW w:w="6906" w:type="dxa"/>
            <w:shd w:val="clear" w:color="auto" w:fill="auto"/>
          </w:tcPr>
          <w:p w14:paraId="5A2DBE15" w14:textId="77777777" w:rsidR="003A1E0D" w:rsidRPr="00676FB5" w:rsidRDefault="003A1E0D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0" w:dyaOrig="320" w14:anchorId="41DB7F2F">
                <v:shape id="_x0000_i3027" type="#_x0000_t75" style="width:23.25pt;height:15.75pt" o:ole="">
                  <v:imagedata r:id="rId3887" o:title=""/>
                </v:shape>
                <o:OLEObject Type="Embed" ProgID="Equation.DSMT4" ShapeID="_x0000_i3027" DrawAspect="Content" ObjectID="_1690174328" r:id="rId400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60" w:dyaOrig="279" w14:anchorId="1CAAF7CE">
                <v:shape id="_x0000_i3028" type="#_x0000_t75" style="width:27pt;height:12.75pt" o:ole="">
                  <v:imagedata r:id="rId4001" o:title=""/>
                </v:shape>
                <o:OLEObject Type="Embed" ProgID="Equation.DSMT4" ShapeID="_x0000_i3028" DrawAspect="Content" ObjectID="_1690174329" r:id="rId400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80" w:dyaOrig="400" w14:anchorId="65F1697C">
                <v:shape id="_x0000_i3029" type="#_x0000_t75" style="width:45pt;height:20.25pt" o:ole="">
                  <v:imagedata r:id="rId4003" o:title=""/>
                </v:shape>
                <o:OLEObject Type="Embed" ProgID="Equation.DSMT4" ShapeID="_x0000_i3029" DrawAspect="Content" ObjectID="_1690174330" r:id="rId400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0" w:dyaOrig="400" w14:anchorId="7968971B">
                <v:shape id="_x0000_i3030" type="#_x0000_t75" style="width:37.5pt;height:20.25pt" o:ole="">
                  <v:imagedata r:id="rId4005" o:title=""/>
                </v:shape>
                <o:OLEObject Type="Embed" ProgID="Equation.DSMT4" ShapeID="_x0000_i3030" DrawAspect="Content" ObjectID="_1690174331" r:id="rId400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0" w14:anchorId="3C79D794">
                <v:shape id="_x0000_i3031" type="#_x0000_t75" style="width:45pt;height:20.25pt" o:ole="">
                  <v:imagedata r:id="rId4007" o:title=""/>
                </v:shape>
                <o:OLEObject Type="Embed" ProgID="Equation.DSMT4" ShapeID="_x0000_i3031" DrawAspect="Content" ObjectID="_1690174332" r:id="rId400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thẳng chứa đường cao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60" w:dyaOrig="279" w14:anchorId="29500A7B">
                <v:shape id="_x0000_i3032" type="#_x0000_t75" style="width:27pt;height:12.75pt" o:ole="">
                  <v:imagedata r:id="rId4009" o:title=""/>
                </v:shape>
                <o:OLEObject Type="Embed" ProgID="Equation.DSMT4" ShapeID="_x0000_i3032" DrawAspect="Content" ObjectID="_1690174333" r:id="rId40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đỉnh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40" w:dyaOrig="279" w14:anchorId="7EAECF9F">
                <v:shape id="_x0000_i3033" type="#_x0000_t75" style="width:11.25pt;height:12.75pt" o:ole="">
                  <v:imagedata r:id="rId4011" o:title=""/>
                </v:shape>
                <o:OLEObject Type="Embed" ProgID="Equation.DSMT4" ShapeID="_x0000_i3033" DrawAspect="Content" ObjectID="_1690174334" r:id="rId40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7E2155B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20" w:dyaOrig="320" w14:anchorId="135FF6C8">
                <v:shape id="_x0000_i3034" type="#_x0000_t75" style="width:70.5pt;height:15.75pt" o:ole="">
                  <v:imagedata r:id="rId4013" o:title=""/>
                </v:shape>
                <o:OLEObject Type="Embed" ProgID="Equation.DSMT4" ShapeID="_x0000_i3034" DrawAspect="Content" ObjectID="_1690174335" r:id="rId40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40" w:dyaOrig="320" w14:anchorId="638B1F69">
                <v:shape id="_x0000_i3035" type="#_x0000_t75" style="width:67.5pt;height:15.75pt" o:ole="">
                  <v:imagedata r:id="rId4015" o:title=""/>
                </v:shape>
                <o:OLEObject Type="Embed" ProgID="Equation.DSMT4" ShapeID="_x0000_i3035" DrawAspect="Content" ObjectID="_1690174336" r:id="rId40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75A02DA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00" w:dyaOrig="320" w14:anchorId="6B40E74B">
                <v:shape id="_x0000_i3036" type="#_x0000_t75" style="width:60.75pt;height:15.75pt" o:ole="">
                  <v:imagedata r:id="rId4017" o:title=""/>
                </v:shape>
                <o:OLEObject Type="Embed" ProgID="Equation.DSMT4" ShapeID="_x0000_i3036" DrawAspect="Content" ObjectID="_1690174337" r:id="rId40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40" w:dyaOrig="320" w14:anchorId="33F61485">
                <v:shape id="_x0000_i3037" type="#_x0000_t75" style="width:67.5pt;height:15.75pt" o:ole="">
                  <v:imagedata r:id="rId4019" o:title=""/>
                </v:shape>
                <o:OLEObject Type="Embed" ProgID="Equation.DSMT4" ShapeID="_x0000_i3037" DrawAspect="Content" ObjectID="_1690174338" r:id="rId40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32C20E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EF781E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151063A" w14:textId="77777777" w:rsidTr="003A1E0D">
        <w:tc>
          <w:tcPr>
            <w:tcW w:w="6906" w:type="dxa"/>
            <w:shd w:val="clear" w:color="auto" w:fill="auto"/>
          </w:tcPr>
          <w:p w14:paraId="69DE8D43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027DF7EE">
                <v:shape id="_x0000_i3038" type="#_x0000_t75" style="width:27pt;height:12.75pt" o:ole="">
                  <v:imagedata r:id="rId4021" o:title=""/>
                </v:shape>
                <o:OLEObject Type="Embed" ProgID="Equation.DSMT4" ShapeID="_x0000_i3038" DrawAspect="Content" ObjectID="_1690174339" r:id="rId402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405" w14:anchorId="359D0F1F">
                <v:shape id="_x0000_i3039" type="#_x0000_t75" style="width:33pt;height:20.25pt" o:ole="">
                  <v:imagedata r:id="rId4023" o:title=""/>
                </v:shape>
                <o:OLEObject Type="Embed" ProgID="Equation.DSMT4" ShapeID="_x0000_i3039" DrawAspect="Content" ObjectID="_1690174340" r:id="rId402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5" w:dyaOrig="405" w14:anchorId="6559F1CD">
                <v:shape id="_x0000_i3040" type="#_x0000_t75" style="width:47.25pt;height:20.25pt" o:ole="">
                  <v:imagedata r:id="rId4025" o:title=""/>
                </v:shape>
                <o:OLEObject Type="Embed" ProgID="Equation.DSMT4" ShapeID="_x0000_i3040" DrawAspect="Content" ObjectID="_1690174341" r:id="rId40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5" w14:anchorId="469E38A3">
                <v:shape id="_x0000_i3041" type="#_x0000_t75" style="width:40.5pt;height:20.25pt" o:ole="">
                  <v:imagedata r:id="rId4027" o:title=""/>
                </v:shape>
                <o:OLEObject Type="Embed" ProgID="Equation.DSMT4" ShapeID="_x0000_i3041" DrawAspect="Content" ObjectID="_1690174342" r:id="rId402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70" w14:anchorId="3EEFA606">
                <v:shape id="_x0000_i3042" type="#_x0000_t75" style="width:11.25pt;height:12.75pt" o:ole="">
                  <v:imagedata r:id="rId4029" o:title=""/>
                </v:shape>
                <o:OLEObject Type="Embed" ProgID="Equation.DSMT4" ShapeID="_x0000_i3042" DrawAspect="Content" ObjectID="_1690174343" r:id="rId403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0AC101BC">
                <v:shape id="_x0000_i3043" type="#_x0000_t75" style="width:27pt;height:12.75pt" o:ole="">
                  <v:imagedata r:id="rId4031" o:title=""/>
                </v:shape>
                <o:OLEObject Type="Embed" ProgID="Equation.DSMT4" ShapeID="_x0000_i3043" DrawAspect="Content" ObjectID="_1690174344" r:id="rId403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19DE31B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296C3CB3">
                <v:shape id="_x0000_i3044" type="#_x0000_t75" style="width:67.5pt;height:15.75pt" o:ole="">
                  <v:imagedata r:id="rId4033" o:title=""/>
                </v:shape>
                <o:OLEObject Type="Embed" ProgID="Equation.DSMT4" ShapeID="_x0000_i3044" DrawAspect="Content" ObjectID="_1690174345" r:id="rId40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10" w:dyaOrig="315" w14:anchorId="386169BB">
                <v:shape id="_x0000_i3045" type="#_x0000_t75" style="width:84.75pt;height:15.75pt" o:ole="">
                  <v:imagedata r:id="rId4035" o:title=""/>
                </v:shape>
                <o:OLEObject Type="Embed" ProgID="Equation.DSMT4" ShapeID="_x0000_i3045" DrawAspect="Content" ObjectID="_1690174346" r:id="rId40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C25DBF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15" w14:anchorId="0C220873">
                <v:shape id="_x0000_i3046" type="#_x0000_t75" style="width:78pt;height:15.75pt" o:ole="">
                  <v:imagedata r:id="rId4037" o:title=""/>
                </v:shape>
                <o:OLEObject Type="Embed" ProgID="Equation.DSMT4" ShapeID="_x0000_i3046" DrawAspect="Content" ObjectID="_1690174347" r:id="rId403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25" w:dyaOrig="315" w14:anchorId="10AACB45">
                <v:shape id="_x0000_i3047" type="#_x0000_t75" style="width:70.5pt;height:15.75pt" o:ole="">
                  <v:imagedata r:id="rId4039" o:title=""/>
                </v:shape>
                <o:OLEObject Type="Embed" ProgID="Equation.DSMT4" ShapeID="_x0000_i3047" DrawAspect="Content" ObjectID="_1690174348" r:id="rId404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373C208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AE79522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3C4DD4F" w14:textId="77777777" w:rsidTr="003A1E0D">
        <w:tc>
          <w:tcPr>
            <w:tcW w:w="6906" w:type="dxa"/>
            <w:shd w:val="clear" w:color="auto" w:fill="auto"/>
          </w:tcPr>
          <w:p w14:paraId="5C68C6D8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715" w:dyaOrig="405" w14:anchorId="0344BEFB">
                <v:shape id="_x0000_i3048" type="#_x0000_t75" style="width:135pt;height:20.25pt" o:ole="">
                  <v:imagedata r:id="rId4041" o:title=""/>
                </v:shape>
                <o:OLEObject Type="Embed" ProgID="Equation.DSMT4" ShapeID="_x0000_i3048" DrawAspect="Content" ObjectID="_1690174349" r:id="rId40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5" w:dyaOrig="255" w14:anchorId="7F5F5D66">
                <v:shape id="_x0000_i3049" type="#_x0000_t75" style="width:23.25pt;height:12.75pt" o:ole="">
                  <v:imagedata r:id="rId4043" o:title=""/>
                </v:shape>
                <o:OLEObject Type="Embed" ProgID="Equation.DSMT4" ShapeID="_x0000_i3049" DrawAspect="Content" ObjectID="_1690174350" r:id="rId40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088F176F">
                <v:shape id="_x0000_i3050" type="#_x0000_t75" style="width:27pt;height:12.75pt" o:ole="">
                  <v:imagedata r:id="rId4045" o:title=""/>
                </v:shape>
                <o:OLEObject Type="Embed" ProgID="Equation.DSMT4" ShapeID="_x0000_i3050" DrawAspect="Content" ObjectID="_1690174351" r:id="rId4046"/>
              </w:object>
            </w:r>
            <w:r w:rsidRPr="00676FB5">
              <w:rPr>
                <w:rFonts w:ascii="Chu Van An" w:hAnsi="Chu Van An" w:cs="Chu Van An"/>
                <w:szCs w:val="22"/>
              </w:rPr>
              <w:t>có phương trình.</w:t>
            </w:r>
          </w:p>
          <w:p w14:paraId="3AA13C4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80" w:dyaOrig="315" w14:anchorId="7482ADCD">
                <v:shape id="_x0000_i3051" type="#_x0000_t75" style="width:83.25pt;height:15.75pt" o:ole="">
                  <v:imagedata r:id="rId4047" o:title=""/>
                </v:shape>
                <o:OLEObject Type="Embed" ProgID="Equation.DSMT4" ShapeID="_x0000_i3051" DrawAspect="Content" ObjectID="_1690174352" r:id="rId40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45" w:dyaOrig="315" w14:anchorId="54527F51">
                <v:shape id="_x0000_i3052" type="#_x0000_t75" style="width:76.5pt;height:15.75pt" o:ole="">
                  <v:imagedata r:id="rId4049" o:title=""/>
                </v:shape>
                <o:OLEObject Type="Embed" ProgID="Equation.DSMT4" ShapeID="_x0000_i3052" DrawAspect="Content" ObjectID="_1690174353" r:id="rId405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691B07A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7BEB2B5A">
                <v:shape id="_x0000_i3053" type="#_x0000_t75" style="width:73.5pt;height:15.75pt" o:ole="">
                  <v:imagedata r:id="rId4051" o:title=""/>
                </v:shape>
                <o:OLEObject Type="Embed" ProgID="Equation.DSMT4" ShapeID="_x0000_i3053" DrawAspect="Content" ObjectID="_1690174354" r:id="rId40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07EB0F3D">
                <v:shape id="_x0000_i3054" type="#_x0000_t75" style="width:78pt;height:15.75pt" o:ole="">
                  <v:imagedata r:id="rId4053" o:title=""/>
                </v:shape>
                <o:OLEObject Type="Embed" ProgID="Equation.DSMT4" ShapeID="_x0000_i3054" DrawAspect="Content" ObjectID="_1690174355" r:id="rId40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E2C25DE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EB57E8D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C5E7D71" w14:textId="77777777" w:rsidTr="003A1E0D">
        <w:tc>
          <w:tcPr>
            <w:tcW w:w="6906" w:type="dxa"/>
            <w:shd w:val="clear" w:color="auto" w:fill="auto"/>
          </w:tcPr>
          <w:p w14:paraId="726B03B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/>
              </w:rPr>
              <w:object w:dxaOrig="673" w:dyaOrig="283" w14:anchorId="5FB44E3B">
                <v:shape id="_x0000_i3055" type="#_x0000_t75" style="width:33pt;height:12.75pt" o:ole="">
                  <v:imagedata r:id="rId4055" o:title=""/>
                </v:shape>
                <o:OLEObject Type="Embed" ProgID="Equation.DSMT4" ShapeID="_x0000_i3055" DrawAspect="Content" ObjectID="_1690174356" r:id="rId405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  <w:lang w:val="vi-VN"/>
              </w:rPr>
              <w:object w:dxaOrig="2544" w:dyaOrig="404" w14:anchorId="232A1AAE">
                <v:shape id="_x0000_i3056" type="#_x0000_t75" style="width:126.75pt;height:20.25pt" o:ole="">
                  <v:imagedata r:id="rId4057" o:title=""/>
                </v:shape>
                <o:OLEObject Type="Embed" ProgID="Equation.DSMT4" ShapeID="_x0000_i3056" DrawAspect="Content" ObjectID="_1690174357" r:id="rId405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Viết phương trình tổng quát của đường trung tuyến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vi-VN"/>
              </w:rPr>
              <w:object w:dxaOrig="471" w:dyaOrig="256" w14:anchorId="214E589C">
                <v:shape id="_x0000_i3057" type="#_x0000_t75" style="width:23.25pt;height:12.75pt" o:ole="">
                  <v:imagedata r:id="rId4059" o:title=""/>
                </v:shape>
                <o:OLEObject Type="Embed" ProgID="Equation.DSMT4" ShapeID="_x0000_i3057" DrawAspect="Content" ObjectID="_1690174358" r:id="rId406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/>
              </w:rPr>
              <w:object w:dxaOrig="552" w:dyaOrig="283" w14:anchorId="55AA1284">
                <v:shape id="_x0000_i3058" type="#_x0000_t75" style="width:27pt;height:12.75pt" o:ole="">
                  <v:imagedata r:id="rId4061" o:title=""/>
                </v:shape>
                <o:OLEObject Type="Embed" ProgID="Equation.DSMT4" ShapeID="_x0000_i3058" DrawAspect="Content" ObjectID="_1690174359" r:id="rId406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E7AE338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575" w:dyaOrig="310" w14:anchorId="7895347B">
                <v:shape id="_x0000_i3059" type="#_x0000_t75" style="width:78pt;height:15.75pt" o:ole="">
                  <v:imagedata r:id="rId4063" o:title=""/>
                </v:shape>
                <o:OLEObject Type="Embed" ProgID="Equation.DSMT4" ShapeID="_x0000_i3059" DrawAspect="Content" ObjectID="_1690174360" r:id="rId406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427" w:dyaOrig="310" w14:anchorId="0F0B4D6B">
                <v:shape id="_x0000_i3060" type="#_x0000_t75" style="width:70.5pt;height:15.75pt" o:ole="">
                  <v:imagedata r:id="rId4065" o:title=""/>
                </v:shape>
                <o:OLEObject Type="Embed" ProgID="Equation.DSMT4" ShapeID="_x0000_i3060" DrawAspect="Content" ObjectID="_1690174361" r:id="rId406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B6B9D8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332" w:dyaOrig="310" w14:anchorId="3FA5C9BA">
                <v:shape id="_x0000_i3061" type="#_x0000_t75" style="width:67.5pt;height:15.75pt" o:ole="">
                  <v:imagedata r:id="rId4067" o:title=""/>
                </v:shape>
                <o:OLEObject Type="Embed" ProgID="Equation.DSMT4" ShapeID="_x0000_i3061" DrawAspect="Content" ObjectID="_1690174362" r:id="rId406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1696" w:dyaOrig="310" w14:anchorId="5638C5D4">
                <v:shape id="_x0000_i3062" type="#_x0000_t75" style="width:84.75pt;height:15.75pt" o:ole="">
                  <v:imagedata r:id="rId4069" o:title=""/>
                </v:shape>
                <o:OLEObject Type="Embed" ProgID="Equation.DSMT4" ShapeID="_x0000_i3062" DrawAspect="Content" ObjectID="_1690174363" r:id="rId407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A86469E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C4FCC5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BDF25C3" w14:textId="77777777" w:rsidTr="003A1E0D">
        <w:tc>
          <w:tcPr>
            <w:tcW w:w="6906" w:type="dxa"/>
            <w:shd w:val="clear" w:color="auto" w:fill="auto"/>
          </w:tcPr>
          <w:p w14:paraId="4FFF4A77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6: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Gọi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85" w:dyaOrig="255" w14:anchorId="5B0A2703">
                <v:shape id="_x0000_i3063" type="#_x0000_t75" style="width:12.75pt;height:12.75pt" o:ole="">
                  <v:imagedata r:id="rId4071" o:title=""/>
                </v:shape>
                <o:OLEObject Type="Embed" ProgID="Equation.DSMT4" ShapeID="_x0000_i3063" DrawAspect="Content" ObjectID="_1690174364" r:id="rId407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 </w:t>
            </w:r>
            <w:r w:rsidRPr="00676FB5">
              <w:rPr>
                <w:rFonts w:ascii="Chu Van An" w:eastAsia="Arial" w:hAnsi="Chu Van An" w:cs="Chu Van An"/>
                <w:szCs w:val="22"/>
                <w:lang w:val="en-GB"/>
              </w:rPr>
              <w:t>trực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tâm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2F87857E">
                <v:shape id="_x0000_i3064" type="#_x0000_t75" style="width:27pt;height:12.75pt" o:ole="">
                  <v:imagedata r:id="rId4073" o:title=""/>
                </v:shape>
                <o:OLEObject Type="Embed" ProgID="Equation.DSMT4" ShapeID="_x0000_i3064" DrawAspect="Content" ObjectID="_1690174365" r:id="rId407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các cạnh và đường cao của tam giác là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55" w14:anchorId="7D18FFB9">
                <v:shape id="_x0000_i3065" type="#_x0000_t75" style="width:20.25pt;height:12.75pt" o:ole="">
                  <v:imagedata r:id="rId4075" o:title=""/>
                </v:shape>
                <o:OLEObject Type="Embed" ProgID="Equation.DSMT4" ShapeID="_x0000_i3065" DrawAspect="Content" ObjectID="_1690174366" r:id="rId407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43174AF4">
                <v:shape id="_x0000_i3066" type="#_x0000_t75" style="width:67.5pt;height:15.75pt" o:ole="">
                  <v:imagedata r:id="rId4077" o:title=""/>
                </v:shape>
                <o:OLEObject Type="Embed" ProgID="Equation.DSMT4" ShapeID="_x0000_i3066" DrawAspect="Content" ObjectID="_1690174367" r:id="rId407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;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5" w:dyaOrig="255" w14:anchorId="6FA33819">
                <v:shape id="_x0000_i3067" type="#_x0000_t75" style="width:23.25pt;height:12.75pt" o:ole="">
                  <v:imagedata r:id="rId4079" o:title=""/>
                </v:shape>
                <o:OLEObject Type="Embed" ProgID="Equation.DSMT4" ShapeID="_x0000_i3067" DrawAspect="Content" ObjectID="_1690174368" r:id="rId4080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63ABFF88">
                <v:shape id="_x0000_i3068" type="#_x0000_t75" style="width:67.5pt;height:15.75pt" o:ole="">
                  <v:imagedata r:id="rId4081" o:title=""/>
                </v:shape>
                <o:OLEObject Type="Embed" ProgID="Equation.DSMT4" ShapeID="_x0000_i3068" DrawAspect="Content" ObjectID="_1690174369" r:id="rId408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;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5" w:dyaOrig="255" w14:anchorId="5876E656">
                <v:shape id="_x0000_i3069" type="#_x0000_t75" style="width:23.25pt;height:12.75pt" o:ole="">
                  <v:imagedata r:id="rId4083" o:title=""/>
                </v:shape>
                <o:OLEObject Type="Embed" ProgID="Equation.DSMT4" ShapeID="_x0000_i3069" DrawAspect="Content" ObjectID="_1690174370" r:id="rId408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45" w:dyaOrig="315" w14:anchorId="646F5A97">
                <v:shape id="_x0000_i3070" type="#_x0000_t75" style="width:62.25pt;height:15.75pt" o:ole="">
                  <v:imagedata r:id="rId4085" o:title=""/>
                </v:shape>
                <o:OLEObject Type="Embed" ProgID="Equation.DSMT4" ShapeID="_x0000_i3070" DrawAspect="Content" ObjectID="_1690174371" r:id="rId408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đường cao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35" w:dyaOrig="285" w14:anchorId="1EF33B88">
                <v:shape id="_x0000_i3071" type="#_x0000_t75" style="width:23.25pt;height:12.75pt" o:ole="">
                  <v:imagedata r:id="rId4087" o:title=""/>
                </v:shape>
                <o:OLEObject Type="Embed" ProgID="Equation.DSMT4" ShapeID="_x0000_i3071" DrawAspect="Content" ObjectID="_1690174372" r:id="rId408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743FA0BA">
                <v:shape id="_x0000_i3072" type="#_x0000_t75" style="width:27pt;height:12.75pt" o:ole="">
                  <v:imagedata r:id="rId4089" o:title=""/>
                </v:shape>
                <o:OLEObject Type="Embed" ProgID="Equation.DSMT4" ShapeID="_x0000_i3072" DrawAspect="Content" ObjectID="_1690174373" r:id="rId4090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</w:t>
            </w:r>
          </w:p>
          <w:p w14:paraId="0FD89F2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4805F4FC">
                <v:shape id="_x0000_i3073" type="#_x0000_t75" style="width:67.5pt;height:15.75pt" o:ole="">
                  <v:imagedata r:id="rId4091" o:title=""/>
                </v:shape>
                <o:OLEObject Type="Embed" ProgID="Equation.DSMT4" ShapeID="_x0000_i3073" DrawAspect="Content" ObjectID="_1690174374" r:id="rId409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020" w:dyaOrig="315" w14:anchorId="2794334D">
                <v:shape id="_x0000_i3074" type="#_x0000_t75" style="width:50.25pt;height:15.75pt" o:ole="">
                  <v:imagedata r:id="rId4093" o:title=""/>
                </v:shape>
                <o:OLEObject Type="Embed" ProgID="Equation.DSMT4" ShapeID="_x0000_i3074" DrawAspect="Content" ObjectID="_1690174375" r:id="rId409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045E98E7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7B80DCF2">
                <v:shape id="_x0000_i3075" type="#_x0000_t75" style="width:67.5pt;height:15.75pt" o:ole="">
                  <v:imagedata r:id="rId4095" o:title=""/>
                </v:shape>
                <o:OLEObject Type="Embed" ProgID="Equation.DSMT4" ShapeID="_x0000_i3075" DrawAspect="Content" ObjectID="_1690174376" r:id="rId409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19A9372A">
                <v:shape id="_x0000_i3076" type="#_x0000_t75" style="width:67.5pt;height:15.75pt" o:ole="">
                  <v:imagedata r:id="rId4097" o:title=""/>
                </v:shape>
                <o:OLEObject Type="Embed" ProgID="Equation.DSMT4" ShapeID="_x0000_i3076" DrawAspect="Content" ObjectID="_1690174377" r:id="rId409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C1C817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C9F071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5D1ED1D" w14:textId="77777777" w:rsidTr="003A1E0D">
        <w:tc>
          <w:tcPr>
            <w:tcW w:w="6906" w:type="dxa"/>
            <w:shd w:val="clear" w:color="auto" w:fill="auto"/>
          </w:tcPr>
          <w:p w14:paraId="6AB89D1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2" w:dyaOrig="288" w14:anchorId="0BB5F47E">
                <v:shape id="_x0000_i3077" type="#_x0000_t75" style="width:27pt;height:12.75pt" o:ole="">
                  <v:imagedata r:id="rId4099" o:title=""/>
                </v:shape>
                <o:OLEObject Type="Embed" ProgID="Equation.DSMT4" ShapeID="_x0000_i3077" DrawAspect="Content" ObjectID="_1690174378" r:id="rId410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với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88" w:dyaOrig="408" w14:anchorId="5E713C05">
                <v:shape id="_x0000_i3078" type="#_x0000_t75" style="width:45pt;height:20.25pt" o:ole="">
                  <v:imagedata r:id="rId4101" o:title=""/>
                </v:shape>
                <o:OLEObject Type="Embed" ProgID="Equation.DSMT4" ShapeID="_x0000_i3078" DrawAspect="Content" ObjectID="_1690174379" r:id="rId4102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56" w:dyaOrig="408" w14:anchorId="39187923">
                <v:shape id="_x0000_i3079" type="#_x0000_t75" style="width:37.5pt;height:20.25pt" o:ole="">
                  <v:imagedata r:id="rId4103" o:title=""/>
                </v:shape>
                <o:OLEObject Type="Embed" ProgID="Equation.DSMT4" ShapeID="_x0000_i3079" DrawAspect="Content" ObjectID="_1690174380" r:id="rId4104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8" w14:anchorId="7AEC0E13">
                <v:shape id="_x0000_i3080" type="#_x0000_t75" style="width:45pt;height:20.25pt" o:ole="">
                  <v:imagedata r:id="rId4105" o:title=""/>
                </v:shape>
                <o:OLEObject Type="Embed" ProgID="Equation.DSMT4" ShapeID="_x0000_i3080" DrawAspect="Content" ObjectID="_1690174381" r:id="rId410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. Phương trình tổng quát của đường cao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2" w14:anchorId="4CE4F15A">
                <v:shape id="_x0000_i3081" type="#_x0000_t75" style="width:11.25pt;height:12.75pt" o:ole="">
                  <v:imagedata r:id="rId4107" o:title=""/>
                </v:shape>
                <o:OLEObject Type="Embed" ProgID="Equation.DSMT4" ShapeID="_x0000_i3081" DrawAspect="Content" ObjectID="_1690174382" r:id="rId4108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2" w:dyaOrig="288" w14:anchorId="060BECAE">
                <v:shape id="_x0000_i3082" type="#_x0000_t75" style="width:27pt;height:12.75pt" o:ole="">
                  <v:imagedata r:id="rId4109" o:title=""/>
                </v:shape>
                <o:OLEObject Type="Embed" ProgID="Equation.DSMT4" ShapeID="_x0000_i3082" DrawAspect="Content" ObjectID="_1690174383" r:id="rId411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>là</w:t>
            </w:r>
          </w:p>
          <w:p w14:paraId="476EF03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92" w:dyaOrig="312" w14:anchorId="128380AB">
                <v:shape id="_x0000_i3083" type="#_x0000_t75" style="width:84.75pt;height:15.75pt" o:ole="">
                  <v:imagedata r:id="rId4111" o:title=""/>
                </v:shape>
                <o:OLEObject Type="Embed" ProgID="Equation.DSMT4" ShapeID="_x0000_i3083" DrawAspect="Content" ObjectID="_1690174384" r:id="rId41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2" w14:anchorId="59EBCF1A">
                <v:shape id="_x0000_i3084" type="#_x0000_t75" style="width:78pt;height:15.75pt" o:ole="">
                  <v:imagedata r:id="rId4113" o:title=""/>
                </v:shape>
                <o:OLEObject Type="Embed" ProgID="Equation.DSMT4" ShapeID="_x0000_i3084" DrawAspect="Content" ObjectID="_1690174385" r:id="rId41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6015F2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48" w:dyaOrig="312" w14:anchorId="4674EE03">
                <v:shape id="_x0000_i3085" type="#_x0000_t75" style="width:76.5pt;height:15.75pt" o:ole="">
                  <v:imagedata r:id="rId4115" o:title=""/>
                </v:shape>
                <o:OLEObject Type="Embed" ProgID="Equation.DSMT4" ShapeID="_x0000_i3085" DrawAspect="Content" ObjectID="_1690174386" r:id="rId41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28" w:dyaOrig="312" w14:anchorId="0EDBD391">
                <v:shape id="_x0000_i3086" type="#_x0000_t75" style="width:70.5pt;height:15.75pt" o:ole="">
                  <v:imagedata r:id="rId4117" o:title=""/>
                </v:shape>
                <o:OLEObject Type="Embed" ProgID="Equation.DSMT4" ShapeID="_x0000_i3086" DrawAspect="Content" ObjectID="_1690174387" r:id="rId41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DACC68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848A43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07DE5F0" w14:textId="77777777" w:rsidTr="003A1E0D">
        <w:tc>
          <w:tcPr>
            <w:tcW w:w="6906" w:type="dxa"/>
            <w:shd w:val="clear" w:color="auto" w:fill="auto"/>
          </w:tcPr>
          <w:p w14:paraId="21823E6A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59" w:dyaOrig="316" w14:anchorId="2250196D">
                <v:shape id="_x0000_i3087" type="#_x0000_t75" style="width:23.25pt;height:15.75pt" o:ole="">
                  <v:imagedata r:id="rId4119" o:title=""/>
                </v:shape>
                <o:OLEObject Type="Embed" ProgID="Equation.DSMT4" ShapeID="_x0000_i3087" DrawAspect="Content" ObjectID="_1690174388" r:id="rId412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680" w:dyaOrig="277" w14:anchorId="75EC2377">
                <v:shape id="_x0000_i3088" type="#_x0000_t75" style="width:34.5pt;height:12.75pt" o:ole="">
                  <v:imagedata r:id="rId4121" o:title=""/>
                </v:shape>
                <o:OLEObject Type="Embed" ProgID="Equation.DSMT4" ShapeID="_x0000_i3088" DrawAspect="Content" ObjectID="_1690174389" r:id="rId412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tọa độ các đỉnh là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543" w:dyaOrig="404" w14:anchorId="7F198742">
                <v:shape id="_x0000_i3089" type="#_x0000_t75" style="width:76.5pt;height:20.25pt" o:ole="">
                  <v:imagedata r:id="rId4123" o:title=""/>
                </v:shape>
                <o:OLEObject Type="Embed" ProgID="Equation.DSMT4" ShapeID="_x0000_i3089" DrawAspect="Content" ObjectID="_1690174390" r:id="rId412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3" w:dyaOrig="404" w14:anchorId="1166F913">
                <v:shape id="_x0000_i3090" type="#_x0000_t75" style="width:40.5pt;height:20.25pt" o:ole="">
                  <v:imagedata r:id="rId4125" o:title=""/>
                </v:shape>
                <o:OLEObject Type="Embed" ProgID="Equation.DSMT4" ShapeID="_x0000_i3090" DrawAspect="Content" ObjectID="_1690174391" r:id="rId41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cao của tam giác đó vẽ từ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37" w:dyaOrig="261" w14:anchorId="366DF863">
                <v:shape id="_x0000_i3091" type="#_x0000_t75" style="width:11.25pt;height:12.75pt" o:ole="">
                  <v:imagedata r:id="rId4127" o:title=""/>
                </v:shape>
                <o:OLEObject Type="Embed" ProgID="Equation.DSMT4" ShapeID="_x0000_i3091" DrawAspect="Content" ObjectID="_1690174392" r:id="rId412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CA129E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64" w:dyaOrig="316" w14:anchorId="33DEC76E">
                <v:shape id="_x0000_i3092" type="#_x0000_t75" style="width:73.5pt;height:15.75pt" o:ole="">
                  <v:imagedata r:id="rId4129" o:title=""/>
                </v:shape>
                <o:OLEObject Type="Embed" ProgID="Equation.DSMT4" ShapeID="_x0000_i3092" DrawAspect="Content" ObjectID="_1690174393" r:id="rId413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40" w:dyaOrig="316" w14:anchorId="04959C29">
                <v:shape id="_x0000_i3093" type="#_x0000_t75" style="width:1in;height:15.75pt" o:ole="">
                  <v:imagedata r:id="rId4131" o:title=""/>
                </v:shape>
                <o:OLEObject Type="Embed" ProgID="Equation.DSMT4" ShapeID="_x0000_i3093" DrawAspect="Content" ObjectID="_1690174394" r:id="rId41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DD20C2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64" w:dyaOrig="316" w14:anchorId="7A947229">
                <v:shape id="_x0000_i3094" type="#_x0000_t75" style="width:73.5pt;height:15.75pt" o:ole="">
                  <v:imagedata r:id="rId4133" o:title=""/>
                </v:shape>
                <o:OLEObject Type="Embed" ProgID="Equation.DSMT4" ShapeID="_x0000_i3094" DrawAspect="Content" ObjectID="_1690174395" r:id="rId41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416" w:dyaOrig="316" w14:anchorId="2BEC819C">
                <v:shape id="_x0000_i3095" type="#_x0000_t75" style="width:70.5pt;height:15.75pt" o:ole="">
                  <v:imagedata r:id="rId4135" o:title=""/>
                </v:shape>
                <o:OLEObject Type="Embed" ProgID="Equation.DSMT4" ShapeID="_x0000_i3095" DrawAspect="Content" ObjectID="_1690174396" r:id="rId41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E29816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955ED51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0465144" w14:textId="77777777" w:rsidTr="003A1E0D">
        <w:tc>
          <w:tcPr>
            <w:tcW w:w="6906" w:type="dxa"/>
            <w:shd w:val="clear" w:color="auto" w:fill="auto"/>
          </w:tcPr>
          <w:p w14:paraId="38EAF3C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84" w:dyaOrig="408" w14:anchorId="2B351B1C">
                <v:shape id="_x0000_i3096" type="#_x0000_t75" style="width:34.5pt;height:20.25pt" o:ole="">
                  <v:imagedata r:id="rId4137" o:title=""/>
                </v:shape>
                <o:OLEObject Type="Embed" ProgID="Equation.DSMT4" ShapeID="_x0000_i3096" DrawAspect="Content" ObjectID="_1690174397" r:id="rId41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8" w:dyaOrig="408" w14:anchorId="2F5DC80E">
                <v:shape id="_x0000_i3097" type="#_x0000_t75" style="width:47.25pt;height:20.25pt" o:ole="">
                  <v:imagedata r:id="rId4139" o:title=""/>
                </v:shape>
                <o:OLEObject Type="Embed" ProgID="Equation.DSMT4" ShapeID="_x0000_i3097" DrawAspect="Content" ObjectID="_1690174398" r:id="rId41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8" w14:anchorId="3BD0947B">
                <v:shape id="_x0000_i3098" type="#_x0000_t75" style="width:40.5pt;height:20.25pt" o:ole="">
                  <v:imagedata r:id="rId4141" o:title=""/>
                </v:shape>
                <o:OLEObject Type="Embed" ProgID="Equation.DSMT4" ShapeID="_x0000_i3098" DrawAspect="Content" ObjectID="_1690174399" r:id="rId41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2" w14:anchorId="4BDD12E4">
                <v:shape id="_x0000_i3099" type="#_x0000_t75" style="width:11.25pt;height:12.75pt" o:ole="">
                  <v:imagedata r:id="rId4143" o:title=""/>
                </v:shape>
                <o:OLEObject Type="Embed" ProgID="Equation.DSMT4" ShapeID="_x0000_i3099" DrawAspect="Content" ObjectID="_1690174400" r:id="rId41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2" w:dyaOrig="288" w14:anchorId="7B2A975B">
                <v:shape id="_x0000_i3100" type="#_x0000_t75" style="width:27pt;height:12.75pt" o:ole="">
                  <v:imagedata r:id="rId4145" o:title=""/>
                </v:shape>
                <o:OLEObject Type="Embed" ProgID="Equation.DSMT4" ShapeID="_x0000_i3100" DrawAspect="Content" ObjectID="_1690174401" r:id="rId4146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289770CA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2" w:dyaOrig="312" w14:anchorId="2BFD78CB">
                <v:shape id="_x0000_i3101" type="#_x0000_t75" style="width:67.5pt;height:15.75pt" o:ole="">
                  <v:imagedata r:id="rId4147" o:title=""/>
                </v:shape>
                <o:OLEObject Type="Embed" ProgID="Equation.DSMT4" ShapeID="_x0000_i3101" DrawAspect="Content" ObjectID="_1690174402" r:id="rId41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2" w:dyaOrig="312" w14:anchorId="360FCB9A">
                <v:shape id="_x0000_i3102" type="#_x0000_t75" style="width:67.5pt;height:15.75pt" o:ole="">
                  <v:imagedata r:id="rId4149" o:title=""/>
                </v:shape>
                <o:OLEObject Type="Embed" ProgID="Equation.DSMT4" ShapeID="_x0000_i3102" DrawAspect="Content" ObjectID="_1690174403" r:id="rId415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4CEB82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48" w:dyaOrig="312" w14:anchorId="1702B434">
                <v:shape id="_x0000_i3103" type="#_x0000_t75" style="width:63pt;height:15.75pt" o:ole="">
                  <v:imagedata r:id="rId4151" o:title=""/>
                </v:shape>
                <o:OLEObject Type="Embed" ProgID="Equation.DSMT4" ShapeID="_x0000_i3103" DrawAspect="Content" ObjectID="_1690174404" r:id="rId41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900" w:dyaOrig="312" w14:anchorId="5DC7FFE3">
                <v:shape id="_x0000_i3104" type="#_x0000_t75" style="width:45pt;height:15.75pt" o:ole="">
                  <v:imagedata r:id="rId4153" o:title=""/>
                </v:shape>
                <o:OLEObject Type="Embed" ProgID="Equation.DSMT4" ShapeID="_x0000_i3104" DrawAspect="Content" ObjectID="_1690174405" r:id="rId41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7B373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701EF4E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35C64340" w14:textId="77777777" w:rsidTr="003A1E0D">
        <w:tc>
          <w:tcPr>
            <w:tcW w:w="6906" w:type="dxa"/>
            <w:shd w:val="clear" w:color="auto" w:fill="auto"/>
          </w:tcPr>
          <w:p w14:paraId="74A84D9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10:</w: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5CB08EDD">
                <v:shape id="_x0000_i3105" type="#_x0000_t75" style="width:27pt;height:12.75pt" o:ole="">
                  <v:imagedata r:id="rId4155" o:title=""/>
                </v:shape>
                <o:OLEObject Type="Embed" ProgID="Equation.DSMT4" ShapeID="_x0000_i3105" DrawAspect="Content" ObjectID="_1690174406" r:id="rId415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với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70" w:dyaOrig="405" w14:anchorId="7C65A799">
                <v:shape id="_x0000_i3106" type="#_x0000_t75" style="width:43.5pt;height:20.25pt" o:ole="">
                  <v:imagedata r:id="rId4157" o:title=""/>
                </v:shape>
                <o:OLEObject Type="Embed" ProgID="Equation.DSMT4" ShapeID="_x0000_i3106" DrawAspect="Content" ObjectID="_1690174407" r:id="rId4158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62DB8753">
                <v:shape id="_x0000_i3107" type="#_x0000_t75" style="width:39pt;height:20.25pt" o:ole="">
                  <v:imagedata r:id="rId4159" o:title=""/>
                </v:shape>
                <o:OLEObject Type="Embed" ProgID="Equation.DSMT4" ShapeID="_x0000_i3107" DrawAspect="Content" ObjectID="_1690174408" r:id="rId416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1AE366FA">
                <v:shape id="_x0000_i3108" type="#_x0000_t75" style="width:45pt;height:20.25pt" o:ole="">
                  <v:imagedata r:id="rId4161" o:title=""/>
                </v:shape>
                <o:OLEObject Type="Embed" ProgID="Equation.DSMT4" ShapeID="_x0000_i3108" DrawAspect="Content" ObjectID="_1690174409" r:id="rId4162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. Phương trình tổng quát của đường cao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70" w14:anchorId="20F246E9">
                <v:shape id="_x0000_i3109" type="#_x0000_t75" style="width:11.25pt;height:12.75pt" o:ole="">
                  <v:imagedata r:id="rId4163" o:title=""/>
                </v:shape>
                <o:OLEObject Type="Embed" ProgID="Equation.DSMT4" ShapeID="_x0000_i3109" DrawAspect="Content" ObjectID="_1690174410" r:id="rId4164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09971411">
                <v:shape id="_x0000_i3110" type="#_x0000_t75" style="width:27pt;height:12.75pt" o:ole="">
                  <v:imagedata r:id="rId4165" o:title=""/>
                </v:shape>
                <o:OLEObject Type="Embed" ProgID="Equation.DSMT4" ShapeID="_x0000_i3110" DrawAspect="Content" ObjectID="_1690174411" r:id="rId416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là</w:t>
            </w:r>
          </w:p>
          <w:p w14:paraId="77B5299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25" w:dyaOrig="315" w14:anchorId="03E9853B">
                <v:shape id="_x0000_i3111" type="#_x0000_t75" style="width:70.5pt;height:15.75pt" o:ole="">
                  <v:imagedata r:id="rId4167" o:title=""/>
                </v:shape>
                <o:OLEObject Type="Embed" ProgID="Equation.DSMT4" ShapeID="_x0000_i3111" DrawAspect="Content" ObjectID="_1690174412" r:id="rId416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710" w:dyaOrig="315" w14:anchorId="30A8CCA0">
                <v:shape id="_x0000_i3112" type="#_x0000_t75" style="width:84.75pt;height:15.75pt" o:ole="">
                  <v:imagedata r:id="rId4169" o:title=""/>
                </v:shape>
                <o:OLEObject Type="Embed" ProgID="Equation.DSMT4" ShapeID="_x0000_i3112" DrawAspect="Content" ObjectID="_1690174413" r:id="rId417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C09656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5" w:dyaOrig="315" w14:anchorId="56BEE5B3">
                <v:shape id="_x0000_i3113" type="#_x0000_t75" style="width:78pt;height:15.75pt" o:ole="">
                  <v:imagedata r:id="rId4171" o:title=""/>
                </v:shape>
                <o:OLEObject Type="Embed" ProgID="Equation.DSMT4" ShapeID="_x0000_i3113" DrawAspect="Content" ObjectID="_1690174414" r:id="rId417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45" w:dyaOrig="315" w14:anchorId="747EDA1E">
                <v:shape id="_x0000_i3114" type="#_x0000_t75" style="width:76.5pt;height:15.75pt" o:ole="">
                  <v:imagedata r:id="rId4173" o:title=""/>
                </v:shape>
                <o:OLEObject Type="Embed" ProgID="Equation.DSMT4" ShapeID="_x0000_i3114" DrawAspect="Content" ObjectID="_1690174415" r:id="rId417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F83779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418F694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5C570571" w14:textId="77777777" w:rsidTr="003A1E0D">
        <w:tc>
          <w:tcPr>
            <w:tcW w:w="6906" w:type="dxa"/>
            <w:shd w:val="clear" w:color="auto" w:fill="auto"/>
          </w:tcPr>
          <w:p w14:paraId="120EB729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u w:color="800080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u w:color="800080"/>
                <w:lang w:val="vi-VN"/>
              </w:rPr>
              <w:t>Câu 11:</w: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color w:val="000000"/>
                <w:position w:val="-10"/>
                <w:szCs w:val="22"/>
              </w:rPr>
              <w:object w:dxaOrig="462" w:dyaOrig="322" w14:anchorId="4182A5C9">
                <v:shape id="_x0000_i3115" type="#_x0000_t75" style="width:23.25pt;height:15.75pt" o:ole="">
                  <v:imagedata r:id="rId4175" o:title=""/>
                </v:shape>
                <o:OLEObject Type="Embed" ProgID="Equation.DSMT4" ShapeID="_x0000_i3115" DrawAspect="Content" ObjectID="_1690174416" r:id="rId417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cho tam giác </w:t>
            </w:r>
            <w:r w:rsidRPr="00676FB5">
              <w:rPr>
                <w:rFonts w:ascii="Chu Van An" w:eastAsiaTheme="minorEastAsia" w:hAnsi="Chu Van An" w:cs="Chu Van An"/>
                <w:color w:val="000000"/>
                <w:position w:val="-6"/>
                <w:szCs w:val="22"/>
              </w:rPr>
              <w:object w:dxaOrig="559" w:dyaOrig="279" w14:anchorId="4C1EF7A5">
                <v:shape id="_x0000_i3116" type="#_x0000_t75" style="width:27pt;height:12.75pt" o:ole="">
                  <v:imagedata r:id="rId4177" o:title=""/>
                </v:shape>
                <o:OLEObject Type="Embed" ProgID="Equation.DSMT4" ShapeID="_x0000_i3116" DrawAspect="Content" ObjectID="_1690174417" r:id="rId417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với </w:t>
            </w:r>
            <w:r w:rsidRPr="00676FB5">
              <w:rPr>
                <w:rFonts w:ascii="Chu Van An" w:eastAsiaTheme="minorEastAsia" w:hAnsi="Chu Van An" w:cs="Chu Van An"/>
                <w:color w:val="000000"/>
                <w:position w:val="-14"/>
                <w:szCs w:val="22"/>
              </w:rPr>
              <w:object w:dxaOrig="2601" w:dyaOrig="398" w14:anchorId="5B0F56CC">
                <v:shape id="_x0000_i3117" type="#_x0000_t75" style="width:129.75pt;height:20.25pt" o:ole="">
                  <v:imagedata r:id="rId4179" o:title=""/>
                </v:shape>
                <o:OLEObject Type="Embed" ProgID="Equation.DSMT4" ShapeID="_x0000_i3117" DrawAspect="Content" ObjectID="_1690174418" r:id="rId418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. Phương trình tham số đường trung tuyến </w:t>
            </w:r>
            <w:r w:rsidRPr="00676FB5">
              <w:rPr>
                <w:rFonts w:ascii="Chu Van An" w:eastAsiaTheme="minorEastAsia" w:hAnsi="Chu Van An" w:cs="Chu Van An"/>
                <w:color w:val="000000"/>
                <w:position w:val="-4"/>
                <w:szCs w:val="22"/>
              </w:rPr>
              <w:object w:dxaOrig="484" w:dyaOrig="258" w14:anchorId="7681B27D">
                <v:shape id="_x0000_i3118" type="#_x0000_t75" style="width:24.75pt;height:12.75pt" o:ole="">
                  <v:imagedata r:id="rId4181" o:title=""/>
                </v:shape>
                <o:OLEObject Type="Embed" ProgID="Equation.DSMT4" ShapeID="_x0000_i3118" DrawAspect="Content" ObjectID="_1690174419" r:id="rId418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5995494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  <w:u w:color="800080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68A95234">
                <v:shape id="_x0000_i3119" type="#_x0000_t75" style="width:62.25pt;height:36pt" o:ole="">
                  <v:imagedata r:id="rId4183" o:title=""/>
                </v:shape>
                <o:OLEObject Type="Embed" ProgID="Equation.DSMT4" ShapeID="_x0000_i3119" DrawAspect="Content" ObjectID="_1690174420" r:id="rId418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42C38B34">
                <v:shape id="_x0000_i3120" type="#_x0000_t75" style="width:62.25pt;height:36pt" o:ole="">
                  <v:imagedata r:id="rId4185" o:title=""/>
                </v:shape>
                <o:OLEObject Type="Embed" ProgID="Equation.DSMT4" ShapeID="_x0000_i3120" DrawAspect="Content" ObjectID="_1690174421" r:id="rId418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F2826A4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00"/>
                <w:position w:val="-30"/>
                <w:szCs w:val="22"/>
              </w:rPr>
              <w:object w:dxaOrig="1118" w:dyaOrig="720" w14:anchorId="62C01C76">
                <v:shape id="_x0000_i3121" type="#_x0000_t75" style="width:56.25pt;height:36pt" o:ole="">
                  <v:imagedata r:id="rId4187" o:title=""/>
                </v:shape>
                <o:OLEObject Type="Embed" ProgID="Equation.DSMT4" ShapeID="_x0000_i3121" DrawAspect="Content" ObjectID="_1690174422" r:id="rId418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7F10BB26">
                <v:shape id="_x0000_i3122" type="#_x0000_t75" style="width:62.25pt;height:36pt" o:ole="">
                  <v:imagedata r:id="rId4189" o:title=""/>
                </v:shape>
                <o:OLEObject Type="Embed" ProgID="Equation.DSMT4" ShapeID="_x0000_i3122" DrawAspect="Content" ObjectID="_1690174423" r:id="rId419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25F4E3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D48C91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659B9FA" w14:textId="77777777" w:rsidTr="003A1E0D">
        <w:tc>
          <w:tcPr>
            <w:tcW w:w="6906" w:type="dxa"/>
            <w:shd w:val="clear" w:color="auto" w:fill="auto"/>
          </w:tcPr>
          <w:p w14:paraId="11789F9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3FE88A4E">
                <v:shape id="_x0000_i3123" type="#_x0000_t75" style="width:45pt;height:20.25pt" o:ole="">
                  <v:imagedata r:id="rId4191" o:title=""/>
                </v:shape>
                <o:OLEObject Type="Embed" ProgID="Equation.DSMT4" ShapeID="_x0000_i3123" DrawAspect="Content" ObjectID="_1690174424" r:id="rId419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570EA295">
                <v:shape id="_x0000_i3124" type="#_x0000_t75" style="width:39pt;height:20.25pt" o:ole="">
                  <v:imagedata r:id="rId4193" o:title=""/>
                </v:shape>
                <o:OLEObject Type="Embed" ProgID="Equation.DSMT4" ShapeID="_x0000_i3124" DrawAspect="Content" ObjectID="_1690174425" r:id="rId419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tổng quát của đường thẳng trung trực của đoạn thẳng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70" w14:anchorId="67801C92">
                <v:shape id="_x0000_i3125" type="#_x0000_t75" style="width:20.25pt;height:12.75pt" o:ole="">
                  <v:imagedata r:id="rId4195" o:title=""/>
                </v:shape>
                <o:OLEObject Type="Embed" ProgID="Equation.DSMT4" ShapeID="_x0000_i3125" DrawAspect="Content" ObjectID="_1690174426" r:id="rId41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B8F07A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00" w:dyaOrig="315" w14:anchorId="38D50334">
                <v:shape id="_x0000_i3126" type="#_x0000_t75" style="width:60.75pt;height:15.75pt" o:ole="">
                  <v:imagedata r:id="rId4197" o:title=""/>
                </v:shape>
                <o:OLEObject Type="Embed" ProgID="Equation.DSMT4" ShapeID="_x0000_i3126" DrawAspect="Content" ObjectID="_1690174427" r:id="rId41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05" w:dyaOrig="315" w14:anchorId="5EE8A686">
                <v:shape id="_x0000_i3127" type="#_x0000_t75" style="width:66pt;height:15.75pt" o:ole="">
                  <v:imagedata r:id="rId4199" o:title=""/>
                </v:shape>
                <o:OLEObject Type="Embed" ProgID="Equation.DSMT4" ShapeID="_x0000_i3127" DrawAspect="Content" ObjectID="_1690174428" r:id="rId42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26249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05" w:dyaOrig="315" w14:anchorId="1E494B35">
                <v:shape id="_x0000_i3128" type="#_x0000_t75" style="width:66pt;height:15.75pt" o:ole="">
                  <v:imagedata r:id="rId4201" o:title=""/>
                </v:shape>
                <o:OLEObject Type="Embed" ProgID="Equation.DSMT4" ShapeID="_x0000_i3128" DrawAspect="Content" ObjectID="_1690174429" r:id="rId420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7CD6F2A3">
                <v:shape id="_x0000_i3129" type="#_x0000_t75" style="width:67.5pt;height:15.75pt" o:ole="">
                  <v:imagedata r:id="rId4203" o:title=""/>
                </v:shape>
                <o:OLEObject Type="Embed" ProgID="Equation.DSMT4" ShapeID="_x0000_i3129" DrawAspect="Content" ObjectID="_1690174430" r:id="rId420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7562C7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FF49DE1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AD2673A" w14:textId="77777777" w:rsidTr="003A1E0D">
        <w:tc>
          <w:tcPr>
            <w:tcW w:w="6906" w:type="dxa"/>
            <w:shd w:val="clear" w:color="auto" w:fill="auto"/>
          </w:tcPr>
          <w:p w14:paraId="0B405B67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7" w:dyaOrig="285" w14:anchorId="5D2754DE">
                <v:shape id="_x0000_i3130" type="#_x0000_t75" style="width:27pt;height:12.75pt" o:ole="">
                  <v:imagedata r:id="rId4205" o:title=""/>
                </v:shape>
                <o:OLEObject Type="Embed" ProgID="Equation.DSMT4" ShapeID="_x0000_i3130" DrawAspect="Content" ObjectID="_1690174431" r:id="rId420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1" w:dyaOrig="408" w14:anchorId="48EFBA04">
                <v:shape id="_x0000_i3131" type="#_x0000_t75" style="width:37.5pt;height:20.25pt" o:ole="">
                  <v:imagedata r:id="rId4207" o:title=""/>
                </v:shape>
                <o:OLEObject Type="Embed" ProgID="Equation.DSMT4" ShapeID="_x0000_i3131" DrawAspect="Content" ObjectID="_1690174432" r:id="rId420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74" w:dyaOrig="408" w14:anchorId="2FBFFE7A">
                <v:shape id="_x0000_i3132" type="#_x0000_t75" style="width:39pt;height:20.25pt" o:ole="">
                  <v:imagedata r:id="rId4209" o:title=""/>
                </v:shape>
                <o:OLEObject Type="Embed" ProgID="Equation.DSMT4" ShapeID="_x0000_i3132" DrawAspect="Content" ObjectID="_1690174433" r:id="rId42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29" w:dyaOrig="408" w14:anchorId="73924BAF">
                <v:shape id="_x0000_i3133" type="#_x0000_t75" style="width:42pt;height:20.25pt" o:ole="">
                  <v:imagedata r:id="rId4211" o:title=""/>
                </v:shape>
                <o:OLEObject Type="Embed" ProgID="Equation.DSMT4" ShapeID="_x0000_i3133" DrawAspect="Content" ObjectID="_1690174434" r:id="rId42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 Lậ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p phương trình đường trung tuyến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62" w:dyaOrig="258" w14:anchorId="4E6E6FB6">
                <v:shape id="_x0000_i3134" type="#_x0000_t75" style="width:23.25pt;height:12.75pt" o:ole="">
                  <v:imagedata r:id="rId4213" o:title=""/>
                </v:shape>
                <o:OLEObject Type="Embed" ProgID="Equation.DSMT4" ShapeID="_x0000_i3134" DrawAspect="Content" ObjectID="_1690174435" r:id="rId421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7" w:dyaOrig="285" w14:anchorId="7DC06BC2">
                <v:shape id="_x0000_i3135" type="#_x0000_t75" style="width:27pt;height:12.75pt" o:ole="">
                  <v:imagedata r:id="rId4205" o:title=""/>
                </v:shape>
                <o:OLEObject Type="Embed" ProgID="Equation.DSMT4" ShapeID="_x0000_i3135" DrawAspect="Content" ObjectID="_1690174436" r:id="rId421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EFF3F0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4" w:dyaOrig="312" w14:anchorId="59F2FF17">
                <v:shape id="_x0000_i3136" type="#_x0000_t75" style="width:73.5pt;height:15.75pt" o:ole="">
                  <v:imagedata r:id="rId4216" o:title=""/>
                </v:shape>
                <o:OLEObject Type="Embed" ProgID="Equation.DSMT4" ShapeID="_x0000_i3136" DrawAspect="Content" ObjectID="_1690174437" r:id="rId421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2" w:dyaOrig="312" w14:anchorId="5A30FAE2">
                <v:shape id="_x0000_i3137" type="#_x0000_t75" style="width:78pt;height:15.75pt" o:ole="">
                  <v:imagedata r:id="rId4218" o:title=""/>
                </v:shape>
                <o:OLEObject Type="Embed" ProgID="Equation.DSMT4" ShapeID="_x0000_i3137" DrawAspect="Content" ObjectID="_1690174438" r:id="rId42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120F93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2" w:dyaOrig="312" w14:anchorId="24158EAA">
                <v:shape id="_x0000_i3138" type="#_x0000_t75" style="width:78pt;height:15.75pt" o:ole="">
                  <v:imagedata r:id="rId4220" o:title=""/>
                </v:shape>
                <o:OLEObject Type="Embed" ProgID="Equation.DSMT4" ShapeID="_x0000_i3138" DrawAspect="Content" ObjectID="_1690174439" r:id="rId422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76" w:dyaOrig="312" w14:anchorId="6A0ECC13">
                <v:shape id="_x0000_i3139" type="#_x0000_t75" style="width:78pt;height:15.75pt" o:ole="">
                  <v:imagedata r:id="rId4222" o:title=""/>
                </v:shape>
                <o:OLEObject Type="Embed" ProgID="Equation.DSMT4" ShapeID="_x0000_i3139" DrawAspect="Content" ObjectID="_1690174440" r:id="rId42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9062D8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D0DF08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55DD036" w14:textId="77777777" w:rsidTr="003A1E0D">
        <w:tc>
          <w:tcPr>
            <w:tcW w:w="6906" w:type="dxa"/>
            <w:shd w:val="clear" w:color="auto" w:fill="auto"/>
          </w:tcPr>
          <w:p w14:paraId="24CF0EA3" w14:textId="77777777" w:rsidR="003A1E0D" w:rsidRPr="00676FB5" w:rsidRDefault="003A1E0D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0" w:dyaOrig="270" w14:anchorId="54B7D735">
                <v:shape id="_x0000_i3140" type="#_x0000_t75" style="width:28.5pt;height:12.75pt" o:ole="">
                  <v:imagedata r:id="rId4224" o:title=""/>
                </v:shape>
                <o:OLEObject Type="Embed" ProgID="Equation.DSMT4" ShapeID="_x0000_i3140" DrawAspect="Content" ObjectID="_1690174441" r:id="rId42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15" w:dyaOrig="405" w14:anchorId="2BC7F215">
                <v:shape id="_x0000_i3141" type="#_x0000_t75" style="width:45.75pt;height:20.25pt" o:ole="">
                  <v:imagedata r:id="rId4226" o:title=""/>
                </v:shape>
                <o:OLEObject Type="Embed" ProgID="Equation.DSMT4" ShapeID="_x0000_i3141" DrawAspect="Content" ObjectID="_1690174442" r:id="rId42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95" w:dyaOrig="405" w14:anchorId="309EE3B3">
                <v:shape id="_x0000_i3142" type="#_x0000_t75" style="width:40.5pt;height:20.25pt" o:ole="">
                  <v:imagedata r:id="rId4228" o:title=""/>
                </v:shape>
                <o:OLEObject Type="Embed" ProgID="Equation.DSMT4" ShapeID="_x0000_i3142" DrawAspect="Content" ObjectID="_1690174443" r:id="rId42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5" w:dyaOrig="405" w14:anchorId="5A921C39">
                <v:shape id="_x0000_i3143" type="#_x0000_t75" style="width:47.25pt;height:20.25pt" o:ole="">
                  <v:imagedata r:id="rId4230" o:title=""/>
                </v:shape>
                <o:OLEObject Type="Embed" ProgID="Equation.DSMT4" ShapeID="_x0000_i3143" DrawAspect="Content" ObjectID="_1690174444" r:id="rId423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cao kẻ từ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40" w:dyaOrig="270" w14:anchorId="32519A83">
                <v:shape id="_x0000_i3144" type="#_x0000_t75" style="width:11.25pt;height:12.75pt" o:ole="">
                  <v:imagedata r:id="rId4232" o:title=""/>
                </v:shape>
                <o:OLEObject Type="Embed" ProgID="Equation.DSMT4" ShapeID="_x0000_i3144" DrawAspect="Content" ObjectID="_1690174445" r:id="rId423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0" w:dyaOrig="270" w14:anchorId="7FA16B54">
                <v:shape id="_x0000_i3145" type="#_x0000_t75" style="width:28.5pt;height:12.75pt" o:ole="">
                  <v:imagedata r:id="rId4234" o:title=""/>
                </v:shape>
                <o:OLEObject Type="Embed" ProgID="Equation.DSMT4" ShapeID="_x0000_i3145" DrawAspect="Content" ObjectID="_1690174446" r:id="rId423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367152B7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00" w14:anchorId="6E9F6A40">
                <v:shape id="_x0000_i3146" type="#_x0000_t75" style="width:67.5pt;height:14.25pt" o:ole="">
                  <v:imagedata r:id="rId4236" o:title=""/>
                </v:shape>
                <o:OLEObject Type="Embed" ProgID="Equation.DSMT4" ShapeID="_x0000_i3146" DrawAspect="Content" ObjectID="_1690174447" r:id="rId423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75" w:dyaOrig="300" w14:anchorId="74BC1973">
                <v:shape id="_x0000_i3147" type="#_x0000_t75" style="width:63pt;height:14.25pt" o:ole="">
                  <v:imagedata r:id="rId4238" o:title=""/>
                </v:shape>
                <o:OLEObject Type="Embed" ProgID="Equation.DSMT4" ShapeID="_x0000_i3147" DrawAspect="Content" ObjectID="_1690174448" r:id="rId423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47F059B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140" w:dyaOrig="300" w14:anchorId="6F2948E3">
                <v:shape id="_x0000_i3148" type="#_x0000_t75" style="width:57.75pt;height:14.25pt" o:ole="">
                  <v:imagedata r:id="rId4240" o:title=""/>
                </v:shape>
                <o:OLEObject Type="Embed" ProgID="Equation.DSMT4" ShapeID="_x0000_i3148" DrawAspect="Content" ObjectID="_1690174449" r:id="rId424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65" w:dyaOrig="315" w14:anchorId="1DDE0CE6">
                <v:shape id="_x0000_i3149" type="#_x0000_t75" style="width:67.5pt;height:15.75pt" o:ole="">
                  <v:imagedata r:id="rId4242" o:title=""/>
                </v:shape>
                <o:OLEObject Type="Embed" ProgID="Equation.DSMT4" ShapeID="_x0000_i3149" DrawAspect="Content" ObjectID="_1690174450" r:id="rId424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806DDF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A7DC0E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D18C4BB" w14:textId="77777777" w:rsidTr="003A1E0D">
        <w:tc>
          <w:tcPr>
            <w:tcW w:w="6906" w:type="dxa"/>
            <w:shd w:val="clear" w:color="auto" w:fill="auto"/>
          </w:tcPr>
          <w:p w14:paraId="4B0951E0" w14:textId="77777777" w:rsidR="003A1E0D" w:rsidRPr="00676FB5" w:rsidRDefault="003A1E0D" w:rsidP="00136803">
            <w:pPr>
              <w:keepLines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9" w:dyaOrig="283" w14:anchorId="6AA1A4B3">
                <v:shape id="_x0000_i3150" type="#_x0000_t75" style="width:30pt;height:12.75pt" o:ole="">
                  <v:imagedata r:id="rId4244" o:title=""/>
                </v:shape>
                <o:OLEObject Type="Embed" ProgID="Equation.DSMT4" ShapeID="_x0000_i3150" DrawAspect="Content" ObjectID="_1690174451" r:id="rId424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1" w:dyaOrig="256" w14:anchorId="56385C5D">
                <v:shape id="_x0000_i3151" type="#_x0000_t75" style="width:23.25pt;height:12.75pt" o:ole="">
                  <v:imagedata r:id="rId4246" o:title=""/>
                </v:shape>
                <o:OLEObject Type="Embed" ProgID="Equation.DSMT4" ShapeID="_x0000_i3151" DrawAspect="Content" ObjectID="_1690174452" r:id="rId42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09" w:dyaOrig="336" w14:anchorId="4B3C46DB">
                <v:shape id="_x0000_i3152" type="#_x0000_t75" style="width:120.75pt;height:15.75pt" o:ole="">
                  <v:imagedata r:id="rId4248" o:title=""/>
                </v:shape>
                <o:OLEObject Type="Embed" ProgID="Equation.DSMT4" ShapeID="_x0000_i3152" DrawAspect="Content" ObjectID="_1690174453" r:id="rId424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tham số của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1" w:dyaOrig="256" w14:anchorId="62772F0D">
                <v:shape id="_x0000_i3153" type="#_x0000_t75" style="width:23.25pt;height:12.75pt" o:ole="">
                  <v:imagedata r:id="rId4250" o:title=""/>
                </v:shape>
                <o:OLEObject Type="Embed" ProgID="Equation.DSMT4" ShapeID="_x0000_i3153" DrawAspect="Content" ObjectID="_1690174454" r:id="rId4251"/>
              </w:object>
            </w:r>
          </w:p>
          <w:p w14:paraId="3F96E94C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211" w:dyaOrig="727" w14:anchorId="1154EA5B">
                <v:shape id="_x0000_i3154" type="#_x0000_t75" style="width:60.75pt;height:36pt" o:ole="">
                  <v:imagedata r:id="rId4252" o:title=""/>
                </v:shape>
                <o:OLEObject Type="Embed" ProgID="Equation.DSMT4" ShapeID="_x0000_i3154" DrawAspect="Content" ObjectID="_1690174455" r:id="rId42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090" w:dyaOrig="727" w14:anchorId="01AF565E">
                <v:shape id="_x0000_i3155" type="#_x0000_t75" style="width:54.75pt;height:36pt" o:ole="">
                  <v:imagedata r:id="rId4254" o:title=""/>
                </v:shape>
                <o:OLEObject Type="Embed" ProgID="Equation.DSMT4" ShapeID="_x0000_i3155" DrawAspect="Content" ObjectID="_1690174456" r:id="rId425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B80EA2B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090" w:dyaOrig="727" w14:anchorId="3E90F531">
                <v:shape id="_x0000_i3156" type="#_x0000_t75" style="width:54.75pt;height:36pt" o:ole="">
                  <v:imagedata r:id="rId4256" o:title=""/>
                </v:shape>
                <o:OLEObject Type="Embed" ProgID="Equation.DSMT4" ShapeID="_x0000_i3156" DrawAspect="Content" ObjectID="_1690174457" r:id="rId42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30"/>
                <w:szCs w:val="22"/>
              </w:rPr>
              <w:object w:dxaOrig="1090" w:dyaOrig="727" w14:anchorId="5A1B369D">
                <v:shape id="_x0000_i3157" type="#_x0000_t75" style="width:54.75pt;height:36pt" o:ole="">
                  <v:imagedata r:id="rId4258" o:title=""/>
                </v:shape>
                <o:OLEObject Type="Embed" ProgID="Equation.DSMT4" ShapeID="_x0000_i3157" DrawAspect="Content" ObjectID="_1690174458" r:id="rId425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BA43A21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656DAE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9632288" w14:textId="77777777" w:rsidTr="003A1E0D">
        <w:tc>
          <w:tcPr>
            <w:tcW w:w="6906" w:type="dxa"/>
            <w:shd w:val="clear" w:color="auto" w:fill="auto"/>
          </w:tcPr>
          <w:p w14:paraId="6A401A97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405" w14:anchorId="610AFF66">
                <v:shape id="_x0000_i3158" type="#_x0000_t75" style="width:33pt;height:20.25pt" o:ole="">
                  <v:imagedata r:id="rId4260" o:title=""/>
                </v:shape>
                <o:OLEObject Type="Embed" ProgID="Equation.DSMT4" ShapeID="_x0000_i3158" DrawAspect="Content" ObjectID="_1690174459" r:id="rId426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45" w:dyaOrig="405" w14:anchorId="7DF4C823">
                <v:shape id="_x0000_i3159" type="#_x0000_t75" style="width:47.25pt;height:20.25pt" o:ole="">
                  <v:imagedata r:id="rId4262" o:title=""/>
                </v:shape>
                <o:OLEObject Type="Embed" ProgID="Equation.DSMT4" ShapeID="_x0000_i3159" DrawAspect="Content" ObjectID="_1690174460" r:id="rId42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5" w14:anchorId="32AEEFFC">
                <v:shape id="_x0000_i3160" type="#_x0000_t75" style="width:40.5pt;height:20.25pt" o:ole="">
                  <v:imagedata r:id="rId4264" o:title=""/>
                </v:shape>
                <o:OLEObject Type="Embed" ProgID="Equation.DSMT4" ShapeID="_x0000_i3160" DrawAspect="Content" ObjectID="_1690174461" r:id="rId42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70" w14:anchorId="7C396764">
                <v:shape id="_x0000_i3161" type="#_x0000_t75" style="width:11.25pt;height:12.75pt" o:ole="">
                  <v:imagedata r:id="rId4266" o:title=""/>
                </v:shape>
                <o:OLEObject Type="Embed" ProgID="Equation.DSMT4" ShapeID="_x0000_i3161" DrawAspect="Content" ObjectID="_1690174462" r:id="rId426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41406728">
                <v:shape id="_x0000_i3162" type="#_x0000_t75" style="width:27pt;height:12.75pt" o:ole="">
                  <v:imagedata r:id="rId4268" o:title=""/>
                </v:shape>
                <o:OLEObject Type="Embed" ProgID="Equation.DSMT4" ShapeID="_x0000_i3162" DrawAspect="Content" ObjectID="_1690174463" r:id="rId42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848F8F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45" w:dyaOrig="315" w14:anchorId="5EC23EDF">
                <v:shape id="_x0000_i3163" type="#_x0000_t75" style="width:62.25pt;height:15.75pt" o:ole="">
                  <v:imagedata r:id="rId4270" o:title=""/>
                </v:shape>
                <o:OLEObject Type="Embed" ProgID="Equation.DSMT4" ShapeID="_x0000_i3163" DrawAspect="Content" ObjectID="_1690174464" r:id="rId427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900" w:dyaOrig="315" w14:anchorId="5CF2ECF1">
                <v:shape id="_x0000_i3164" type="#_x0000_t75" style="width:45pt;height:15.75pt" o:ole="">
                  <v:imagedata r:id="rId4272" o:title=""/>
                </v:shape>
                <o:OLEObject Type="Embed" ProgID="Equation.DSMT4" ShapeID="_x0000_i3164" DrawAspect="Content" ObjectID="_1690174465" r:id="rId427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284A520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6E78C405">
                <v:shape id="_x0000_i3165" type="#_x0000_t75" style="width:67.5pt;height:15.75pt" o:ole="">
                  <v:imagedata r:id="rId4274" o:title=""/>
                </v:shape>
                <o:OLEObject Type="Embed" ProgID="Equation.DSMT4" ShapeID="_x0000_i3165" DrawAspect="Content" ObjectID="_1690174466" r:id="rId427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2A04F84B">
                <v:shape id="_x0000_i3166" type="#_x0000_t75" style="width:67.5pt;height:15.75pt" o:ole="">
                  <v:imagedata r:id="rId4276" o:title=""/>
                </v:shape>
                <o:OLEObject Type="Embed" ProgID="Equation.DSMT4" ShapeID="_x0000_i3166" DrawAspect="Content" ObjectID="_1690174467" r:id="rId42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BFA4B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41E4C54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56640B6" w14:textId="77777777" w:rsidTr="003A1E0D">
        <w:tc>
          <w:tcPr>
            <w:tcW w:w="6906" w:type="dxa"/>
            <w:shd w:val="clear" w:color="auto" w:fill="auto"/>
          </w:tcPr>
          <w:p w14:paraId="7B30AA8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2" w:dyaOrig="283" w14:anchorId="1BB60E1F">
                <v:shape id="_x0000_i3167" type="#_x0000_t75" style="width:27pt;height:12.75pt" o:ole="">
                  <v:imagedata r:id="rId4278" o:title=""/>
                </v:shape>
                <o:OLEObject Type="Embed" ProgID="Equation.DSMT4" ShapeID="_x0000_i3167" DrawAspect="Content" ObjectID="_1690174468" r:id="rId427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cân tại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56" w:dyaOrig="256" w14:anchorId="32486992">
                <v:shape id="_x0000_i3168" type="#_x0000_t75" style="width:12.75pt;height:12.75pt" o:ole="">
                  <v:imagedata r:id="rId4280" o:title=""/>
                </v:shape>
                <o:OLEObject Type="Embed" ProgID="Equation.DSMT4" ShapeID="_x0000_i3168" DrawAspect="Content" ObjectID="_1690174469" r:id="rId428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cạnh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167" w:dyaOrig="310" w14:anchorId="1F06C342">
                <v:shape id="_x0000_i3169" type="#_x0000_t75" style="width:108pt;height:15.75pt" o:ole="">
                  <v:imagedata r:id="rId4282" o:title=""/>
                </v:shape>
                <o:OLEObject Type="Embed" ProgID="Equation.DSMT4" ShapeID="_x0000_i3169" DrawAspect="Content" ObjectID="_1690174470" r:id="rId4283"/>
              </w:objec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803" w:dyaOrig="310" w14:anchorId="617D7DD0">
                <v:shape id="_x0000_i3170" type="#_x0000_t75" style="width:90.75pt;height:15.75pt" o:ole="">
                  <v:imagedata r:id="rId4284" o:title=""/>
                </v:shape>
                <o:OLEObject Type="Embed" ProgID="Equation.DSMT4" ShapeID="_x0000_i3170" DrawAspect="Content" ObjectID="_1690174471" r:id="rId428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17" w:dyaOrig="283" w14:anchorId="26506F4D">
                <v:shape id="_x0000_i3171" type="#_x0000_t75" style="width:21.75pt;height:12.75pt" o:ole="">
                  <v:imagedata r:id="rId4286" o:title=""/>
                </v:shape>
                <o:OLEObject Type="Embed" ProgID="Equation.DSMT4" ShapeID="_x0000_i3171" DrawAspect="Content" ObjectID="_1690174472" r:id="rId42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hAnsi="Chu Van An" w:cs="Chu Van An"/>
                <w:szCs w:val="22"/>
              </w:rPr>
              <w:lastRenderedPageBreak/>
              <w:t xml:space="preserve">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94" w:dyaOrig="404" w14:anchorId="76CAB589">
                <v:shape id="_x0000_i3172" type="#_x0000_t75" style="width:40.5pt;height:20.25pt" o:ole="">
                  <v:imagedata r:id="rId4288" o:title=""/>
                </v:shape>
                <o:OLEObject Type="Embed" ProgID="Equation.DSMT4" ShapeID="_x0000_i3172" DrawAspect="Content" ObjectID="_1690174473" r:id="rId428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Biết đường thẳng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17" w:dyaOrig="283" w14:anchorId="59A33D6F">
                <v:shape id="_x0000_i3173" type="#_x0000_t75" style="width:21.75pt;height:12.75pt" o:ole="">
                  <v:imagedata r:id="rId4290" o:title=""/>
                </v:shape>
                <o:OLEObject Type="Embed" ProgID="Equation.DSMT4" ShapeID="_x0000_i3173" DrawAspect="Content" ObjectID="_1690174474" r:id="rId42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19" w:dyaOrig="310" w14:anchorId="66789E1E">
                <v:shape id="_x0000_i3174" type="#_x0000_t75" style="width:66pt;height:15.75pt" o:ole="">
                  <v:imagedata r:id="rId4292" o:title=""/>
                </v:shape>
                <o:OLEObject Type="Embed" ProgID="Equation.DSMT4" ShapeID="_x0000_i3174" DrawAspect="Content" ObjectID="_1690174475" r:id="rId42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781" w:dyaOrig="310" w14:anchorId="3C56DA16">
                <v:shape id="_x0000_i3175" type="#_x0000_t75" style="width:40.5pt;height:15.75pt" o:ole="">
                  <v:imagedata r:id="rId4294" o:title=""/>
                </v:shape>
                <o:OLEObject Type="Embed" ProgID="Equation.DSMT4" ShapeID="_x0000_i3175" DrawAspect="Content" ObjectID="_1690174476" r:id="rId42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tổng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98" w:dyaOrig="283" w14:anchorId="6AF95B20">
                <v:shape id="_x0000_i3176" type="#_x0000_t75" style="width:24.75pt;height:12.75pt" o:ole="">
                  <v:imagedata r:id="rId4296" o:title=""/>
                </v:shape>
                <o:OLEObject Type="Embed" ProgID="Equation.DSMT4" ShapeID="_x0000_i3176" DrawAspect="Content" ObjectID="_1690174477" r:id="rId429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0ABED5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x-none" w:eastAsia="x-none"/>
              </w:rPr>
              <w:object w:dxaOrig="121" w:dyaOrig="256" w14:anchorId="7B29D25B">
                <v:shape id="_x0000_i3177" type="#_x0000_t75" style="width:6pt;height:12.75pt" o:ole="">
                  <v:imagedata r:id="rId4298" o:title=""/>
                </v:shape>
                <o:OLEObject Type="Embed" ProgID="Equation.DSMT4" ShapeID="_x0000_i3177" DrawAspect="Content" ObjectID="_1690174478" r:id="rId429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x-none" w:eastAsia="x-none"/>
              </w:rPr>
              <w:object w:dxaOrig="310" w:dyaOrig="256" w14:anchorId="0E77F774">
                <v:shape id="_x0000_i3178" type="#_x0000_t75" style="width:15.75pt;height:12.75pt" o:ole="">
                  <v:imagedata r:id="rId4300" o:title=""/>
                </v:shape>
                <o:OLEObject Type="Embed" ProgID="Equation.DSMT4" ShapeID="_x0000_i3178" DrawAspect="Content" ObjectID="_1690174479" r:id="rId43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x-none" w:eastAsia="x-none"/>
              </w:rPr>
              <w:object w:dxaOrig="296" w:dyaOrig="256" w14:anchorId="2B5CE380">
                <v:shape id="_x0000_i3179" type="#_x0000_t75" style="width:14.25pt;height:12.75pt" o:ole="">
                  <v:imagedata r:id="rId4302" o:title=""/>
                </v:shape>
                <o:OLEObject Type="Embed" ProgID="Equation.DSMT4" ShapeID="_x0000_i3179" DrawAspect="Content" ObjectID="_1690174480" r:id="rId43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x-none" w:eastAsia="x-none"/>
              </w:rPr>
              <w:object w:dxaOrig="202" w:dyaOrig="256" w14:anchorId="25906E7B">
                <v:shape id="_x0000_i3180" type="#_x0000_t75" style="width:9.75pt;height:12.75pt" o:ole="">
                  <v:imagedata r:id="rId4304" o:title=""/>
                </v:shape>
                <o:OLEObject Type="Embed" ProgID="Equation.DSMT4" ShapeID="_x0000_i3180" DrawAspect="Content" ObjectID="_1690174481" r:id="rId430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847B770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255172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3A1E0D" w:rsidRPr="00676FB5" w14:paraId="54851757" w14:textId="77777777" w:rsidTr="003A1E0D">
        <w:tc>
          <w:tcPr>
            <w:tcW w:w="6906" w:type="dxa"/>
            <w:shd w:val="clear" w:color="auto" w:fill="auto"/>
          </w:tcPr>
          <w:p w14:paraId="5ECD3E29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mặt phẳng với hệ tọa độ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30EB3B60">
                <v:shape id="_x0000_i3181" type="#_x0000_t75" style="width:23.25pt;height:15.75pt" o:ole="">
                  <v:imagedata r:id="rId4306" o:title=""/>
                </v:shape>
                <o:OLEObject Type="Embed" ProgID="Equation.DSMT4" ShapeID="_x0000_i3181" DrawAspect="Content" ObjectID="_1690174482" r:id="rId43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giác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4B51B1C8">
                <v:shape id="_x0000_i3182" type="#_x0000_t75" style="width:27pt;height:12.75pt" o:ole="">
                  <v:imagedata r:id="rId4308" o:title=""/>
                </v:shape>
                <o:OLEObject Type="Embed" ProgID="Equation.DSMT4" ShapeID="_x0000_i3182" DrawAspect="Content" ObjectID="_1690174483" r:id="rId43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đỉnh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85" w:dyaOrig="405" w14:anchorId="181E32AE">
                <v:shape id="_x0000_i3183" type="#_x0000_t75" style="width:45pt;height:20.25pt" o:ole="">
                  <v:imagedata r:id="rId4310" o:title=""/>
                </v:shape>
                <o:OLEObject Type="Embed" ProgID="Equation.DSMT4" ShapeID="_x0000_i3183" DrawAspect="Content" ObjectID="_1690174484" r:id="rId43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5" w:dyaOrig="255" w14:anchorId="598AFBB3">
                <v:shape id="_x0000_i3184" type="#_x0000_t75" style="width:23.25pt;height:12.75pt" o:ole="">
                  <v:imagedata r:id="rId4312" o:title=""/>
                </v:shape>
                <o:OLEObject Type="Embed" ProgID="Equation.DSMT4" ShapeID="_x0000_i3184" DrawAspect="Content" ObjectID="_1690174485" r:id="rId431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43E6EE99">
                <v:shape id="_x0000_i3185" type="#_x0000_t75" style="width:78pt;height:15.75pt" o:ole="">
                  <v:imagedata r:id="rId4314" o:title=""/>
                </v:shape>
                <o:OLEObject Type="Embed" ProgID="Equation.DSMT4" ShapeID="_x0000_i3185" DrawAspect="Content" ObjectID="_1690174486" r:id="rId431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trình đường trung tuyến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80" w:dyaOrig="255" w14:anchorId="0D5C44FE">
                <v:shape id="_x0000_i3186" type="#_x0000_t75" style="width:24.75pt;height:12.75pt" o:ole="">
                  <v:imagedata r:id="rId4316" o:title=""/>
                </v:shape>
                <o:OLEObject Type="Embed" ProgID="Equation.DSMT4" ShapeID="_x0000_i3186" DrawAspect="Content" ObjectID="_1690174487" r:id="rId431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140" w:dyaOrig="315" w14:anchorId="27CF7CD9">
                <v:shape id="_x0000_i3187" type="#_x0000_t75" style="width:57.75pt;height:15.75pt" o:ole="">
                  <v:imagedata r:id="rId4318" o:title=""/>
                </v:shape>
                <o:OLEObject Type="Embed" ProgID="Equation.DSMT4" ShapeID="_x0000_i3187" DrawAspect="Content" ObjectID="_1690174488" r:id="rId431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trình cạnh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85" w14:anchorId="5DF549A0">
                <v:shape id="_x0000_i3188" type="#_x0000_t75" style="width:21.75pt;height:12.75pt" o:ole="">
                  <v:imagedata r:id="rId4320" o:title=""/>
                </v:shape>
                <o:OLEObject Type="Embed" ProgID="Equation.DSMT4" ShapeID="_x0000_i3188" DrawAspect="Content" ObjectID="_1690174489" r:id="rId43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</w:t>
            </w:r>
          </w:p>
          <w:p w14:paraId="02D6A60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3333CC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455" w:dyaOrig="315" w14:anchorId="26167331">
                <v:shape id="_x0000_i3189" type="#_x0000_t75" style="width:73.5pt;height:15.75pt" o:ole="">
                  <v:imagedata r:id="rId4322" o:title=""/>
                </v:shape>
                <o:OLEObject Type="Embed" ProgID="Equation.DSMT4" ShapeID="_x0000_i3189" DrawAspect="Content" ObjectID="_1690174490" r:id="rId43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680" w:dyaOrig="315" w14:anchorId="464DE023">
                <v:shape id="_x0000_i3190" type="#_x0000_t75" style="width:83.25pt;height:15.75pt" o:ole="">
                  <v:imagedata r:id="rId4324" o:title=""/>
                </v:shape>
                <o:OLEObject Type="Embed" ProgID="Equation.DSMT4" ShapeID="_x0000_i3190" DrawAspect="Content" ObjectID="_1690174491" r:id="rId432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FAB388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545" w:dyaOrig="315" w14:anchorId="349C878A">
                <v:shape id="_x0000_i3191" type="#_x0000_t75" style="width:76.5pt;height:15.75pt" o:ole="">
                  <v:imagedata r:id="rId4326" o:title=""/>
                </v:shape>
                <o:OLEObject Type="Embed" ProgID="Equation.DSMT4" ShapeID="_x0000_i3191" DrawAspect="Content" ObjectID="_1690174492" r:id="rId432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560" w:dyaOrig="315" w14:anchorId="74089764">
                <v:shape id="_x0000_i3192" type="#_x0000_t75" style="width:78pt;height:15.75pt" o:ole="">
                  <v:imagedata r:id="rId4328" o:title=""/>
                </v:shape>
                <o:OLEObject Type="Embed" ProgID="Equation.DSMT4" ShapeID="_x0000_i3192" DrawAspect="Content" ObjectID="_1690174493" r:id="rId43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6A537F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Lời giải</w:t>
            </w:r>
          </w:p>
          <w:p w14:paraId="6B5FE44D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szCs w:val="22"/>
                <w:lang w:val="fr-FR"/>
              </w:rPr>
              <w:t>Chọn C</w:t>
            </w:r>
          </w:p>
          <w:p w14:paraId="58C6505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noProof/>
              </w:rPr>
              <w:drawing>
                <wp:inline distT="0" distB="0" distL="0" distR="0" wp14:anchorId="47DE2EFA" wp14:editId="31BD0CCE">
                  <wp:extent cx="2809875" cy="1943100"/>
                  <wp:effectExtent l="0" t="0" r="0" b="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624323" name="Picture 1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3EE18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Ta thấy: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880" w:dyaOrig="405" w14:anchorId="08A4C481">
                <v:shape id="_x0000_i3193" type="#_x0000_t75" style="width:2in;height:20.25pt" o:ole="">
                  <v:imagedata r:id="rId4331" o:title=""/>
                </v:shape>
                <o:OLEObject Type="Embed" ProgID="Equation.DSMT4" ShapeID="_x0000_i3193" DrawAspect="Content" ObjectID="_1690174494" r:id="rId43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0D1F12C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Đường thẳng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34132F01">
                <v:shape id="_x0000_i3194" type="#_x0000_t75" style="width:20.25pt;height:12.75pt" o:ole="">
                  <v:imagedata r:id="rId4333" o:title=""/>
                </v:shape>
                <o:OLEObject Type="Embed" ProgID="Equation.DSMT4" ShapeID="_x0000_i3194" DrawAspect="Content" ObjectID="_1690174495" r:id="rId433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5EFEFE4C">
                <v:shape id="_x0000_i3195" type="#_x0000_t75" style="width:11.25pt;height:12.75pt" o:ole="">
                  <v:imagedata r:id="rId4335" o:title=""/>
                </v:shape>
                <o:OLEObject Type="Embed" ProgID="Equation.DSMT4" ShapeID="_x0000_i3195" DrawAspect="Content" ObjectID="_1690174496" r:id="rId433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và vuông góc với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35" w:dyaOrig="255" w14:anchorId="776E87A4">
                <v:shape id="_x0000_i3196" type="#_x0000_t75" style="width:23.25pt;height:12.75pt" o:ole="">
                  <v:imagedata r:id="rId4337" o:title=""/>
                </v:shape>
                <o:OLEObject Type="Embed" ProgID="Equation.DSMT4" ShapeID="_x0000_i3196" DrawAspect="Content" ObjectID="_1690174497" r:id="rId43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nên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66569D34">
                <v:shape id="_x0000_i3197" type="#_x0000_t75" style="width:20.25pt;height:12.75pt" o:ole="">
                  <v:imagedata r:id="rId4339" o:title=""/>
                </v:shape>
                <o:OLEObject Type="Embed" ProgID="Equation.DSMT4" ShapeID="_x0000_i3197" DrawAspect="Content" ObjectID="_1690174498" r:id="rId43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phương trình là: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60" w:dyaOrig="315" w14:anchorId="23D9D332">
                <v:shape id="_x0000_i3198" type="#_x0000_t75" style="width:78pt;height:15.75pt" o:ole="">
                  <v:imagedata r:id="rId4341" o:title=""/>
                </v:shape>
                <o:OLEObject Type="Embed" ProgID="Equation.DSMT4" ShapeID="_x0000_i3198" DrawAspect="Content" ObjectID="_1690174499" r:id="rId434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11E18C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Điểm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3000" w:dyaOrig="405" w14:anchorId="7687EFF1">
                <v:shape id="_x0000_i3199" type="#_x0000_t75" style="width:150pt;height:20.25pt" o:ole="">
                  <v:imagedata r:id="rId4343" o:title=""/>
                </v:shape>
                <o:OLEObject Type="Embed" ProgID="Equation.DSMT4" ShapeID="_x0000_i3199" DrawAspect="Content" ObjectID="_1690174500" r:id="rId4344"/>
              </w:objec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395" w:dyaOrig="405" w14:anchorId="580CD507">
                <v:shape id="_x0000_i3200" type="#_x0000_t75" style="width:69pt;height:20.25pt" o:ole="">
                  <v:imagedata r:id="rId4345" o:title=""/>
                </v:shape>
                <o:OLEObject Type="Embed" ProgID="Equation.DSMT4" ShapeID="_x0000_i3200" DrawAspect="Content" ObjectID="_1690174501" r:id="rId4346"/>
              </w:object>
            </w:r>
          </w:p>
          <w:p w14:paraId="3AA849A7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665" w:dyaOrig="420" w14:anchorId="7F555DB5">
                <v:shape id="_x0000_i3201" type="#_x0000_t75" style="width:83.25pt;height:21.75pt" o:ole="">
                  <v:imagedata r:id="rId4347" o:title=""/>
                </v:shape>
                <o:OLEObject Type="Embed" ProgID="Equation.DSMT4" ShapeID="_x0000_i3201" DrawAspect="Content" ObjectID="_1690174502" r:id="rId4348"/>
              </w:objec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305" w:dyaOrig="420" w14:anchorId="08F8E5BD">
                <v:shape id="_x0000_i3202" type="#_x0000_t75" style="width:66pt;height:21.75pt" o:ole="">
                  <v:imagedata r:id="rId4349" o:title=""/>
                </v:shape>
                <o:OLEObject Type="Embed" ProgID="Equation.DSMT4" ShapeID="_x0000_i3202" DrawAspect="Content" ObjectID="_1690174503" r:id="rId435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vectơ pháp tuyến của đường thẳng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85" w14:anchorId="4F92363C">
                <v:shape id="_x0000_i3203" type="#_x0000_t75" style="width:21.75pt;height:12.75pt" o:ole="">
                  <v:imagedata r:id="rId4351" o:title=""/>
                </v:shape>
                <o:OLEObject Type="Embed" ProgID="Equation.DSMT4" ShapeID="_x0000_i3203" DrawAspect="Content" ObjectID="_1690174504" r:id="rId43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51E6594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Vậy phương trình đường thẳng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85" w14:anchorId="37378CF1">
                <v:shape id="_x0000_i3204" type="#_x0000_t75" style="width:21.75pt;height:12.75pt" o:ole="">
                  <v:imagedata r:id="rId4353" o:title=""/>
                </v:shape>
                <o:OLEObject Type="Embed" ProgID="Equation.DSMT4" ShapeID="_x0000_i3204" DrawAspect="Content" ObjectID="_1690174505" r:id="rId435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là: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15" w:dyaOrig="315" w14:anchorId="6926B7AA">
                <v:shape id="_x0000_i3205" type="#_x0000_t75" style="width:76.5pt;height:15.75pt" o:ole="">
                  <v:imagedata r:id="rId4355" o:title=""/>
                </v:shape>
                <o:OLEObject Type="Embed" ProgID="Equation.DSMT4" ShapeID="_x0000_i3205" DrawAspect="Content" ObjectID="_1690174506" r:id="rId435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A2BDDC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FE7A3D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C5D30FB" w14:textId="77777777" w:rsidTr="003A1E0D">
        <w:tc>
          <w:tcPr>
            <w:tcW w:w="6906" w:type="dxa"/>
            <w:shd w:val="clear" w:color="auto" w:fill="auto"/>
          </w:tcPr>
          <w:p w14:paraId="10DD533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475" w:dyaOrig="312" w14:anchorId="0D60E4DB">
                <v:shape id="_x0000_i3206" type="#_x0000_t75" style="width:23.25pt;height:15.75pt" o:ole="">
                  <v:imagedata r:id="rId4357" o:title=""/>
                </v:shape>
                <o:OLEObject Type="Embed" ProgID="Equation.DSMT4" ShapeID="_x0000_i3206" DrawAspect="Content" ObjectID="_1690174507" r:id="rId435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557" w:dyaOrig="285" w14:anchorId="59384ED8">
                <v:shape id="_x0000_i3207" type="#_x0000_t75" style="width:27pt;height:12.75pt" o:ole="">
                  <v:imagedata r:id="rId4359" o:title=""/>
                </v:shape>
                <o:OLEObject Type="Embed" ProgID="Equation.DSMT4" ShapeID="_x0000_i3207" DrawAspect="Content" ObjectID="_1690174508" r:id="rId436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đỉnh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  <w:lang w:val="nl-NL"/>
              </w:rPr>
              <w:object w:dxaOrig="1032" w:dyaOrig="408" w14:anchorId="60359187">
                <v:shape id="_x0000_i3208" type="#_x0000_t75" style="width:51.75pt;height:20.25pt" o:ole="">
                  <v:imagedata r:id="rId4361" o:title=""/>
                </v:shape>
                <o:OLEObject Type="Embed" ProgID="Equation.DSMT4" ShapeID="_x0000_i3208" DrawAspect="Content" ObjectID="_1690174509" r:id="rId436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phương trình đường cao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2051" w:dyaOrig="312" w14:anchorId="021CD8D0">
                <v:shape id="_x0000_i3209" type="#_x0000_t75" style="width:102pt;height:15.75pt" o:ole="">
                  <v:imagedata r:id="rId4363" o:title=""/>
                </v:shape>
                <o:OLEObject Type="Embed" ProgID="Equation.DSMT4" ShapeID="_x0000_i3209" DrawAspect="Content" ObjectID="_1690174510" r:id="rId436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phương trình đường trung tuyến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1848" w:dyaOrig="312" w14:anchorId="27B66534">
                <v:shape id="_x0000_i3210" type="#_x0000_t75" style="width:92.25pt;height:15.75pt" o:ole="">
                  <v:imagedata r:id="rId4365" o:title=""/>
                </v:shape>
                <o:OLEObject Type="Embed" ProgID="Equation.DSMT4" ShapeID="_x0000_i3210" DrawAspect="Content" ObjectID="_1690174511" r:id="rId436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. Tính diện tích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557" w:dyaOrig="285" w14:anchorId="1B5533DE">
                <v:shape id="_x0000_i3211" type="#_x0000_t75" style="width:27pt;height:12.75pt" o:ole="">
                  <v:imagedata r:id="rId4367" o:title=""/>
                </v:shape>
                <o:OLEObject Type="Embed" ProgID="Equation.DSMT4" ShapeID="_x0000_i3211" DrawAspect="Content" ObjectID="_1690174512" r:id="rId436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15CDA944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43" w:dyaOrig="285" w14:anchorId="2EB38A11">
                <v:shape id="_x0000_i3212" type="#_x0000_t75" style="width:27pt;height:12.75pt" o:ole="">
                  <v:imagedata r:id="rId4369" o:title=""/>
                </v:shape>
                <o:OLEObject Type="Embed" ProgID="Equation.DSMT4" ShapeID="_x0000_i3212" DrawAspect="Content" ObjectID="_1690174513" r:id="rId437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84" w:dyaOrig="285" w14:anchorId="38C46D6B">
                <v:shape id="_x0000_i3213" type="#_x0000_t75" style="width:30pt;height:12.75pt" o:ole="">
                  <v:imagedata r:id="rId4371" o:title=""/>
                </v:shape>
                <o:OLEObject Type="Embed" ProgID="Equation.DSMT4" ShapeID="_x0000_i3213" DrawAspect="Content" ObjectID="_1690174514" r:id="rId437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638" w:dyaOrig="638" w14:anchorId="62A66109">
                <v:shape id="_x0000_i3214" type="#_x0000_t75" style="width:31.5pt;height:31.5pt" o:ole="">
                  <v:imagedata r:id="rId4373" o:title=""/>
                </v:shape>
                <o:OLEObject Type="Embed" ProgID="Equation.DSMT4" ShapeID="_x0000_i3214" DrawAspect="Content" ObjectID="_1690174515" r:id="rId437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937" w:dyaOrig="666" w14:anchorId="23E574D5">
                <v:shape id="_x0000_i3215" type="#_x0000_t75" style="width:47.25pt;height:33pt" o:ole="">
                  <v:imagedata r:id="rId4375" o:title=""/>
                </v:shape>
                <o:OLEObject Type="Embed" ProgID="Equation.DSMT4" ShapeID="_x0000_i3215" DrawAspect="Content" ObjectID="_1690174516" r:id="rId437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DE3521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4D14BFE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5E76C4C" w14:textId="77777777" w:rsidTr="003A1E0D">
        <w:tc>
          <w:tcPr>
            <w:tcW w:w="6906" w:type="dxa"/>
            <w:shd w:val="clear" w:color="auto" w:fill="auto"/>
          </w:tcPr>
          <w:p w14:paraId="2E2CE1A1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20: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465" w:dyaOrig="315" w14:anchorId="34BFCBB2">
                <v:shape id="_x0000_i3216" type="#_x0000_t75" style="width:23.25pt;height:15.75pt" o:ole="">
                  <v:imagedata r:id="rId4377" o:title=""/>
                </v:shape>
                <o:OLEObject Type="Embed" ProgID="Equation.DSMT4" ShapeID="_x0000_i3216" DrawAspect="Content" ObjectID="_1690174517" r:id="rId437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555" w:dyaOrig="285" w14:anchorId="3CF64DF8">
                <v:shape id="_x0000_i3217" type="#_x0000_t75" style="width:27pt;height:12.75pt" o:ole="">
                  <v:imagedata r:id="rId4379" o:title=""/>
                </v:shape>
                <o:OLEObject Type="Embed" ProgID="Equation.DSMT4" ShapeID="_x0000_i3217" DrawAspect="Content" ObjectID="_1690174518" r:id="rId438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  <w:lang w:val="nl-NL"/>
              </w:rPr>
              <w:object w:dxaOrig="1080" w:dyaOrig="405" w14:anchorId="501A08EC">
                <v:shape id="_x0000_i3218" type="#_x0000_t75" style="width:54.75pt;height:20.25pt" o:ole="">
                  <v:imagedata r:id="rId4381" o:title=""/>
                </v:shape>
                <o:OLEObject Type="Embed" ProgID="Equation.DSMT4" ShapeID="_x0000_i3218" DrawAspect="Content" ObjectID="_1690174519" r:id="rId438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hai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nl-NL"/>
              </w:rPr>
              <w:object w:dxaOrig="435" w:dyaOrig="255" w14:anchorId="11D519CF">
                <v:shape id="_x0000_i3219" type="#_x0000_t75" style="width:23.25pt;height:12.75pt" o:ole="">
                  <v:imagedata r:id="rId4383" o:title=""/>
                </v:shape>
                <o:OLEObject Type="Embed" ProgID="Equation.DSMT4" ShapeID="_x0000_i3219" DrawAspect="Content" ObjectID="_1690174520" r:id="rId438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420" w:dyaOrig="285" w14:anchorId="374BC608">
                <v:shape id="_x0000_i3220" type="#_x0000_t75" style="width:21.75pt;height:12.75pt" o:ole="">
                  <v:imagedata r:id="rId4385" o:title=""/>
                </v:shape>
                <o:OLEObject Type="Embed" ProgID="Equation.DSMT4" ShapeID="_x0000_i3220" DrawAspect="Content" ObjectID="_1690174521" r:id="rId438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phương trình lần lượt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1440" w:dyaOrig="315" w14:anchorId="70F904B5">
                <v:shape id="_x0000_i3221" type="#_x0000_t75" style="width:1in;height:15.75pt" o:ole="">
                  <v:imagedata r:id="rId4387" o:title=""/>
                </v:shape>
                <o:OLEObject Type="Embed" ProgID="Equation.DSMT4" ShapeID="_x0000_i3221" DrawAspect="Content" ObjectID="_1690174522" r:id="rId438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1560" w:dyaOrig="315" w14:anchorId="1C3691DC">
                <v:shape id="_x0000_i3222" type="#_x0000_t75" style="width:78pt;height:15.75pt" o:ole="">
                  <v:imagedata r:id="rId4389" o:title=""/>
                </v:shape>
                <o:OLEObject Type="Embed" ProgID="Equation.DSMT4" ShapeID="_x0000_i3222" DrawAspect="Content" ObjectID="_1690174523" r:id="rId439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. Viết phương trình đường thẳng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405" w:dyaOrig="285" w14:anchorId="7486735E">
                <v:shape id="_x0000_i3223" type="#_x0000_t75" style="width:20.25pt;height:12.75pt" o:ole="">
                  <v:imagedata r:id="rId4391" o:title=""/>
                </v:shape>
                <o:OLEObject Type="Embed" ProgID="Equation.DSMT4" ShapeID="_x0000_i3223" DrawAspect="Content" ObjectID="_1690174524" r:id="rId439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AD8AC2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470" w:dyaOrig="315" w14:anchorId="6504E42B">
                <v:shape id="_x0000_i3224" type="#_x0000_t75" style="width:73.5pt;height:15.75pt" o:ole="">
                  <v:imagedata r:id="rId4393" o:title=""/>
                </v:shape>
                <o:OLEObject Type="Embed" ProgID="Equation.DSMT4" ShapeID="_x0000_i3224" DrawAspect="Content" ObjectID="_1690174525" r:id="rId439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440" w:dyaOrig="315" w14:anchorId="07B22BC1">
                <v:shape id="_x0000_i3225" type="#_x0000_t75" style="width:1in;height:15.75pt" o:ole="">
                  <v:imagedata r:id="rId4395" o:title=""/>
                </v:shape>
                <o:OLEObject Type="Embed" ProgID="Equation.DSMT4" ShapeID="_x0000_i3225" DrawAspect="Content" ObjectID="_1690174526" r:id="rId43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51967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755" w:dyaOrig="315" w14:anchorId="59452E54">
                <v:shape id="_x0000_i3226" type="#_x0000_t75" style="width:87.75pt;height:15.75pt" o:ole="">
                  <v:imagedata r:id="rId4397" o:title=""/>
                </v:shape>
                <o:OLEObject Type="Embed" ProgID="Equation.DSMT4" ShapeID="_x0000_i3226" DrawAspect="Content" ObjectID="_1690174527" r:id="rId43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740" w:dyaOrig="315" w14:anchorId="4E0F3497">
                <v:shape id="_x0000_i3227" type="#_x0000_t75" style="width:86.25pt;height:15.75pt" o:ole="">
                  <v:imagedata r:id="rId4399" o:title=""/>
                </v:shape>
                <o:OLEObject Type="Embed" ProgID="Equation.DSMT4" ShapeID="_x0000_i3227" DrawAspect="Content" ObjectID="_1690174528" r:id="rId44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605E01F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A73C206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B54F030" w14:textId="77777777" w:rsidTr="003A1E0D">
        <w:tc>
          <w:tcPr>
            <w:tcW w:w="6906" w:type="dxa"/>
            <w:shd w:val="clear" w:color="auto" w:fill="auto"/>
          </w:tcPr>
          <w:p w14:paraId="5A326CDC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21: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56" w:dyaOrig="324" w14:anchorId="38616A29">
                <v:shape id="_x0000_i3228" type="#_x0000_t75" style="width:23.25pt;height:15.75pt" o:ole="">
                  <v:imagedata r:id="rId4401" o:title=""/>
                </v:shape>
                <o:OLEObject Type="Embed" ProgID="Equation.DSMT4" ShapeID="_x0000_i3228" DrawAspect="Content" ObjectID="_1690174529" r:id="rId440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64" w:dyaOrig="276" w14:anchorId="0C32708D">
                <v:shape id="_x0000_i3229" type="#_x0000_t75" style="width:28.5pt;height:12.75pt" o:ole="">
                  <v:imagedata r:id="rId4403" o:title=""/>
                </v:shape>
                <o:OLEObject Type="Embed" ProgID="Equation.DSMT4" ShapeID="_x0000_i3229" DrawAspect="Content" ObjectID="_1690174530" r:id="rId440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tọa độ đỉnh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524" w:dyaOrig="396" w14:anchorId="061499E8">
                <v:shape id="_x0000_i3230" type="#_x0000_t75" style="width:76.5pt;height:20.25pt" o:ole="">
                  <v:imagedata r:id="rId4405" o:title=""/>
                </v:shape>
                <o:OLEObject Type="Embed" ProgID="Equation.DSMT4" ShapeID="_x0000_i3230" DrawAspect="Content" ObjectID="_1690174531" r:id="rId440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396" w14:anchorId="5F611419">
                <v:shape id="_x0000_i3231" type="#_x0000_t75" style="width:42pt;height:20.25pt" o:ole="">
                  <v:imagedata r:id="rId4407" o:title=""/>
                </v:shape>
                <o:OLEObject Type="Embed" ProgID="Equation.DSMT4" ShapeID="_x0000_i3231" DrawAspect="Content" ObjectID="_1690174532" r:id="rId440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Phương trình nào sau đây là phương trình đường cao của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64" w:dyaOrig="276" w14:anchorId="2A4CF37A">
                <v:shape id="_x0000_i3232" type="#_x0000_t75" style="width:28.5pt;height:12.75pt" o:ole="">
                  <v:imagedata r:id="rId4409" o:title=""/>
                </v:shape>
                <o:OLEObject Type="Embed" ProgID="Equation.DSMT4" ShapeID="_x0000_i3232" DrawAspect="Content" ObjectID="_1690174533" r:id="rId441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kẻ từ đỉnh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76" w:dyaOrig="276" w14:anchorId="6525547A">
                <v:shape id="_x0000_i3233" type="#_x0000_t75" style="width:12.75pt;height:12.75pt" o:ole="">
                  <v:imagedata r:id="rId4411" o:title=""/>
                </v:shape>
                <o:OLEObject Type="Embed" ProgID="Equation.DSMT4" ShapeID="_x0000_i3233" DrawAspect="Content" ObjectID="_1690174534" r:id="rId4412"/>
              </w:object>
            </w:r>
          </w:p>
          <w:p w14:paraId="5B87182D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00" w:dyaOrig="324" w14:anchorId="6426BF42">
                <v:shape id="_x0000_i3234" type="#_x0000_t75" style="width:76.5pt;height:15.75pt" o:ole="">
                  <v:imagedata r:id="rId4413" o:title=""/>
                </v:shape>
                <o:OLEObject Type="Embed" ProgID="Equation.DSMT4" ShapeID="_x0000_i3234" DrawAspect="Content" ObjectID="_1690174535" r:id="rId4414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24" w:dyaOrig="324" w14:anchorId="3D84393E">
                <v:shape id="_x0000_i3235" type="#_x0000_t75" style="width:76.5pt;height:15.75pt" o:ole="">
                  <v:imagedata r:id="rId4415" o:title=""/>
                </v:shape>
                <o:OLEObject Type="Embed" ProgID="Equation.DSMT4" ShapeID="_x0000_i3235" DrawAspect="Content" ObjectID="_1690174536" r:id="rId4416"/>
              </w:object>
            </w:r>
          </w:p>
          <w:p w14:paraId="68B7518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00" w:dyaOrig="324" w14:anchorId="1494D971">
                <v:shape id="_x0000_i3236" type="#_x0000_t75" style="width:76.5pt;height:15.75pt" o:ole="">
                  <v:imagedata r:id="rId4417" o:title=""/>
                </v:shape>
                <o:OLEObject Type="Embed" ProgID="Equation.DSMT4" ShapeID="_x0000_i3236" DrawAspect="Content" ObjectID="_1690174537" r:id="rId4418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500" w:dyaOrig="324" w14:anchorId="2D667654">
                <v:shape id="_x0000_i3237" type="#_x0000_t75" style="width:76.5pt;height:15.75pt" o:ole="">
                  <v:imagedata r:id="rId4419" o:title=""/>
                </v:shape>
                <o:OLEObject Type="Embed" ProgID="Equation.DSMT4" ShapeID="_x0000_i3237" DrawAspect="Content" ObjectID="_1690174538" r:id="rId4420"/>
              </w:object>
            </w:r>
          </w:p>
          <w:p w14:paraId="5BBFD0C8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8B96497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D603FFC" w14:textId="77777777" w:rsidTr="003A1E0D">
        <w:tc>
          <w:tcPr>
            <w:tcW w:w="6906" w:type="dxa"/>
            <w:shd w:val="clear" w:color="auto" w:fill="auto"/>
          </w:tcPr>
          <w:p w14:paraId="748F3A8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giác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4ED649C9">
                <v:shape id="_x0000_i3238" type="#_x0000_t75" style="width:27pt;height:12.75pt" o:ole="">
                  <v:imagedata r:id="rId4308" o:title=""/>
                </v:shape>
                <o:OLEObject Type="Embed" ProgID="Equation.DSMT4" ShapeID="_x0000_i3238" DrawAspect="Content" ObjectID="_1690174539" r:id="rId44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0DD9729F">
                <v:shape id="_x0000_i3239" type="#_x0000_t75" style="width:45pt;height:20.25pt" o:ole="">
                  <v:imagedata r:id="rId4422" o:title=""/>
                </v:shape>
                <o:OLEObject Type="Embed" ProgID="Equation.DSMT4" ShapeID="_x0000_i3239" DrawAspect="Content" ObjectID="_1690174540" r:id="rId44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860" w:dyaOrig="315" w14:anchorId="6A0F05FE">
                <v:shape id="_x0000_i3240" type="#_x0000_t75" style="width:93.75pt;height:15.75pt" o:ole="">
                  <v:imagedata r:id="rId4424" o:title=""/>
                </v:shape>
                <o:OLEObject Type="Embed" ProgID="Equation.DSMT4" ShapeID="_x0000_i3240" DrawAspect="Content" ObjectID="_1690174541" r:id="rId44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95" w:dyaOrig="315" w14:anchorId="5D65BF02">
                <v:shape id="_x0000_i3241" type="#_x0000_t75" style="width:84.75pt;height:15.75pt" o:ole="">
                  <v:imagedata r:id="rId4426" o:title=""/>
                </v:shape>
                <o:OLEObject Type="Embed" ProgID="Equation.DSMT4" ShapeID="_x0000_i3241" DrawAspect="Content" ObjectID="_1690174542" r:id="rId44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trình đường cao kẻ từ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235D927C">
                <v:shape id="_x0000_i3242" type="#_x0000_t75" style="width:11.25pt;height:12.75pt" o:ole="">
                  <v:imagedata r:id="rId4428" o:title=""/>
                </v:shape>
                <o:OLEObject Type="Embed" ProgID="Equation.DSMT4" ShapeID="_x0000_i3242" DrawAspect="Content" ObjectID="_1690174543" r:id="rId44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C525C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560" w:dyaOrig="315" w14:anchorId="57C961F5">
                <v:shape id="_x0000_i3243" type="#_x0000_t75" style="width:78pt;height:15.75pt" o:ole="">
                  <v:imagedata r:id="rId4430" o:title=""/>
                </v:shape>
                <o:OLEObject Type="Embed" ProgID="Equation.DSMT4" ShapeID="_x0000_i3243" DrawAspect="Content" ObjectID="_1690174544" r:id="rId443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575" w:dyaOrig="315" w14:anchorId="63BFD5B5">
                <v:shape id="_x0000_i3244" type="#_x0000_t75" style="width:78pt;height:15.75pt" o:ole="">
                  <v:imagedata r:id="rId4432" o:title=""/>
                </v:shape>
                <o:OLEObject Type="Embed" ProgID="Equation.DSMT4" ShapeID="_x0000_i3244" DrawAspect="Content" ObjectID="_1690174545" r:id="rId443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7465FB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575" w:dyaOrig="315" w14:anchorId="51767B90">
                <v:shape id="_x0000_i3245" type="#_x0000_t75" style="width:78pt;height:15.75pt" o:ole="">
                  <v:imagedata r:id="rId4434" o:title=""/>
                </v:shape>
                <o:OLEObject Type="Embed" ProgID="Equation.DSMT4" ShapeID="_x0000_i3245" DrawAspect="Content" ObjectID="_1690174546" r:id="rId443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455" w:dyaOrig="315" w14:anchorId="496F11FD">
                <v:shape id="_x0000_i3246" type="#_x0000_t75" style="width:73.5pt;height:15.75pt" o:ole="">
                  <v:imagedata r:id="rId4436" o:title=""/>
                </v:shape>
                <o:OLEObject Type="Embed" ProgID="Equation.DSMT4" ShapeID="_x0000_i3246" DrawAspect="Content" ObjectID="_1690174547" r:id="rId443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1D2B9F6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Lời giải</w:t>
            </w:r>
          </w:p>
          <w:p w14:paraId="5C34DAF9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szCs w:val="22"/>
                <w:lang w:val="vi-VN"/>
              </w:rPr>
              <w:t>Chọn C</w:t>
            </w:r>
          </w:p>
          <w:p w14:paraId="72C15CAB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noProof/>
              </w:rPr>
              <w:drawing>
                <wp:inline distT="0" distB="0" distL="0" distR="0" wp14:anchorId="3CA10876" wp14:editId="08CE779A">
                  <wp:extent cx="4238625" cy="2390775"/>
                  <wp:effectExtent l="0" t="0" r="9525" b="952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136730" name="Picture 1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D00A2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4511E61C">
                <v:shape id="_x0000_i3247" type="#_x0000_t75" style="width:27pt;height:12.75pt" o:ole="">
                  <v:imagedata r:id="rId4308" o:title=""/>
                </v:shape>
                <o:OLEObject Type="Embed" ProgID="Equation.DSMT4" ShapeID="_x0000_i3247" DrawAspect="Content" ObjectID="_1690174548" r:id="rId443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hai đường cao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860" w:dyaOrig="315" w14:anchorId="5AB599C9">
                <v:shape id="_x0000_i3248" type="#_x0000_t75" style="width:93.75pt;height:15.75pt" o:ole="">
                  <v:imagedata r:id="rId4424" o:title=""/>
                </v:shape>
                <o:OLEObject Type="Embed" ProgID="Equation.DSMT4" ShapeID="_x0000_i3248" DrawAspect="Content" ObjectID="_1690174549" r:id="rId44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95" w:dyaOrig="315" w14:anchorId="03D99727">
                <v:shape id="_x0000_i3249" type="#_x0000_t75" style="width:84.75pt;height:15.75pt" o:ole="">
                  <v:imagedata r:id="rId4426" o:title=""/>
                </v:shape>
                <o:OLEObject Type="Embed" ProgID="Equation.DSMT4" ShapeID="_x0000_i3249" DrawAspect="Content" ObjectID="_1690174550" r:id="rId44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nên có tọa độ điểm trực tâm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195" w:dyaOrig="255" w14:anchorId="4D88728F">
                <v:shape id="_x0000_i3250" type="#_x0000_t75" style="width:9.75pt;height:12.75pt" o:ole="">
                  <v:imagedata r:id="rId4442" o:title=""/>
                </v:shape>
                <o:OLEObject Type="Embed" ProgID="Equation.DSMT4" ShapeID="_x0000_i3250" DrawAspect="Content" ObjectID="_1690174551" r:id="rId44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thỏa mãn </w:t>
            </w:r>
            <w:r w:rsidRPr="00676FB5">
              <w:rPr>
                <w:rFonts w:ascii="Chu Van An" w:eastAsiaTheme="minorEastAsia" w:hAnsi="Chu Van An" w:cs="Chu Van An"/>
                <w:position w:val="-30"/>
                <w:szCs w:val="22"/>
                <w:lang w:val="vi-VN"/>
              </w:rPr>
              <w:object w:dxaOrig="1485" w:dyaOrig="720" w14:anchorId="069FA50E">
                <v:shape id="_x0000_i3251" type="#_x0000_t75" style="width:75pt;height:36pt" o:ole="">
                  <v:imagedata r:id="rId4444" o:title=""/>
                </v:shape>
                <o:OLEObject Type="Embed" ProgID="Equation.DSMT4" ShapeID="_x0000_i3251" DrawAspect="Content" ObjectID="_1690174552" r:id="rId4445"/>
              </w:object>
            </w:r>
            <w:r w:rsidRPr="00676FB5">
              <w:rPr>
                <w:rFonts w:ascii="Chu Van An" w:eastAsiaTheme="minorEastAsia" w:hAnsi="Chu Van An" w:cs="Chu Van An"/>
                <w:position w:val="-60"/>
                <w:szCs w:val="22"/>
              </w:rPr>
              <w:object w:dxaOrig="1215" w:dyaOrig="1320" w14:anchorId="358BBA0A">
                <v:shape id="_x0000_i3252" type="#_x0000_t75" style="width:60.75pt;height:66pt" o:ole="">
                  <v:imagedata r:id="rId4446" o:title=""/>
                </v:shape>
                <o:OLEObject Type="Embed" ProgID="Equation.DSMT4" ShapeID="_x0000_i3252" DrawAspect="Content" ObjectID="_1690174553" r:id="rId4447"/>
              </w:object>
            </w:r>
            <w:r w:rsidRPr="00676FB5">
              <w:rPr>
                <w:rFonts w:ascii="Chu Van An" w:eastAsiaTheme="minorEastAsia" w:hAnsi="Chu Van An" w:cs="Chu Van An"/>
                <w:position w:val="-26"/>
                <w:szCs w:val="22"/>
              </w:rPr>
              <w:object w:dxaOrig="1335" w:dyaOrig="660" w14:anchorId="4C6CF510">
                <v:shape id="_x0000_i3253" type="#_x0000_t75" style="width:67.5pt;height:31.5pt" o:ole="">
                  <v:imagedata r:id="rId4448" o:title=""/>
                </v:shape>
                <o:OLEObject Type="Embed" ProgID="Equation.DSMT4" ShapeID="_x0000_i3253" DrawAspect="Content" ObjectID="_1690174554" r:id="rId444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0DE3213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Đường cao hạ từ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0B024214">
                <v:shape id="_x0000_i3254" type="#_x0000_t75" style="width:11.25pt;height:12.75pt" o:ole="">
                  <v:imagedata r:id="rId4450" o:title=""/>
                </v:shape>
                <o:OLEObject Type="Embed" ProgID="Equation.DSMT4" ShapeID="_x0000_i3254" DrawAspect="Content" ObjectID="_1690174555" r:id="rId445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đi qua điểm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195" w:dyaOrig="255" w14:anchorId="70ADB5E1">
                <v:shape id="_x0000_i3255" type="#_x0000_t75" style="width:9.75pt;height:12.75pt" o:ole="">
                  <v:imagedata r:id="rId4452" o:title=""/>
                </v:shape>
                <o:OLEObject Type="Embed" ProgID="Equation.DSMT4" ShapeID="_x0000_i3255" DrawAspect="Content" ObjectID="_1690174556" r:id="rId445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nên có VTCP là </w:t>
            </w:r>
            <w:r w:rsidRPr="00676FB5">
              <w:rPr>
                <w:rFonts w:ascii="Chu Van An" w:eastAsiaTheme="minorEastAsia" w:hAnsi="Chu Van An" w:cs="Chu Van An"/>
                <w:position w:val="-26"/>
                <w:szCs w:val="22"/>
                <w:lang w:val="vi-VN"/>
              </w:rPr>
              <w:object w:dxaOrig="1395" w:dyaOrig="660" w14:anchorId="532776EB">
                <v:shape id="_x0000_i3256" type="#_x0000_t75" style="width:69pt;height:31.5pt" o:ole="">
                  <v:imagedata r:id="rId4454" o:title=""/>
                </v:shape>
                <o:OLEObject Type="Embed" ProgID="Equation.DSMT4" ShapeID="_x0000_i3256" DrawAspect="Content" ObjectID="_1690174557" r:id="rId445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cùng phương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/>
              </w:rPr>
              <w:object w:dxaOrig="720" w:dyaOrig="360" w14:anchorId="2C09EAB7">
                <v:shape id="_x0000_i3257" type="#_x0000_t75" style="width:36pt;height:18.75pt" o:ole="">
                  <v:imagedata r:id="rId4456" o:title=""/>
                </v:shape>
                <o:OLEObject Type="Embed" ProgID="Equation.DSMT4" ShapeID="_x0000_i3257" DrawAspect="Content" ObjectID="_1690174558" r:id="rId445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</w:t>
            </w:r>
            <w:r w:rsidRPr="00676FB5">
              <w:rPr>
                <w:rFonts w:ascii="Chu Van An" w:hAnsi="Chu Van An" w:cs="Chu Van An"/>
                <w:szCs w:val="22"/>
              </w:rPr>
              <w:t xml:space="preserve">Vậy phương trình </w:t>
            </w:r>
            <w:r w:rsidRPr="00676FB5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640" w:dyaOrig="375" w14:anchorId="137E440D">
                <v:shape id="_x0000_i3258" type="#_x0000_t75" style="width:132.75pt;height:18.75pt" o:ole="">
                  <v:imagedata r:id="rId4458" o:title=""/>
                </v:shape>
                <o:OLEObject Type="Embed" ProgID="Equation.DSMT4" ShapeID="_x0000_i3258" DrawAspect="Content" ObjectID="_1690174559" r:id="rId445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hay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6E056AD4">
                <v:shape id="_x0000_i3259" type="#_x0000_t75" style="width:73.5pt;height:15.75pt" o:ole="">
                  <v:imagedata r:id="rId4460" o:title=""/>
                </v:shape>
                <o:OLEObject Type="Embed" ProgID="Equation.DSMT4" ShapeID="_x0000_i3259" DrawAspect="Content" ObjectID="_1690174560" r:id="rId446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733DA0B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B40BB59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D3A01AD" w14:textId="77777777" w:rsidTr="003A1E0D">
        <w:tc>
          <w:tcPr>
            <w:tcW w:w="6906" w:type="dxa"/>
            <w:shd w:val="clear" w:color="auto" w:fill="auto"/>
          </w:tcPr>
          <w:p w14:paraId="7083B415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0" w:dyaOrig="320" w14:anchorId="60E04B7D">
                <v:shape id="_x0000_i3260" type="#_x0000_t75" style="width:23.25pt;height:15.75pt" o:ole="">
                  <v:imagedata r:id="rId4462" o:title=""/>
                </v:shape>
                <o:OLEObject Type="Embed" ProgID="Equation.DSMT4" ShapeID="_x0000_i3260" DrawAspect="Content" ObjectID="_1690174561" r:id="rId446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60" w:dyaOrig="279" w14:anchorId="17BCD9A6">
                <v:shape id="_x0000_i3261" type="#_x0000_t75" style="width:27pt;height:12.75pt" o:ole="">
                  <v:imagedata r:id="rId4464" o:title=""/>
                </v:shape>
                <o:OLEObject Type="Embed" ProgID="Equation.DSMT4" ShapeID="_x0000_i3261" DrawAspect="Content" ObjectID="_1690174562" r:id="rId446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20" w:dyaOrig="400" w14:anchorId="42F6639C">
                <v:shape id="_x0000_i3262" type="#_x0000_t75" style="width:50.25pt;height:20.25pt" o:ole="">
                  <v:imagedata r:id="rId4466" o:title=""/>
                </v:shape>
                <o:OLEObject Type="Embed" ProgID="Equation.DSMT4" ShapeID="_x0000_i3262" DrawAspect="Content" ObjectID="_1690174563" r:id="rId446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hai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40" w:dyaOrig="260" w14:anchorId="01583B41">
                <v:shape id="_x0000_i3263" type="#_x0000_t75" style="width:23.25pt;height:12.75pt" o:ole="">
                  <v:imagedata r:id="rId4468" o:title=""/>
                </v:shape>
                <o:OLEObject Type="Embed" ProgID="Equation.DSMT4" ShapeID="_x0000_i3263" DrawAspect="Content" ObjectID="_1690174564" r:id="rId446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79" w14:anchorId="30E5EF73">
                <v:shape id="_x0000_i3264" type="#_x0000_t75" style="width:21.75pt;height:12.75pt" o:ole="">
                  <v:imagedata r:id="rId4470" o:title=""/>
                </v:shape>
                <o:OLEObject Type="Embed" ProgID="Equation.DSMT4" ShapeID="_x0000_i3264" DrawAspect="Content" ObjectID="_1690174565" r:id="rId447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lần lượt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40" w:dyaOrig="320" w14:anchorId="001FE985">
                <v:shape id="_x0000_i3265" type="#_x0000_t75" style="width:67.5pt;height:15.75pt" o:ole="">
                  <v:imagedata r:id="rId4472" o:title=""/>
                </v:shape>
                <o:OLEObject Type="Embed" ProgID="Equation.DSMT4" ShapeID="_x0000_i3265" DrawAspect="Content" ObjectID="_1690174566" r:id="rId447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60" w:dyaOrig="320" w14:anchorId="634E5105">
                <v:shape id="_x0000_i3266" type="#_x0000_t75" style="width:73.5pt;height:15.75pt" o:ole="">
                  <v:imagedata r:id="rId4474" o:title=""/>
                </v:shape>
                <o:OLEObject Type="Embed" ProgID="Equation.DSMT4" ShapeID="_x0000_i3266" DrawAspect="Content" ObjectID="_1690174567" r:id="rId447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Viết phương trình đường thẳng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0" w:dyaOrig="279" w14:anchorId="4E8709C4">
                <v:shape id="_x0000_i3267" type="#_x0000_t75" style="width:20.25pt;height:12.75pt" o:ole="">
                  <v:imagedata r:id="rId4476" o:title=""/>
                </v:shape>
                <o:OLEObject Type="Embed" ProgID="Equation.DSMT4" ShapeID="_x0000_i3267" DrawAspect="Content" ObjectID="_1690174568" r:id="rId447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7A08E7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660" w:dyaOrig="320" w14:anchorId="2D8E85B0">
                <v:shape id="_x0000_i3268" type="#_x0000_t75" style="width:83.25pt;height:15.75pt" o:ole="">
                  <v:imagedata r:id="rId4478" o:title=""/>
                </v:shape>
                <o:OLEObject Type="Embed" ProgID="Equation.DSMT4" ShapeID="_x0000_i3268" DrawAspect="Content" ObjectID="_1690174569" r:id="rId447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380" w:dyaOrig="320" w14:anchorId="4FAB707A">
                <v:shape id="_x0000_i3269" type="#_x0000_t75" style="width:67.5pt;height:15.75pt" o:ole="">
                  <v:imagedata r:id="rId4480" o:title=""/>
                </v:shape>
                <o:OLEObject Type="Embed" ProgID="Equation.DSMT4" ShapeID="_x0000_i3269" DrawAspect="Content" ObjectID="_1690174570" r:id="rId448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586BA1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660" w:dyaOrig="320" w14:anchorId="7F06D35B">
                <v:shape id="_x0000_i3270" type="#_x0000_t75" style="width:83.25pt;height:15.75pt" o:ole="">
                  <v:imagedata r:id="rId4482" o:title=""/>
                </v:shape>
                <o:OLEObject Type="Embed" ProgID="Equation.DSMT4" ShapeID="_x0000_i3270" DrawAspect="Content" ObjectID="_1690174571" r:id="rId4483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2"/>
              </w:rPr>
              <w:object w:dxaOrig="1380" w:dyaOrig="320" w14:anchorId="43E73E7F">
                <v:shape id="_x0000_i3271" type="#_x0000_t75" style="width:67.5pt;height:15.75pt" o:ole="">
                  <v:imagedata r:id="rId4484" o:title=""/>
                </v:shape>
                <o:OLEObject Type="Embed" ProgID="Equation.DSMT4" ShapeID="_x0000_i3271" DrawAspect="Content" ObjectID="_1690174572" r:id="rId448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C9E8B3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394F2B39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39D784F4" w14:textId="77777777" w:rsidTr="003A1E0D">
        <w:tc>
          <w:tcPr>
            <w:tcW w:w="6906" w:type="dxa"/>
            <w:shd w:val="clear" w:color="auto" w:fill="auto"/>
          </w:tcPr>
          <w:p w14:paraId="255F06C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19557278">
                <v:shape id="_x0000_i3272" type="#_x0000_t75" style="width:23.25pt;height:15.75pt" o:ole="">
                  <v:imagedata r:id="rId4486" o:title=""/>
                </v:shape>
                <o:OLEObject Type="Embed" ProgID="Equation.DSMT4" ShapeID="_x0000_i3272" DrawAspect="Content" ObjectID="_1690174573" r:id="rId44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0" w:dyaOrig="285" w14:anchorId="7E152162">
                <v:shape id="_x0000_i3273" type="#_x0000_t75" style="width:28.5pt;height:12.75pt" o:ole="">
                  <v:imagedata r:id="rId4488" o:title=""/>
                </v:shape>
                <o:OLEObject Type="Embed" ProgID="Equation.DSMT4" ShapeID="_x0000_i3273" DrawAspect="Content" ObjectID="_1690174574" r:id="rId448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hai đường cao là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65" w:dyaOrig="255" w14:anchorId="0BAEAADC">
                <v:shape id="_x0000_i3274" type="#_x0000_t75" style="width:23.25pt;height:12.75pt" o:ole="">
                  <v:imagedata r:id="rId4490" o:title=""/>
                </v:shape>
                <o:OLEObject Type="Embed" ProgID="Equation.DSMT4" ShapeID="_x0000_i3274" DrawAspect="Content" ObjectID="_1690174575" r:id="rId44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46DD6FF2">
                <v:shape id="_x0000_i3275" type="#_x0000_t75" style="width:20.25pt;height:12.75pt" o:ole="">
                  <v:imagedata r:id="rId4492" o:title=""/>
                </v:shape>
                <o:OLEObject Type="Embed" ProgID="Equation.DSMT4" ShapeID="_x0000_i3275" DrawAspect="Content" ObjectID="_1690174576" r:id="rId44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Giả sử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381C6F55">
                <v:shape id="_x0000_i3276" type="#_x0000_t75" style="width:20.25pt;height:12.75pt" o:ole="">
                  <v:imagedata r:id="rId4494" o:title=""/>
                </v:shape>
                <o:OLEObject Type="Embed" ProgID="Equation.DSMT4" ShapeID="_x0000_i3276" DrawAspect="Content" ObjectID="_1690174577" r:id="rId44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65" w:dyaOrig="255" w14:anchorId="35E7D03E">
                <v:shape id="_x0000_i3277" type="#_x0000_t75" style="width:23.25pt;height:12.75pt" o:ole="">
                  <v:imagedata r:id="rId4496" o:title=""/>
                </v:shape>
                <o:OLEObject Type="Embed" ProgID="Equation.DSMT4" ShapeID="_x0000_i3277" DrawAspect="Content" ObjectID="_1690174578" r:id="rId449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192CB57D">
                <v:shape id="_x0000_i3278" type="#_x0000_t75" style="width:20.25pt;height:12.75pt" o:ole="">
                  <v:imagedata r:id="rId4498" o:title=""/>
                </v:shape>
                <o:OLEObject Type="Embed" ProgID="Equation.DSMT4" ShapeID="_x0000_i3278" DrawAspect="Content" ObjectID="_1690174579" r:id="rId449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lần lượt có </w:t>
            </w:r>
            <w:r w:rsidRPr="00676FB5">
              <w:rPr>
                <w:rFonts w:ascii="Chu Van An" w:hAnsi="Chu Van An" w:cs="Chu Van An"/>
                <w:szCs w:val="22"/>
              </w:rPr>
              <w:lastRenderedPageBreak/>
              <w:t xml:space="preserve">phương trình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85" w:dyaOrig="315" w14:anchorId="633B4384">
                <v:shape id="_x0000_i3279" type="#_x0000_t75" style="width:75pt;height:15.75pt" o:ole="">
                  <v:imagedata r:id="rId4500" o:title=""/>
                </v:shape>
                <o:OLEObject Type="Embed" ProgID="Equation.DSMT4" ShapeID="_x0000_i3279" DrawAspect="Content" ObjectID="_1690174580" r:id="rId450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739A0740">
                <v:shape id="_x0000_i3280" type="#_x0000_t75" style="width:67.5pt;height:15.75pt" o:ole="">
                  <v:imagedata r:id="rId4502" o:title=""/>
                </v:shape>
                <o:OLEObject Type="Embed" ProgID="Equation.DSMT4" ShapeID="_x0000_i3280" DrawAspect="Content" ObjectID="_1690174581" r:id="rId450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30" w:dyaOrig="315" w14:anchorId="77151C74">
                <v:shape id="_x0000_i3281" type="#_x0000_t75" style="width:60.75pt;height:15.75pt" o:ole="">
                  <v:imagedata r:id="rId4504" o:title=""/>
                </v:shape>
                <o:OLEObject Type="Embed" ProgID="Equation.DSMT4" ShapeID="_x0000_i3281" DrawAspect="Content" ObjectID="_1690174582" r:id="rId450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Tọa độ đỉnh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7FF1983B">
                <v:shape id="_x0000_i3282" type="#_x0000_t75" style="width:11.25pt;height:12.75pt" o:ole="">
                  <v:imagedata r:id="rId4506" o:title=""/>
                </v:shape>
                <o:OLEObject Type="Embed" ProgID="Equation.DSMT4" ShapeID="_x0000_i3282" DrawAspect="Content" ObjectID="_1690174583" r:id="rId45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9935A87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726A06A4">
                <v:shape id="_x0000_i3283" type="#_x0000_t75" style="width:39pt;height:20.25pt" o:ole="">
                  <v:imagedata r:id="rId4508" o:title=""/>
                </v:shape>
                <o:OLEObject Type="Embed" ProgID="Equation.DSMT4" ShapeID="_x0000_i3283" DrawAspect="Content" ObjectID="_1690174584" r:id="rId450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688DC17B">
                <v:shape id="_x0000_i3284" type="#_x0000_t75" style="width:39pt;height:20.25pt" o:ole="">
                  <v:imagedata r:id="rId4510" o:title=""/>
                </v:shape>
                <o:OLEObject Type="Embed" ProgID="Equation.DSMT4" ShapeID="_x0000_i3284" DrawAspect="Content" ObjectID="_1690174585" r:id="rId451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214467EC">
                <v:shape id="_x0000_i3285" type="#_x0000_t75" style="width:39pt;height:20.25pt" o:ole="">
                  <v:imagedata r:id="rId4512" o:title=""/>
                </v:shape>
                <o:OLEObject Type="Embed" ProgID="Equation.DSMT4" ShapeID="_x0000_i3285" DrawAspect="Content" ObjectID="_1690174586" r:id="rId451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35" w:dyaOrig="405" w14:anchorId="58539336">
                <v:shape id="_x0000_i3286" type="#_x0000_t75" style="width:51.75pt;height:20.25pt" o:ole="">
                  <v:imagedata r:id="rId4514" o:title=""/>
                </v:shape>
                <o:OLEObject Type="Embed" ProgID="Equation.DSMT4" ShapeID="_x0000_i3286" DrawAspect="Content" ObjectID="_1690174587" r:id="rId451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504D84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5E97FC6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3A1E0D" w:rsidRPr="00676FB5" w14:paraId="649CC9A7" w14:textId="77777777" w:rsidTr="003A1E0D">
        <w:tc>
          <w:tcPr>
            <w:tcW w:w="6906" w:type="dxa"/>
            <w:shd w:val="clear" w:color="auto" w:fill="auto"/>
          </w:tcPr>
          <w:p w14:paraId="1C145D0F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25: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Arial" w:hAnsi="Chu Van An" w:cs="Chu Van An"/>
                <w:szCs w:val="22"/>
                <w:lang w:val="en-GB"/>
              </w:rPr>
              <w:t>tam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19436D97">
                <v:shape id="_x0000_i3287" type="#_x0000_t75" style="width:27pt;height:12.75pt" o:ole="">
                  <v:imagedata r:id="rId4516" o:title=""/>
                </v:shape>
                <o:OLEObject Type="Embed" ProgID="Equation.DSMT4" ShapeID="_x0000_i3287" DrawAspect="Content" ObjectID="_1690174588" r:id="rId451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biết trực tâm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4ACFEDB5">
                <v:shape id="_x0000_i3288" type="#_x0000_t75" style="width:39pt;height:20.25pt" o:ole="">
                  <v:imagedata r:id="rId4518" o:title=""/>
                </v:shape>
                <o:OLEObject Type="Embed" ProgID="Equation.DSMT4" ShapeID="_x0000_i3288" DrawAspect="Content" ObjectID="_1690174589" r:id="rId451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phương trình cạnh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920" w:dyaOrig="315" w14:anchorId="25DF06E8">
                <v:shape id="_x0000_i3289" type="#_x0000_t75" style="width:96.75pt;height:15.75pt" o:ole="">
                  <v:imagedata r:id="rId4520" o:title=""/>
                </v:shape>
                <o:OLEObject Type="Embed" ProgID="Equation.DSMT4" ShapeID="_x0000_i3289" DrawAspect="Content" ObjectID="_1690174590" r:id="rId452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phương trình cạnh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055" w:dyaOrig="315" w14:anchorId="7818B710">
                <v:shape id="_x0000_i3290" type="#_x0000_t75" style="width:103.5pt;height:15.75pt" o:ole="">
                  <v:imagedata r:id="rId4522" o:title=""/>
                </v:shape>
                <o:OLEObject Type="Embed" ProgID="Equation.DSMT4" ShapeID="_x0000_i3290" DrawAspect="Content" ObjectID="_1690174591" r:id="rId452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cạnh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6733D746">
                <v:shape id="_x0000_i3291" type="#_x0000_t75" style="width:20.25pt;height:12.75pt" o:ole="">
                  <v:imagedata r:id="rId4524" o:title=""/>
                </v:shape>
                <o:OLEObject Type="Embed" ProgID="Equation.DSMT4" ShapeID="_x0000_i3291" DrawAspect="Content" ObjectID="_1690174592" r:id="rId452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</w:t>
            </w:r>
          </w:p>
          <w:p w14:paraId="5442C8D0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40" w:dyaOrig="315" w14:anchorId="4AD67903">
                <v:shape id="_x0000_i3292" type="#_x0000_t75" style="width:1in;height:15.75pt" o:ole="">
                  <v:imagedata r:id="rId4526" o:title=""/>
                </v:shape>
                <o:OLEObject Type="Embed" ProgID="Equation.DSMT4" ShapeID="_x0000_i3292" DrawAspect="Content" ObjectID="_1690174593" r:id="rId452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20ED471A">
                <v:shape id="_x0000_i3293" type="#_x0000_t75" style="width:73.5pt;height:15.75pt" o:ole="">
                  <v:imagedata r:id="rId4528" o:title=""/>
                </v:shape>
                <o:OLEObject Type="Embed" ProgID="Equation.DSMT4" ShapeID="_x0000_i3293" DrawAspect="Content" ObjectID="_1690174594" r:id="rId452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211EAE87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49CD7036">
                <v:shape id="_x0000_i3294" type="#_x0000_t75" style="width:73.5pt;height:15.75pt" o:ole="">
                  <v:imagedata r:id="rId4530" o:title=""/>
                </v:shape>
                <o:OLEObject Type="Embed" ProgID="Equation.DSMT4" ShapeID="_x0000_i3294" DrawAspect="Content" ObjectID="_1690174595" r:id="rId453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5" w:dyaOrig="315" w14:anchorId="69569132">
                <v:shape id="_x0000_i3295" type="#_x0000_t75" style="width:73.5pt;height:15.75pt" o:ole="">
                  <v:imagedata r:id="rId4532" o:title=""/>
                </v:shape>
                <o:OLEObject Type="Embed" ProgID="Equation.DSMT4" ShapeID="_x0000_i3295" DrawAspect="Content" ObjectID="_1690174596" r:id="rId453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11A382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5E8F21B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DE8734E" w14:textId="77777777" w:rsidTr="003A1E0D">
        <w:tc>
          <w:tcPr>
            <w:tcW w:w="6906" w:type="dxa"/>
            <w:shd w:val="clear" w:color="auto" w:fill="auto"/>
          </w:tcPr>
          <w:p w14:paraId="6DF0EF52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390D133D">
                <v:shape id="_x0000_i3296" type="#_x0000_t75" style="width:27pt;height:12.75pt" o:ole="">
                  <v:imagedata r:id="rId4534" o:title=""/>
                </v:shape>
                <o:OLEObject Type="Embed" ProgID="Equation.DSMT4" ShapeID="_x0000_i3296" DrawAspect="Content" ObjectID="_1690174597" r:id="rId453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405" w14:anchorId="45A7F077">
                <v:shape id="_x0000_i3297" type="#_x0000_t75" style="width:33pt;height:20.25pt" o:ole="">
                  <v:imagedata r:id="rId4536" o:title=""/>
                </v:shape>
                <o:OLEObject Type="Embed" ProgID="Equation.DSMT4" ShapeID="_x0000_i3297" DrawAspect="Content" ObjectID="_1690174598" r:id="rId453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trung trực cạnh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05" w:dyaOrig="285" w14:anchorId="56C0CEE2">
                <v:shape id="_x0000_i3298" type="#_x0000_t75" style="width:20.25pt;height:12.75pt" o:ole="">
                  <v:imagedata r:id="rId4538" o:title=""/>
                </v:shape>
                <o:OLEObject Type="Embed" ProgID="Equation.DSMT4" ShapeID="_x0000_i3298" DrawAspect="Content" ObjectID="_1690174599" r:id="rId453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05" w:dyaOrig="315" w14:anchorId="3DCDA325">
                <v:shape id="_x0000_i3299" type="#_x0000_t75" style="width:66pt;height:15.75pt" o:ole="">
                  <v:imagedata r:id="rId4540" o:title=""/>
                </v:shape>
                <o:OLEObject Type="Embed" ProgID="Equation.DSMT4" ShapeID="_x0000_i3299" DrawAspect="Content" ObjectID="_1690174600" r:id="rId45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Khi đó phương trình đường cao đi qua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55" w14:anchorId="14F8A3A0">
                <v:shape id="_x0000_i3300" type="#_x0000_t75" style="width:11.25pt;height:12.75pt" o:ole="">
                  <v:imagedata r:id="rId4542" o:title=""/>
                </v:shape>
                <o:OLEObject Type="Embed" ProgID="Equation.DSMT4" ShapeID="_x0000_i3300" DrawAspect="Content" ObjectID="_1690174601" r:id="rId45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F1A0CF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21A9FB28">
                <v:shape id="_x0000_i3301" type="#_x0000_t75" style="width:67.5pt;height:15.75pt" o:ole="">
                  <v:imagedata r:id="rId4544" o:title=""/>
                </v:shape>
                <o:OLEObject Type="Embed" ProgID="Equation.DSMT4" ShapeID="_x0000_i3301" DrawAspect="Content" ObjectID="_1690174602" r:id="rId454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1114F2B1">
                <v:shape id="_x0000_i3302" type="#_x0000_t75" style="width:67.5pt;height:15.75pt" o:ole="">
                  <v:imagedata r:id="rId4546" o:title=""/>
                </v:shape>
                <o:OLEObject Type="Embed" ProgID="Equation.DSMT4" ShapeID="_x0000_i3302" DrawAspect="Content" ObjectID="_1690174603" r:id="rId454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6FE9B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6BAF3CE0">
                <v:shape id="_x0000_i3303" type="#_x0000_t75" style="width:67.5pt;height:15.75pt" o:ole="">
                  <v:imagedata r:id="rId4548" o:title=""/>
                </v:shape>
                <o:OLEObject Type="Embed" ProgID="Equation.DSMT4" ShapeID="_x0000_i3303" DrawAspect="Content" ObjectID="_1690174604" r:id="rId45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35" w:dyaOrig="315" w14:anchorId="3CBF4FA4">
                <v:shape id="_x0000_i3304" type="#_x0000_t75" style="width:67.5pt;height:15.75pt" o:ole="">
                  <v:imagedata r:id="rId4550" o:title=""/>
                </v:shape>
                <o:OLEObject Type="Embed" ProgID="Equation.DSMT4" ShapeID="_x0000_i3304" DrawAspect="Content" ObjectID="_1690174605" r:id="rId45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1653193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422B9B0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92224A0" w14:textId="77777777" w:rsidTr="003A1E0D">
        <w:tc>
          <w:tcPr>
            <w:tcW w:w="6906" w:type="dxa"/>
            <w:shd w:val="clear" w:color="auto" w:fill="auto"/>
          </w:tcPr>
          <w:p w14:paraId="799C3D8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27:</w:t>
            </w:r>
            <w:r w:rsidRPr="00676FB5">
              <w:rPr>
                <w:rFonts w:ascii="Chu Van An" w:hAnsi="Chu Van An" w:cs="Chu Van An"/>
                <w:noProof/>
                <w:szCs w:val="22"/>
              </w:rPr>
              <w:t>Trong mặt phẳng</w:t>
            </w:r>
            <w:r w:rsidRPr="00676FB5">
              <w:rPr>
                <w:rFonts w:ascii="Chu Van An" w:eastAsiaTheme="minorEastAsia" w:hAnsi="Chu Van An" w:cs="Chu Van An"/>
                <w:noProof/>
                <w:position w:val="-10"/>
                <w:szCs w:val="22"/>
              </w:rPr>
              <w:object w:dxaOrig="465" w:dyaOrig="315" w14:anchorId="125F2092">
                <v:shape id="_x0000_i3305" type="#_x0000_t75" style="width:23.25pt;height:15.75pt" o:ole="">
                  <v:imagedata r:id="rId4552" o:title=""/>
                </v:shape>
                <o:OLEObject Type="Embed" ProgID="Equation.DSMT4" ShapeID="_x0000_i3305" DrawAspect="Content" ObjectID="_1690174606" r:id="rId455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noProof/>
                <w:position w:val="-6"/>
                <w:szCs w:val="22"/>
              </w:rPr>
              <w:object w:dxaOrig="555" w:dyaOrig="285" w14:anchorId="66713A48">
                <v:shape id="_x0000_i3306" type="#_x0000_t75" style="width:27pt;height:12.75pt" o:ole="">
                  <v:imagedata r:id="rId4554" o:title=""/>
                </v:shape>
                <o:OLEObject Type="Embed" ProgID="Equation.DSMT4" ShapeID="_x0000_i3306" DrawAspect="Content" ObjectID="_1690174607" r:id="rId4555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 có điểm </w:t>
            </w:r>
            <w:r w:rsidRPr="00676FB5">
              <w:rPr>
                <w:rFonts w:ascii="Chu Van An" w:eastAsiaTheme="minorEastAsia" w:hAnsi="Chu Van An" w:cs="Chu Van An"/>
                <w:noProof/>
                <w:position w:val="-14"/>
                <w:szCs w:val="22"/>
              </w:rPr>
              <w:object w:dxaOrig="795" w:dyaOrig="405" w14:anchorId="20D5D3AB">
                <v:shape id="_x0000_i3307" type="#_x0000_t75" style="width:40.5pt;height:20.25pt" o:ole="">
                  <v:imagedata r:id="rId4556" o:title=""/>
                </v:shape>
                <o:OLEObject Type="Embed" ProgID="Equation.DSMT4" ShapeID="_x0000_i3307" DrawAspect="Content" ObjectID="_1690174608" r:id="rId4557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đường phân giác trong </w:t>
            </w:r>
            <w:r w:rsidRPr="00676FB5">
              <w:rPr>
                <w:rFonts w:ascii="Chu Van An" w:eastAsiaTheme="minorEastAsia" w:hAnsi="Chu Van An" w:cs="Chu Van An"/>
                <w:noProof/>
                <w:position w:val="-10"/>
                <w:szCs w:val="22"/>
              </w:rPr>
              <w:object w:dxaOrig="1785" w:dyaOrig="315" w14:anchorId="46261618">
                <v:shape id="_x0000_i3308" type="#_x0000_t75" style="width:89.25pt;height:15.75pt" o:ole="">
                  <v:imagedata r:id="rId4558" o:title=""/>
                </v:shape>
                <o:OLEObject Type="Embed" ProgID="Equation.DSMT4" ShapeID="_x0000_i3308" DrawAspect="Content" ObjectID="_1690174609" r:id="rId4559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đường trung tuyến </w:t>
            </w:r>
            <w:r w:rsidRPr="00676FB5">
              <w:rPr>
                <w:rFonts w:ascii="Chu Van An" w:eastAsiaTheme="minorEastAsia" w:hAnsi="Chu Van An" w:cs="Chu Van An"/>
                <w:noProof/>
                <w:position w:val="-10"/>
                <w:szCs w:val="22"/>
              </w:rPr>
              <w:object w:dxaOrig="2235" w:dyaOrig="315" w14:anchorId="3E2A81CB">
                <v:shape id="_x0000_i3309" type="#_x0000_t75" style="width:112.5pt;height:15.75pt" o:ole="">
                  <v:imagedata r:id="rId4560" o:title=""/>
                </v:shape>
                <o:OLEObject Type="Embed" ProgID="Equation.DSMT4" ShapeID="_x0000_i3309" DrawAspect="Content" ObjectID="_1690174610" r:id="rId4561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. Khi đó điểm </w:t>
            </w:r>
            <w:r w:rsidRPr="00676FB5">
              <w:rPr>
                <w:rFonts w:ascii="Chu Van An" w:eastAsiaTheme="minorEastAsia" w:hAnsi="Chu Van An" w:cs="Chu Van An"/>
                <w:noProof/>
                <w:position w:val="-6"/>
                <w:szCs w:val="22"/>
              </w:rPr>
              <w:object w:dxaOrig="240" w:dyaOrig="285" w14:anchorId="7FC211DF">
                <v:shape id="_x0000_i3310" type="#_x0000_t75" style="width:11.25pt;height:12.75pt" o:ole="">
                  <v:imagedata r:id="rId4562" o:title=""/>
                </v:shape>
                <o:OLEObject Type="Embed" ProgID="Equation.DSMT4" ShapeID="_x0000_i3310" DrawAspect="Content" ObjectID="_1690174611" r:id="rId456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 có hoành độ là</w:t>
            </w:r>
          </w:p>
          <w:p w14:paraId="79F1DEE6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noProof/>
                <w:position w:val="-24"/>
                <w:szCs w:val="22"/>
                <w:lang w:val="fr-FR"/>
              </w:rPr>
              <w:object w:dxaOrig="240" w:dyaOrig="615" w14:anchorId="5334A301">
                <v:shape id="_x0000_i3311" type="#_x0000_t75" style="width:11.25pt;height:31.5pt" o:ole="">
                  <v:imagedata r:id="rId4564" o:title=""/>
                </v:shape>
                <o:OLEObject Type="Embed" ProgID="Equation.DSMT4" ShapeID="_x0000_i3311" DrawAspect="Content" ObjectID="_1690174612" r:id="rId4565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B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noProof/>
                <w:position w:val="-4"/>
                <w:szCs w:val="22"/>
                <w:lang w:val="fr-FR"/>
              </w:rPr>
              <w:object w:dxaOrig="435" w:dyaOrig="255" w14:anchorId="255E351B">
                <v:shape id="_x0000_i3312" type="#_x0000_t75" style="width:23.25pt;height:12.75pt" o:ole="">
                  <v:imagedata r:id="rId4566" o:title=""/>
                </v:shape>
                <o:OLEObject Type="Embed" ProgID="Equation.DSMT4" ShapeID="_x0000_i3312" DrawAspect="Content" ObjectID="_1690174613" r:id="rId4567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C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noProof/>
                <w:position w:val="-4"/>
                <w:szCs w:val="22"/>
                <w:lang w:val="fr-FR"/>
              </w:rPr>
              <w:object w:dxaOrig="285" w:dyaOrig="255" w14:anchorId="2A281B2F">
                <v:shape id="_x0000_i3313" type="#_x0000_t75" style="width:12.75pt;height:12.75pt" o:ole="">
                  <v:imagedata r:id="rId4568" o:title=""/>
                </v:shape>
                <o:OLEObject Type="Embed" ProgID="Equation.DSMT4" ShapeID="_x0000_i3313" DrawAspect="Content" ObjectID="_1690174614" r:id="rId4569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D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noProof/>
                <w:position w:val="-24"/>
                <w:szCs w:val="22"/>
                <w:lang w:val="fr-FR"/>
              </w:rPr>
              <w:object w:dxaOrig="315" w:dyaOrig="615" w14:anchorId="5FA7B3C3">
                <v:shape id="_x0000_i3314" type="#_x0000_t75" style="width:15.75pt;height:31.5pt" o:ole="">
                  <v:imagedata r:id="rId4570" o:title=""/>
                </v:shape>
                <o:OLEObject Type="Embed" ProgID="Equation.DSMT4" ShapeID="_x0000_i3314" DrawAspect="Content" ObjectID="_1690174615" r:id="rId4571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</w:p>
          <w:p w14:paraId="4F0122D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9A2E46D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0791FA9" w14:textId="77777777" w:rsidTr="003A1E0D">
        <w:tc>
          <w:tcPr>
            <w:tcW w:w="6906" w:type="dxa"/>
            <w:shd w:val="clear" w:color="auto" w:fill="auto"/>
          </w:tcPr>
          <w:p w14:paraId="2DE41838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>Câu 28:</w: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40" w:dyaOrig="300" w14:anchorId="3FA829F0">
                <v:shape id="_x0000_i3315" type="#_x0000_t75" style="width:27pt;height:14.25pt" o:ole="">
                  <v:imagedata r:id="rId4572" o:title=""/>
                </v:shape>
                <o:OLEObject Type="Embed" ProgID="Equation.DSMT4" ShapeID="_x0000_i3315" DrawAspect="Content" ObjectID="_1690174616" r:id="rId4573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915" w:dyaOrig="690" w14:anchorId="315DBDD2">
                <v:shape id="_x0000_i3316" type="#_x0000_t75" style="width:45.75pt;height:34.5pt" o:ole="">
                  <v:imagedata r:id="rId4574" o:title=""/>
                </v:shape>
                <o:OLEObject Type="Embed" ProgID="Equation.DSMT4" ShapeID="_x0000_i3316" DrawAspect="Content" ObjectID="_1690174617" r:id="rId4575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 và hai trong ba đường phân giác trong có phương trình lần lượt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20" w:dyaOrig="330" w14:anchorId="7447EEC3">
                <v:shape id="_x0000_i3317" type="#_x0000_t75" style="width:66pt;height:15.75pt" o:ole="">
                  <v:imagedata r:id="rId4576" o:title=""/>
                </v:shape>
                <o:OLEObject Type="Embed" ProgID="Equation.DSMT4" ShapeID="_x0000_i3317" DrawAspect="Content" ObjectID="_1690174618" r:id="rId4577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20" w:dyaOrig="330" w14:anchorId="069FA801">
                <v:shape id="_x0000_i3318" type="#_x0000_t75" style="width:66pt;height:15.75pt" o:ole="">
                  <v:imagedata r:id="rId4578" o:title=""/>
                </v:shape>
                <o:OLEObject Type="Embed" ProgID="Equation.DSMT4" ShapeID="_x0000_i3318" DrawAspect="Content" ObjectID="_1690174619" r:id="rId4579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. Viết phương trình đường thẳng chứa cạnh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390" w:dyaOrig="300" w14:anchorId="35FCD6E7">
                <v:shape id="_x0000_i3319" type="#_x0000_t75" style="width:20.25pt;height:14.25pt" o:ole="">
                  <v:imagedata r:id="rId4580" o:title=""/>
                </v:shape>
                <o:OLEObject Type="Embed" ProgID="Equation.DSMT4" ShapeID="_x0000_i3319" DrawAspect="Content" ObjectID="_1690174620" r:id="rId4581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</w:p>
          <w:p w14:paraId="2281ED3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30" w14:anchorId="3FCD19A9">
                <v:shape id="_x0000_i3320" type="#_x0000_t75" style="width:42pt;height:15.75pt" o:ole="">
                  <v:imagedata r:id="rId4582" o:title=""/>
                </v:shape>
                <o:OLEObject Type="Embed" ProgID="Equation.DSMT4" ShapeID="_x0000_i3320" DrawAspect="Content" ObjectID="_1690174621" r:id="rId4583"/>
              </w:object>
            </w:r>
            <w:r w:rsidRPr="00676FB5">
              <w:rPr>
                <w:rFonts w:ascii="Chu Van An" w:eastAsia="Times New Rom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30" w14:anchorId="3A5E35A5">
                <v:shape id="_x0000_i3321" type="#_x0000_t75" style="width:42pt;height:15.75pt" o:ole="">
                  <v:imagedata r:id="rId4584" o:title=""/>
                </v:shape>
                <o:OLEObject Type="Embed" ProgID="Equation.DSMT4" ShapeID="_x0000_i3321" DrawAspect="Content" ObjectID="_1690174622" r:id="rId4585"/>
              </w:object>
            </w:r>
            <w:r w:rsidRPr="00676FB5">
              <w:rPr>
                <w:rFonts w:ascii="Chu Van An" w:eastAsia="Times New Roman" w:hAnsi="Chu Van An" w:cs="Chu Van An"/>
                <w:szCs w:val="22"/>
              </w:rPr>
              <w:t>.</w:t>
            </w:r>
          </w:p>
          <w:p w14:paraId="6D754A4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es-ES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30" w14:anchorId="4B3CDF32">
                <v:shape id="_x0000_i3322" type="#_x0000_t75" style="width:1in;height:15.75pt" o:ole="">
                  <v:imagedata r:id="rId4586" o:title=""/>
                </v:shape>
                <o:OLEObject Type="Embed" ProgID="Equation.DSMT4" ShapeID="_x0000_i3322" DrawAspect="Content" ObjectID="_1690174623" r:id="rId4587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es-ES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794B5C59">
                <v:shape id="_x0000_i3323" type="#_x0000_t75" style="width:73.5pt;height:15.75pt" o:ole="">
                  <v:imagedata r:id="rId4588" o:title=""/>
                </v:shape>
                <o:OLEObject Type="Embed" ProgID="Equation.DSMT4" ShapeID="_x0000_i3323" DrawAspect="Content" ObjectID="_1690174624" r:id="rId4589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</w:p>
          <w:p w14:paraId="47AEE7E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C032A4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EF6D1E2" w14:textId="77777777" w:rsidTr="003A1E0D">
        <w:tc>
          <w:tcPr>
            <w:tcW w:w="6906" w:type="dxa"/>
            <w:shd w:val="clear" w:color="auto" w:fill="auto"/>
          </w:tcPr>
          <w:p w14:paraId="01C06FA3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  <w:t>Câu 29: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 w:eastAsia="vi-VN"/>
              </w:rPr>
              <w:object w:dxaOrig="465" w:dyaOrig="330" w14:anchorId="5B22C4B5">
                <v:shape id="_x0000_i3324" type="#_x0000_t75" style="width:23.25pt;height:15.75pt" o:ole="">
                  <v:imagedata r:id="rId4590" o:title=""/>
                </v:shape>
                <o:OLEObject Type="Embed" ProgID="Equation.DSMT4" ShapeID="_x0000_i3324" DrawAspect="Content" ObjectID="_1690174625" r:id="rId459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 w:eastAsia="vi-VN"/>
              </w:rPr>
              <w:object w:dxaOrig="540" w:dyaOrig="300" w14:anchorId="5FE12FB0">
                <v:shape id="_x0000_i3325" type="#_x0000_t75" style="width:27pt;height:14.25pt" o:ole="">
                  <v:imagedata r:id="rId4592" o:title=""/>
                </v:shape>
                <o:OLEObject Type="Embed" ProgID="Equation.DSMT4" ShapeID="_x0000_i3325" DrawAspect="Content" ObjectID="_1690174626" r:id="rId459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  <w:lang w:val="vi-VN" w:eastAsia="vi-VN"/>
              </w:rPr>
              <w:object w:dxaOrig="1020" w:dyaOrig="420" w14:anchorId="5CEF6E45">
                <v:shape id="_x0000_i3326" type="#_x0000_t75" style="width:50.25pt;height:21.75pt" o:ole="">
                  <v:imagedata r:id="rId4594" o:title=""/>
                </v:shape>
                <o:OLEObject Type="Embed" ProgID="Equation.DSMT4" ShapeID="_x0000_i3326" DrawAspect="Content" ObjectID="_1690174627" r:id="rId459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hai đường cao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  <w:lang w:val="vi-VN" w:eastAsia="vi-VN"/>
              </w:rPr>
              <w:object w:dxaOrig="420" w:dyaOrig="270" w14:anchorId="68662627">
                <v:shape id="_x0000_i3327" type="#_x0000_t75" style="width:21.75pt;height:12.75pt" o:ole="">
                  <v:imagedata r:id="rId4596" o:title=""/>
                </v:shape>
                <o:OLEObject Type="Embed" ProgID="Equation.DSMT4" ShapeID="_x0000_i3327" DrawAspect="Content" ObjectID="_1690174628" r:id="rId459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 w:eastAsia="vi-VN"/>
              </w:rPr>
              <w:object w:dxaOrig="420" w:dyaOrig="300" w14:anchorId="31D2A53F">
                <v:shape id="_x0000_i3328" type="#_x0000_t75" style="width:21.75pt;height:14.25pt" o:ole="">
                  <v:imagedata r:id="rId4598" o:title=""/>
                </v:shape>
                <o:OLEObject Type="Embed" ProgID="Equation.DSMT4" ShapeID="_x0000_i3328" DrawAspect="Content" ObjectID="_1690174629" r:id="rId459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có phương trình lần lượt là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 w:eastAsia="vi-VN"/>
              </w:rPr>
              <w:object w:dxaOrig="1335" w:dyaOrig="330" w14:anchorId="791A3E1F">
                <v:shape id="_x0000_i3329" type="#_x0000_t75" style="width:67.5pt;height:15.75pt" o:ole="">
                  <v:imagedata r:id="rId4600" o:title=""/>
                </v:shape>
                <o:OLEObject Type="Embed" ProgID="Equation.DSMT4" ShapeID="_x0000_i3329" DrawAspect="Content" ObjectID="_1690174630" r:id="rId460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vi-VN" w:eastAsia="vi-VN"/>
              </w:rPr>
              <w:object w:dxaOrig="1440" w:dyaOrig="330" w14:anchorId="7ECE1C1A">
                <v:shape id="_x0000_i3330" type="#_x0000_t75" style="width:1in;height:15.75pt" o:ole="">
                  <v:imagedata r:id="rId4602" o:title=""/>
                </v:shape>
                <o:OLEObject Type="Embed" ProgID="Equation.DSMT4" ShapeID="_x0000_i3330" DrawAspect="Content" ObjectID="_1690174631" r:id="rId460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Viết phương trình đường thẳng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 w:eastAsia="vi-VN"/>
              </w:rPr>
              <w:object w:dxaOrig="420" w:dyaOrig="300" w14:anchorId="44190090">
                <v:shape id="_x0000_i3331" type="#_x0000_t75" style="width:21.75pt;height:14.25pt" o:ole="">
                  <v:imagedata r:id="rId4604" o:title=""/>
                </v:shape>
                <o:OLEObject Type="Embed" ProgID="Equation.DSMT4" ShapeID="_x0000_i3331" DrawAspect="Content" ObjectID="_1690174632" r:id="rId460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tính diện tích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vi-VN" w:eastAsia="vi-VN"/>
              </w:rPr>
              <w:object w:dxaOrig="540" w:dyaOrig="300" w14:anchorId="0E377C8B">
                <v:shape id="_x0000_i3332" type="#_x0000_t75" style="width:27pt;height:14.25pt" o:ole="">
                  <v:imagedata r:id="rId4606" o:title=""/>
                </v:shape>
                <o:OLEObject Type="Embed" ProgID="Equation.DSMT4" ShapeID="_x0000_i3332" DrawAspect="Content" ObjectID="_1690174633" r:id="rId460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4E87808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01B18703">
                <v:shape id="_x0000_i3333" type="#_x0000_t75" style="width:69pt;height:15.75pt" o:ole="">
                  <v:imagedata r:id="rId4608" o:title=""/>
                </v:shape>
                <o:OLEObject Type="Embed" ProgID="Equation.DSMT4" ShapeID="_x0000_i3333" DrawAspect="Content" ObjectID="_1690174634" r:id="rId460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12953F81">
                <v:shape id="_x0000_i3334" type="#_x0000_t75" style="width:36pt;height:31.5pt" o:ole="">
                  <v:imagedata r:id="rId4610" o:title=""/>
                </v:shape>
                <o:OLEObject Type="Embed" ProgID="Equation.DSMT4" ShapeID="_x0000_i3334" DrawAspect="Content" ObjectID="_1690174635" r:id="rId461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02B2014D">
                <v:shape id="_x0000_i3335" type="#_x0000_t75" style="width:69pt;height:15.75pt" o:ole="">
                  <v:imagedata r:id="rId4612" o:title=""/>
                </v:shape>
                <o:OLEObject Type="Embed" ProgID="Equation.DSMT4" ShapeID="_x0000_i3335" DrawAspect="Content" ObjectID="_1690174636" r:id="rId461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01E88B64">
                <v:shape id="_x0000_i3336" type="#_x0000_t75" style="width:36pt;height:31.5pt" o:ole="">
                  <v:imagedata r:id="rId4614" o:title=""/>
                </v:shape>
                <o:OLEObject Type="Embed" ProgID="Equation.DSMT4" ShapeID="_x0000_i3336" DrawAspect="Content" ObjectID="_1690174637" r:id="rId461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3F59A8D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51383972">
                <v:shape id="_x0000_i3337" type="#_x0000_t75" style="width:69pt;height:15.75pt" o:ole="">
                  <v:imagedata r:id="rId4616" o:title=""/>
                </v:shape>
                <o:OLEObject Type="Embed" ProgID="Equation.DSMT4" ShapeID="_x0000_i3337" DrawAspect="Content" ObjectID="_1690174638" r:id="rId461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7500AB24">
                <v:shape id="_x0000_i3338" type="#_x0000_t75" style="width:36pt;height:31.5pt" o:ole="">
                  <v:imagedata r:id="rId4618" o:title=""/>
                </v:shape>
                <o:OLEObject Type="Embed" ProgID="Equation.DSMT4" ShapeID="_x0000_i3338" DrawAspect="Content" ObjectID="_1690174639" r:id="rId461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35B26962">
                <v:shape id="_x0000_i3339" type="#_x0000_t75" style="width:69pt;height:15.75pt" o:ole="">
                  <v:imagedata r:id="rId4620" o:title=""/>
                </v:shape>
                <o:OLEObject Type="Embed" ProgID="Equation.DSMT4" ShapeID="_x0000_i3339" DrawAspect="Content" ObjectID="_1690174640" r:id="rId462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18819E42">
                <v:shape id="_x0000_i3340" type="#_x0000_t75" style="width:36pt;height:31.5pt" o:ole="">
                  <v:imagedata r:id="rId4622" o:title=""/>
                </v:shape>
                <o:OLEObject Type="Embed" ProgID="Equation.DSMT4" ShapeID="_x0000_i3340" DrawAspect="Content" ObjectID="_1690174641" r:id="rId462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DAFE22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F83D10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0FFECE7F" w14:textId="77777777" w:rsidTr="003A1E0D">
        <w:tc>
          <w:tcPr>
            <w:tcW w:w="6906" w:type="dxa"/>
            <w:shd w:val="clear" w:color="auto" w:fill="auto"/>
          </w:tcPr>
          <w:p w14:paraId="6DDEAADC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30: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Trên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463" w:dyaOrig="317" w14:anchorId="3FA112A8">
                <v:shape id="_x0000_i3341" type="#_x0000_t75" style="width:23.25pt;height:15.75pt" o:ole="">
                  <v:imagedata r:id="rId4624" o:title=""/>
                </v:shape>
                <o:OLEObject Type="Embed" ProgID="Equation.DSMT4" ShapeID="_x0000_i3341" DrawAspect="Content" ObjectID="_1690174642" r:id="rId462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hình chữ nhật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720" w:dyaOrig="283" w14:anchorId="21559837">
                <v:shape id="_x0000_i3342" type="#_x0000_t75" style="width:36pt;height:12.75pt" o:ole="">
                  <v:imagedata r:id="rId4626" o:title=""/>
                </v:shape>
                <o:OLEObject Type="Embed" ProgID="Equation.DSMT4" ShapeID="_x0000_i3342" DrawAspect="Content" ObjectID="_1690174643" r:id="rId462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đỉnh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857" w:dyaOrig="317" w14:anchorId="6BBD4002">
                <v:shape id="_x0000_i3343" type="#_x0000_t75" style="width:42pt;height:15.75pt" o:ole="">
                  <v:imagedata r:id="rId4628" o:title=""/>
                </v:shape>
                <o:OLEObject Type="Embed" ProgID="Equation.DSMT4" ShapeID="_x0000_i3343" DrawAspect="Content" ObjectID="_1690174644" r:id="rId462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2"/>
                <w:szCs w:val="22"/>
                <w:lang w:val="nl-NL"/>
              </w:rPr>
              <w:object w:dxaOrig="1817" w:dyaOrig="360" w14:anchorId="564D783F">
                <v:shape id="_x0000_i3344" type="#_x0000_t75" style="width:90.75pt;height:18.75pt" o:ole="">
                  <v:imagedata r:id="rId4630" o:title=""/>
                </v:shape>
                <o:OLEObject Type="Embed" ProgID="Equation.DSMT4" ShapeID="_x0000_i3344" DrawAspect="Content" ObjectID="_1690174645" r:id="rId463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2"/>
                <w:szCs w:val="22"/>
                <w:lang w:val="nl-NL"/>
              </w:rPr>
              <w:object w:dxaOrig="1543" w:dyaOrig="360" w14:anchorId="750AFBE6">
                <v:shape id="_x0000_i3345" type="#_x0000_t75" style="width:76.5pt;height:18.75pt" o:ole="">
                  <v:imagedata r:id="rId4632" o:title=""/>
                </v:shape>
                <o:OLEObject Type="Embed" ProgID="Equation.DSMT4" ShapeID="_x0000_i3345" DrawAspect="Content" ObjectID="_1690174646" r:id="rId463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là hai trong bốn đường thẳng chứa bốn cạnh của hình chữ nhật đó. Diện tích của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  <w:lang w:val="nl-NL"/>
              </w:rPr>
              <w:object w:dxaOrig="720" w:dyaOrig="283" w14:anchorId="416E9FCA">
                <v:shape id="_x0000_i3346" type="#_x0000_t75" style="width:36pt;height:12.75pt" o:ole="">
                  <v:imagedata r:id="rId4634" o:title=""/>
                </v:shape>
                <o:OLEObject Type="Embed" ProgID="Equation.DSMT4" ShapeID="_x0000_i3346" DrawAspect="Content" ObjectID="_1690174647" r:id="rId463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bằng</w:t>
            </w:r>
          </w:p>
          <w:p w14:paraId="124D9902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80" w:dyaOrig="283" w14:anchorId="4BF4DE53">
                <v:shape id="_x0000_i3347" type="#_x0000_t75" style="width:9pt;height:12.75pt" o:ole="">
                  <v:imagedata r:id="rId4636" o:title=""/>
                </v:shape>
                <o:OLEObject Type="Embed" ProgID="Equation.DSMT4" ShapeID="_x0000_i3347" DrawAspect="Content" ObjectID="_1690174648" r:id="rId463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97" w:dyaOrig="283" w14:anchorId="0C01FD1B">
                <v:shape id="_x0000_i3348" type="#_x0000_t75" style="width:9.75pt;height:12.75pt" o:ole="">
                  <v:imagedata r:id="rId4638" o:title=""/>
                </v:shape>
                <o:OLEObject Type="Embed" ProgID="Equation.DSMT4" ShapeID="_x0000_i3348" DrawAspect="Content" ObjectID="_1690174649" r:id="rId463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40" w:dyaOrig="634" w14:anchorId="4357BE50">
                <v:shape id="_x0000_i3349" type="#_x0000_t75" style="width:11.25pt;height:31.5pt" o:ole="">
                  <v:imagedata r:id="rId4640" o:title=""/>
                </v:shape>
                <o:OLEObject Type="Embed" ProgID="Equation.DSMT4" ShapeID="_x0000_i3349" DrawAspect="Content" ObjectID="_1690174650" r:id="rId464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80" w:dyaOrig="283" w14:anchorId="182CE42C">
                <v:shape id="_x0000_i3350" type="#_x0000_t75" style="width:9pt;height:12.75pt" o:ole="">
                  <v:imagedata r:id="rId4642" o:title=""/>
                </v:shape>
                <o:OLEObject Type="Embed" ProgID="Equation.DSMT4" ShapeID="_x0000_i3350" DrawAspect="Content" ObjectID="_1690174651" r:id="rId464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5F3A88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F955C3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AD311F8" w14:textId="77777777" w:rsidTr="003A1E0D">
        <w:tc>
          <w:tcPr>
            <w:tcW w:w="6906" w:type="dxa"/>
            <w:shd w:val="clear" w:color="auto" w:fill="auto"/>
          </w:tcPr>
          <w:p w14:paraId="3D4499EE" w14:textId="77777777" w:rsidR="003A1E0D" w:rsidRPr="00676FB5" w:rsidRDefault="003A1E0D" w:rsidP="00136803">
            <w:pPr>
              <w:keepLines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31: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hình vuông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727" w:dyaOrig="283" w14:anchorId="0D3A2F0C">
                <v:shape id="_x0000_i3351" type="#_x0000_t75" style="width:36pt;height:12.75pt" o:ole="">
                  <v:imagedata r:id="rId4644" o:title=""/>
                </v:shape>
                <o:OLEObject Type="Embed" ProgID="Equation.DSMT4" ShapeID="_x0000_i3351" DrawAspect="Content" ObjectID="_1690174652" r:id="rId464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đỉnh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2" w:dyaOrig="404" w14:anchorId="0C2BA8A5">
                <v:shape id="_x0000_i3352" type="#_x0000_t75" style="width:45pt;height:20.25pt" o:ole="">
                  <v:imagedata r:id="rId4646" o:title=""/>
                </v:shape>
                <o:OLEObject Type="Embed" ProgID="Equation.DSMT4" ShapeID="_x0000_i3352" DrawAspect="Content" ObjectID="_1690174653" r:id="rId46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một đường chéo nằm trên đường thẳng có phương trình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46" w:dyaOrig="323" w14:anchorId="01F167C9">
                <v:shape id="_x0000_i3353" type="#_x0000_t75" style="width:67.5pt;height:15.75pt" o:ole="">
                  <v:imagedata r:id="rId4648" o:title=""/>
                </v:shape>
                <o:OLEObject Type="Embed" ProgID="Equation.DSMT4" ShapeID="_x0000_i3353" DrawAspect="Content" ObjectID="_1690174654" r:id="rId46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 Lập phương trình đường chéo thứ hai của hình vuông.</w:t>
            </w:r>
          </w:p>
          <w:p w14:paraId="0BD2175B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40" w:dyaOrig="323" w14:anchorId="25273315">
                <v:shape id="_x0000_i3354" type="#_x0000_t75" style="width:1in;height:15.75pt" o:ole="">
                  <v:imagedata r:id="rId4650" o:title=""/>
                </v:shape>
                <o:OLEObject Type="Embed" ProgID="Equation.DSMT4" ShapeID="_x0000_i3354" DrawAspect="Content" ObjectID="_1690174655" r:id="rId46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453" w:dyaOrig="323" w14:anchorId="6BDF74C9">
                <v:shape id="_x0000_i3355" type="#_x0000_t75" style="width:73.5pt;height:15.75pt" o:ole="">
                  <v:imagedata r:id="rId4652" o:title=""/>
                </v:shape>
                <o:OLEObject Type="Embed" ProgID="Equation.DSMT4" ShapeID="_x0000_i3355" DrawAspect="Content" ObjectID="_1690174656" r:id="rId46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D6B403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346" w:dyaOrig="323" w14:anchorId="769030C9">
                <v:shape id="_x0000_i3356" type="#_x0000_t75" style="width:67.5pt;height:15.75pt" o:ole="">
                  <v:imagedata r:id="rId4654" o:title=""/>
                </v:shape>
                <o:OLEObject Type="Embed" ProgID="Equation.DSMT4" ShapeID="_x0000_i3356" DrawAspect="Content" ObjectID="_1690174657" r:id="rId4655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023" w:dyaOrig="323" w14:anchorId="14AC9345">
                <v:shape id="_x0000_i3357" type="#_x0000_t75" style="width:50.25pt;height:15.75pt" o:ole="">
                  <v:imagedata r:id="rId4656" o:title=""/>
                </v:shape>
                <o:OLEObject Type="Embed" ProgID="Equation.DSMT4" ShapeID="_x0000_i3357" DrawAspect="Content" ObjectID="_1690174658" r:id="rId46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8C4822C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5C2BCD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</w:tbl>
    <w:p w14:paraId="2F606F68" w14:textId="4713AE42" w:rsidR="003A1E0D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  <w:r>
        <w:rPr>
          <w:rFonts w:ascii="Chu Van An" w:hAnsi="Chu Van An" w:cs="Chu Van An"/>
          <w:bCs/>
          <w:color w:val="8B008B"/>
          <w:sz w:val="24"/>
          <w:szCs w:val="24"/>
        </w:rPr>
        <w:tab/>
      </w:r>
    </w:p>
    <w:p w14:paraId="5910FF21" w14:textId="7C187711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19CBE76" w14:textId="0543954E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CC37C0C" w14:textId="427AA05E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566FEFA" w14:textId="0B50ABF1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0E0FE6A" w14:textId="428CF562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4AE9861" w14:textId="29188AAB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D8C9C43" w14:textId="06537D87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C034696" w14:textId="34B7B838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722FA03" w14:textId="63DE0B5F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86723E3" w14:textId="07D89648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B0A0154" w14:textId="69E1BDB1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43728C3" w14:textId="2323852D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4B8DC00" w14:textId="62DCBEDE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99346CE" w14:textId="321025DA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088EDF1" w14:textId="101D16E9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704B2C0" w14:textId="1A4A3BE1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CE7EF32" w14:textId="58D01D71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3064E71" w14:textId="63FC2F72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CB525EB" w14:textId="2C7C8BBA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10932DD" w14:textId="18F12F64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7B3C067" w14:textId="45E92EA5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DAF5A44" w14:textId="6B26B2E0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6A922DA" w14:textId="61AAD930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25AF807" w14:textId="26EA0C78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BED2F08" w14:textId="55324522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201D8BD" w14:textId="77777777" w:rsidR="00AF665B" w:rsidRPr="00E67A79" w:rsidRDefault="00AF665B" w:rsidP="00AF665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5B5DA3A" wp14:editId="0C81D916">
                <wp:extent cx="6552402" cy="976807"/>
                <wp:effectExtent l="19050" t="0" r="39370" b="0"/>
                <wp:docPr id="2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2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37" name="Group 37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1785070336" name="Group 178507033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1785070337" name="Group 178507033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1785070338" name="Parallelogram 178507033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85070342" name="Parallelogram 1785070342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85070345" name="Parallelogram 1785070345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85070347" name="Parallelogram 1785070347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785070348" name="Oval 1785070348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49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210C0100" w14:textId="77777777" w:rsidR="00AF665B" w:rsidRDefault="00AF665B" w:rsidP="00AF665B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bookmarkStart w:id="286" w:name="_Hlk75903222"/>
                                <w:bookmarkEnd w:id="286"/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785070350" name="TextBox 87"/>
                          <wps:cNvSpPr txBox="1"/>
                          <wps:spPr>
                            <a:xfrm>
                              <a:off x="513886" y="625723"/>
                              <a:ext cx="1351998" cy="556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B16767" w14:textId="77777777" w:rsidR="00AF665B" w:rsidRPr="00631138" w:rsidRDefault="00AF665B" w:rsidP="00AF665B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3113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785070351" name="Group 1785070351"/>
                        <wpg:cNvGrpSpPr/>
                        <wpg:grpSpPr>
                          <a:xfrm>
                            <a:off x="1671807" y="349900"/>
                            <a:ext cx="5054656" cy="685269"/>
                            <a:chOff x="1671807" y="349901"/>
                            <a:chExt cx="5237659" cy="686268"/>
                          </a:xfrm>
                        </wpg:grpSpPr>
                        <wpg:grpSp>
                          <wpg:cNvPr id="1785070352" name="Group 1785070352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1785070353" name="Group 1785070353"/>
                            <wpg:cNvGrpSpPr/>
                            <wpg:grpSpPr>
                              <a:xfrm>
                                <a:off x="1775690" y="428183"/>
                                <a:ext cx="5133776" cy="552814"/>
                                <a:chOff x="1775690" y="428183"/>
                                <a:chExt cx="5133776" cy="552814"/>
                              </a:xfrm>
                            </wpg:grpSpPr>
                            <wpg:grpSp>
                              <wpg:cNvPr id="1785070354" name="Group 1785070354"/>
                              <wpg:cNvGrpSpPr/>
                              <wpg:grpSpPr>
                                <a:xfrm>
                                  <a:off x="1883704" y="428183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1785070355" name="Rectangle: Single Corner Snipped 1785070355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1785070356" name="Group 1785070356"/>
                                <wpg:cNvGrpSpPr/>
                                <wpg:grpSpPr>
                                  <a:xfrm>
                                    <a:off x="2905011" y="465461"/>
                                    <a:ext cx="3889879" cy="485775"/>
                                    <a:chOff x="2905011" y="465461"/>
                                    <a:chExt cx="3889879" cy="485775"/>
                                  </a:xfrm>
                                </wpg:grpSpPr>
                                <wpg:grpSp>
                                  <wpg:cNvPr id="1785070357" name="Group 1785070357"/>
                                  <wpg:cNvGrpSpPr/>
                                  <wpg:grpSpPr>
                                    <a:xfrm>
                                      <a:off x="2923087" y="469262"/>
                                      <a:ext cx="3871803" cy="471728"/>
                                      <a:chOff x="2923087" y="469262"/>
                                      <a:chExt cx="3871803" cy="471728"/>
                                    </a:xfrm>
                                  </wpg:grpSpPr>
                                  <wps:wsp>
                                    <wps:cNvPr id="1785070358" name="Arrow: Chevron 1785070358"/>
                                    <wps:cNvSpPr/>
                                    <wps:spPr>
                                      <a:xfrm>
                                        <a:off x="3041718" y="469262"/>
                                        <a:ext cx="3753172" cy="471728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205C220A" w14:textId="77777777" w:rsidR="00AF665B" w:rsidRPr="004F3836" w:rsidRDefault="00AF665B" w:rsidP="00AF665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 w:rsidRPr="00CB5C0F">
                                            <w:rPr>
                                              <w:rFonts w:ascii="CMU Sans Serif Demi Condensed" w:eastAsia="Calibri" w:hAnsi="CMU Sans Serif Demi Condensed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PHƯƠNG TRÌNH ĐƯỜNG TRÒN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785070359" name="Freeform: Shape 1785070359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1785070360" name="Flowchart: Terminator 1785070360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1785070361" name="Flowchart: Direct Access Storage 1785070361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785070362" name="Flowchart: Delay 1785070362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63" name="Oval 1785070363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85070364" name="TextBox 42"/>
                          <wps:cNvSpPr txBox="1"/>
                          <wps:spPr>
                            <a:xfrm>
                              <a:off x="1957366" y="490822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AD10814" w14:textId="77777777" w:rsidR="00AF665B" w:rsidRDefault="00AF665B" w:rsidP="00AF665B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5B5DA3A" id="_x0000_s128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">
                <v:group id="Group 37" o:spid="_x0000_s128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group id="Group 1785070336" o:spid="_x0000_s128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">
                    <v:group id="Group 1785070337" o:spid="_x0000_s128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">
                      <v:shape id="Parallelogram 1785070338" o:spid="_x0000_s129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1785070342" o:spid="_x0000_s129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1785070345" o:spid="_x0000_s129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1785070347" o:spid="_x0000_s129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1785070348" o:spid="_x0000_s129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29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" filled="f" stroked="f">
                    <v:shadow on="t" color="black" opacity="20971f" offset="0,2.2pt"/>
                    <v:textbox>
                      <w:txbxContent>
                        <w:p w14:paraId="210C0100" w14:textId="77777777" w:rsidR="00AF665B" w:rsidRDefault="00AF665B" w:rsidP="00AF665B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bookmarkStart w:id="287" w:name="_Hlk75903222"/>
                          <w:bookmarkEnd w:id="287"/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296" type="#_x0000_t202" style="position:absolute;left:5138;top:6257;width:13520;height:5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" filled="f" stroked="f">
                    <v:textbox>
                      <w:txbxContent>
                        <w:p w14:paraId="5FB16767" w14:textId="77777777" w:rsidR="00AF665B" w:rsidRPr="00631138" w:rsidRDefault="00AF665B" w:rsidP="00AF665B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3113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3</w:t>
                          </w:r>
                        </w:p>
                      </w:txbxContent>
                    </v:textbox>
                  </v:shape>
                </v:group>
                <v:group id="Group 1785070351" o:spid="_x0000_s1297" style="position:absolute;left:16718;top:3499;width:50546;height:6852" coordorigin="16718,3499" coordsize="52376,6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">
                  <v:group id="Group 1785070352" o:spid="_x0000_s129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">
                    <v:group id="Group 1785070353" o:spid="_x0000_s129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">
                      <v:group id="Group 1785070354" o:spid="_x0000_s130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">
                        <v:shape id="Rectangle: Single Corner Snipped 1785070355" o:spid="_x0000_s130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1785070356" o:spid="_x0000_s1302" style="position:absolute;left:29050;top:4654;width:38898;height:4858" coordorigin="29050,4654" coordsize="388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">
                          <v:group id="Group 1785070357" o:spid="_x0000_s1303" style="position:absolute;left:29230;top:4692;width:38718;height:4717" coordorigin="29230,4692" coordsize="38718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">
                            <v:shape id="Arrow: Chevron 1785070358" o:spid="_x0000_s1304" type="#_x0000_t55" style="position:absolute;left:30417;top:4692;width:37531;height:4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" adj="2124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205C220A" w14:textId="77777777" w:rsidR="00AF665B" w:rsidRPr="004F3836" w:rsidRDefault="00AF665B" w:rsidP="00AF665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CB5C0F">
                                      <w:rPr>
                                        <w:rFonts w:ascii="CMU Sans Serif Demi Condensed" w:eastAsia="Calibri" w:hAnsi="CMU Sans Serif Demi Condensed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PHƯƠNG TRÌNH ĐƯỜNG TRÒN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1785070359" o:spid="_x0000_s130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1785070360" o:spid="_x0000_s130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1785070361" o:spid="_x0000_s130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1785070362" o:spid="_x0000_s130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1785070363" o:spid="_x0000_s130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310" type="#_x0000_t202" style="position:absolute;left:19573;top:490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" filled="f" stroked="f">
                    <v:shadow on="t" color="black" opacity="20971f" offset="0,2.2pt"/>
                    <v:textbox>
                      <w:txbxContent>
                        <w:p w14:paraId="5AD10814" w14:textId="77777777" w:rsidR="00AF665B" w:rsidRDefault="00AF665B" w:rsidP="00AF665B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BE4B308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C71D7B0" wp14:editId="666C6BB4">
                <wp:extent cx="3505200" cy="504563"/>
                <wp:effectExtent l="0" t="0" r="38100" b="48260"/>
                <wp:docPr id="178507036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1785070366" name="Group 1785070366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1785070367" name="Group 1785070367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1785070368" name="Group 1785070368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1785070369" name="Rectangle: Single Corner Snipped 1785070369"/>
                              <wps:cNvSpPr/>
                              <wps:spPr>
                                <a:xfrm>
                                  <a:off x="0" y="21408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85070370" name="Group 1785070370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1785070371" name="Group 1785070371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1785070372" name="Arrow: Chevron 1785070372"/>
                                  <wps:cNvSpPr/>
                                  <wps:spPr>
                                    <a:xfrm>
                                      <a:off x="1163324" y="123401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3FBAFE0" w14:textId="77777777" w:rsidR="00AF665B" w:rsidRPr="00531501" w:rsidRDefault="00AF665B" w:rsidP="00AF665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85070373" name="Group 1785070373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1785070374" name="Freeform: Shape 1785070374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785070375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1ABC9C1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85070376" name="Group 1785070376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785070377" name="Freeform: Shape 1785070377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785070378" name="Flowchart: Terminator 1785070378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785070379" name="Flowchart: Direct Access Storage 1785070379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80" name="Flowchart: Preparation 1785070380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785070381" name="Group 1785070381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785070382" name="Freeform: Shape 1785070382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785070383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7CFD55" w14:textId="77777777" w:rsidR="00AF665B" w:rsidRDefault="00AF665B" w:rsidP="00AF665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C71D7B0" id="_x0000_s131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">
                <v:group id="Group 1785070366" o:spid="_x0000_s131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">
                  <v:group id="Group 1785070367" o:spid="_x0000_s131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">
                    <v:group id="Group 1785070368" o:spid="_x0000_s131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">
                      <v:shape id="Rectangle: Single Corner Snipped 1785070369" o:spid="_x0000_s131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1785070370" o:spid="_x0000_s131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">
                        <v:group id="Group 1785070371" o:spid="_x0000_s131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">
                          <v:shape id="Arrow: Chevron 1785070372" o:spid="_x0000_s1318" type="#_x0000_t55" style="position:absolute;left:11633;top:1234;width:22275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3FBAFE0" w14:textId="77777777" w:rsidR="00AF665B" w:rsidRPr="00531501" w:rsidRDefault="00AF665B" w:rsidP="00AF665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785070373" o:spid="_x0000_s131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">
                            <v:shape id="Freeform: Shape 1785070374" o:spid="_x0000_s132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2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" filled="f" stroked="f">
                              <v:textbox style="mso-fit-shape-to-text:t">
                                <w:txbxContent>
                                  <w:p w14:paraId="41ABC9C1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85070376" o:spid="_x0000_s132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">
                          <v:shape id="Freeform: Shape 1785070377" o:spid="_x0000_s132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785070378" o:spid="_x0000_s132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785070379" o:spid="_x0000_s132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1785070380" o:spid="_x0000_s132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785070381" o:spid="_x0000_s132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">
                  <v:shape id="Freeform: Shape 1785070382" o:spid="_x0000_s132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2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" filled="f" stroked="f">
                    <v:textbox>
                      <w:txbxContent>
                        <w:p w14:paraId="077CFD55" w14:textId="77777777" w:rsidR="00AF665B" w:rsidRDefault="00AF665B" w:rsidP="00AF665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FB53B16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6CC077" wp14:editId="2F207A89">
                <wp:extent cx="6615197" cy="3448051"/>
                <wp:effectExtent l="0" t="0" r="14605" b="19050"/>
                <wp:docPr id="178507038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448051"/>
                          <a:chOff x="-12333" y="-4628"/>
                          <a:chExt cx="6513454" cy="1701604"/>
                        </a:xfrm>
                        <a:noFill/>
                      </wpg:grpSpPr>
                      <wps:wsp>
                        <wps:cNvPr id="1785070385" name="Rectangle: Diagonal Corners Rounded 1785070385"/>
                        <wps:cNvSpPr/>
                        <wps:spPr>
                          <a:xfrm>
                            <a:off x="-9" y="-37"/>
                            <a:ext cx="6501130" cy="169701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801C6A7" w14:textId="77777777" w:rsidR="00AF665B" w:rsidRPr="00864063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72EB230" w14:textId="77777777" w:rsidR="00AF665B" w:rsidRPr="00864063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57693C8" w14:textId="77777777" w:rsidR="00AF665B" w:rsidRPr="00864063" w:rsidRDefault="00AF665B" w:rsidP="00AF665B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Phương trình đường tròn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</w:t>
                              </w:r>
                            </w:p>
                            <w:p w14:paraId="61105046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Cho đường tròn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25F7BD51">
                                  <v:shape id="_x0000_i4813" type="#_x0000_t75" style="width:21pt;height:16.5pt" o:ole="">
                                    <v:imagedata r:id="rId4658" o:title=""/>
                                  </v:shape>
                                  <o:OLEObject Type="Embed" ProgID="Equation.DSMT4" ShapeID="_x0000_i4813" DrawAspect="Content" ObjectID="_1690177010" r:id="rId465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có tâm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639" w:dyaOrig="320" w14:anchorId="2C2699D4">
                                  <v:shape id="_x0000_i4814" type="#_x0000_t75" style="width:32.25pt;height:16.5pt" o:ole="">
                                    <v:imagedata r:id="rId4660" o:title=""/>
                                  </v:shape>
                                  <o:OLEObject Type="Embed" ProgID="Equation.DSMT4" ShapeID="_x0000_i4814" DrawAspect="Content" ObjectID="_1690177011" r:id="rId466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và bán kính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279" w14:anchorId="5FE825D7">
                                  <v:shape id="_x0000_i4815" type="#_x0000_t75" style="width:13.5pt;height:13.5pt" o:ole="">
                                    <v:imagedata r:id="rId4662" o:title=""/>
                                  </v:shape>
                                  <o:OLEObject Type="Embed" ProgID="Equation.DSMT4" ShapeID="_x0000_i4815" DrawAspect="Content" ObjectID="_1690177012" r:id="rId466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Điểm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620" w:dyaOrig="320" w14:anchorId="6800A26A">
                                  <v:shape id="_x0000_i4816" type="#_x0000_t75" style="width:131.25pt;height:16.5pt" o:ole="">
                                    <v:imagedata r:id="rId4664" o:title=""/>
                                  </v:shape>
                                  <o:OLEObject Type="Embed" ProgID="Equation.DSMT4" ShapeID="_x0000_i4816" DrawAspect="Content" ObjectID="_1690177013" r:id="rId4665"/>
                                </w:object>
                              </w:r>
                            </w:p>
                            <w:p w14:paraId="49E46791" w14:textId="77777777" w:rsidR="00AF665B" w:rsidRPr="00864063" w:rsidRDefault="00AF665B" w:rsidP="00AF665B">
                              <w:pPr>
                                <w:pStyle w:val="ListParagraph"/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5780" w:dyaOrig="499" w14:anchorId="7B639944">
                                  <v:shape id="_x0000_i4817" type="#_x0000_t75" style="width:288.75pt;height:24.75pt" o:ole="">
                                    <v:imagedata r:id="rId4666" o:title=""/>
                                  </v:shape>
                                  <o:OLEObject Type="Embed" ProgID="Equation.DSMT4" ShapeID="_x0000_i4817" DrawAspect="Content" ObjectID="_1690177014" r:id="rId4667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object w:dxaOrig="320" w:dyaOrig="320" w14:anchorId="36FBC0F6">
                                  <v:shape id="_x0000_i4818" type="#_x0000_t75" style="width:16.5pt;height:16.5pt" o:ole="">
                                    <v:imagedata r:id="rId4668" o:title=""/>
                                  </v:shape>
                                  <o:OLEObject Type="Embed" ProgID="Equation.DSMT4" ShapeID="_x0000_i4818" DrawAspect="Content" ObjectID="_1690177015" r:id="rId466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60" w:dyaOrig="320" w14:anchorId="73266F90">
                                  <v:shape id="_x0000_i4819" type="#_x0000_t75" style="width:24pt;height:16.5pt" o:ole="">
                                    <v:imagedata r:id="rId4670" o:title=""/>
                                  </v:shape>
                                  <o:OLEObject Type="Embed" ProgID="Equation.DSMT4" ShapeID="_x0000_i4819" DrawAspect="Content" ObjectID="_1690177016" r:id="rId4671"/>
                                </w:object>
                              </w:r>
                            </w:p>
                            <w:p w14:paraId="5A661338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 w:right="-117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Từ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760" w:dyaOrig="480" w14:anchorId="2492CB1E">
                                  <v:shape id="_x0000_i4820" type="#_x0000_t75" style="width:425.25pt;height:24pt" o:ole="">
                                    <v:imagedata r:id="rId4672" o:title=""/>
                                  </v:shape>
                                  <o:OLEObject Type="Embed" ProgID="Equation.DSMT4" ShapeID="_x0000_i4820" DrawAspect="Content" ObjectID="_1690177017" r:id="rId4673"/>
                                </w:object>
                              </w:r>
                            </w:p>
                            <w:p w14:paraId="18FC3A9D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Đặt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8"/>
                                </w:rPr>
                                <w:object w:dxaOrig="6440" w:dyaOrig="420" w14:anchorId="2E8715A4">
                                  <v:shape id="_x0000_i4821" type="#_x0000_t75" style="width:321pt;height:21pt" o:ole="">
                                    <v:imagedata r:id="rId4674" o:title=""/>
                                  </v:shape>
                                  <o:OLEObject Type="Embed" ProgID="Equation.DSMT4" ShapeID="_x0000_i4821" DrawAspect="Content" ObjectID="_1690177018" r:id="rId4675"/>
                                </w:object>
                              </w:r>
                            </w:p>
                            <w:p w14:paraId="1F6168C3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Khi đó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0F5602F5">
                                  <v:shape id="_x0000_i4822" type="#_x0000_t75" style="width:21pt;height:16.5pt" o:ole="">
                                    <v:imagedata r:id="rId4676" o:title=""/>
                                  </v:shape>
                                  <o:OLEObject Type="Embed" ProgID="Equation.DSMT4" ShapeID="_x0000_i4822" DrawAspect="Content" ObjectID="_1690177019" r:id="rId4677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trở thành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05" w:dyaOrig="375" w14:anchorId="71BC2454">
                                  <v:shape id="_x0000_i4823" type="#_x0000_t75" style="width:170.25pt;height:18.75pt" o:ole="">
                                    <v:imagedata r:id="rId4678" o:title=""/>
                                  </v:shape>
                                  <o:OLEObject Type="Embed" ProgID="Equation.DSMT4" ShapeID="_x0000_i4823" DrawAspect="Content" ObjectID="_1690177020" r:id="rId467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59CA949D">
                                  <v:shape id="_x0000_i4824" type="#_x0000_t75" style="width:21pt;height:16.5pt" o:ole="">
                                    <v:imagedata r:id="rId4680" o:title=""/>
                                  </v:shape>
                                  <o:OLEObject Type="Embed" ProgID="Equation.DSMT4" ShapeID="_x0000_i4824" DrawAspect="Content" ObjectID="_1690177021" r:id="rId468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dạng 2</w:t>
                              </w:r>
                            </w:p>
                            <w:p w14:paraId="76FCBE81" w14:textId="77777777" w:rsidR="00AF665B" w:rsidRPr="00864063" w:rsidRDefault="00AF665B" w:rsidP="00AF665B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Tóm lại: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Để viết  được phương trình đường tròn, ta cần tìm tâm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195" w:dyaOrig="270" w14:anchorId="4BB42CAB">
                                  <v:shape id="_x0000_i4825" type="#_x0000_t75" style="width:9.75pt;height:13.5pt" o:ole="">
                                    <v:imagedata r:id="rId4682" o:title=""/>
                                  </v:shape>
                                  <o:OLEObject Type="Embed" ProgID="Equation.DSMT4" ShapeID="_x0000_i4825" DrawAspect="Content" ObjectID="_1690177022" r:id="rId468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 và bán kính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70" w:dyaOrig="270" w14:anchorId="5A226998">
                                  <v:shape id="_x0000_i4826" type="#_x0000_t75" style="width:13.5pt;height:13.5pt" o:ole="">
                                    <v:imagedata r:id="rId4684" o:title=""/>
                                  </v:shape>
                                  <o:OLEObject Type="Embed" ProgID="Equation.DSMT4" ShapeID="_x0000_i4826" DrawAspect="Content" ObjectID="_1690177023" r:id="rId4685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703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513"/>
                                <w:gridCol w:w="3190"/>
                              </w:tblGrid>
                              <w:tr w:rsidR="00AF665B" w:rsidRPr="00864063" w14:paraId="2AF05A68" w14:textId="77777777" w:rsidTr="00D85D64">
                                <w:trPr>
                                  <w:trHeight w:val="2293"/>
                                </w:trPr>
                                <w:tc>
                                  <w:tcPr>
                                    <w:tcW w:w="7513" w:type="dxa"/>
                                  </w:tcPr>
                                  <w:p w14:paraId="59254782" w14:textId="77777777" w:rsidR="00AF665B" w:rsidRPr="00864063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36"/>
                                        <w:szCs w:val="22"/>
                                      </w:rPr>
                                      <w:object w:dxaOrig="5865" w:dyaOrig="840" w14:anchorId="7539E560">
                                        <v:shape id="_x0000_i4827" type="#_x0000_t75" style="width:293.25pt;height:42pt" o:ole="">
                                          <v:imagedata r:id="rId4686" o:title=""/>
                                        </v:shape>
                                        <o:OLEObject Type="Embed" ProgID="Equation.DSMT4" ShapeID="_x0000_i4827" DrawAspect="Content" ObjectID="_1690177024" r:id="rId4687"/>
                                      </w:objec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(1)</w:t>
                                    </w:r>
                                  </w:p>
                                  <w:p w14:paraId="06352EC1" w14:textId="77777777" w:rsidR="00AF665B" w:rsidRPr="00864063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3390" w:dyaOrig="375" w14:anchorId="49218910">
                                        <v:shape id="_x0000_i4828" type="#_x0000_t75" style="width:169.5pt;height:18.75pt" o:ole="">
                                          <v:imagedata r:id="rId4688" o:title=""/>
                                        </v:shape>
                                        <o:OLEObject Type="Embed" ProgID="Equation.DSMT4" ShapeID="_x0000_i4828" DrawAspect="Content" ObjectID="_1690177025" r:id="rId4689"/>
                                      </w:objec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(2) với </w:t>
                                    </w:r>
                                  </w:p>
                                  <w:p w14:paraId="414F6480" w14:textId="77777777" w:rsidR="00AF665B" w:rsidRPr="00864063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Với điều kiện: </w:t>
                                    </w:r>
                                    <w:r w:rsidRPr="00864063">
                                      <w:rPr>
                                        <w:position w:val="-8"/>
                                        <w:szCs w:val="22"/>
                                      </w:rPr>
                                      <w:object w:dxaOrig="2325" w:dyaOrig="420" w14:anchorId="269407F3">
                                        <v:shape id="_x0000_i4829" type="#_x0000_t75" style="width:116.25pt;height:21pt" o:ole="">
                                          <v:imagedata r:id="rId4690" o:title=""/>
                                        </v:shape>
                                        <o:OLEObject Type="Embed" ProgID="Equation.DSMT4" ShapeID="_x0000_i4829" DrawAspect="Content" ObjectID="_1690177026" r:id="rId4691"/>
                                      </w:object>
                                    </w:r>
                                  </w:p>
                                  <w:p w14:paraId="1DCF59CB" w14:textId="77777777" w:rsidR="00AF665B" w:rsidRPr="00864063" w:rsidRDefault="00AF665B" w:rsidP="00090A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36B48BAD" w14:textId="77777777" w:rsidR="00AF665B" w:rsidRPr="00864063" w:rsidRDefault="00AF665B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475F37E6" w14:textId="77777777" w:rsidR="00AF665B" w:rsidRPr="00864063" w:rsidRDefault="00AF665B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FFC41B2" wp14:editId="1B71295A">
                                          <wp:extent cx="975846" cy="889278"/>
                                          <wp:effectExtent l="0" t="0" r="0" b="6350"/>
                                          <wp:docPr id="8" name="Picture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69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81578" cy="89450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1C9182D" w14:textId="77777777" w:rsidR="00AF665B" w:rsidRPr="00864063" w:rsidRDefault="00AF665B" w:rsidP="00AF665B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7AB172BA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377E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DCA23B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4899E3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445509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E7EFD41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C68F4A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73DA34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86F24E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0A6604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F86C7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65CFDF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785070386" name="Group 1785070386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1785070387" name="Rectangle: Folded Corner 1785070387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78507038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F4C1372" w14:textId="77777777" w:rsidR="00AF665B" w:rsidRDefault="00AF665B" w:rsidP="00AF66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6CC077" id="_x0000_s1330" style="width:520.9pt;height:271.5pt;mso-position-horizontal-relative:char;mso-position-vertical-relative:line" coordorigin="-123,-46" coordsize="65134,17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">
                <v:shape id="Rectangle: Diagonal Corners Rounded 1785070385" o:spid="_x0000_s1331" style="position:absolute;width:65011;height:16969;visibility:visible;mso-wrap-style:square;v-text-anchor:middle" coordsize="6501130,16970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" adj="-11796480,,5400" path="m16071,l6456193,v24818,,44937,20119,44937,44937l6501130,1680942v,8876,-7195,16071,-16071,16071l44937,1697013c20119,1697013,,1676894,,1652076l,16071c,7195,7195,,16071,xe" filled="f" strokecolor="#2f528f">
                  <v:stroke joinstyle="miter"/>
                  <v:formulas/>
                  <v:path arrowok="t" o:connecttype="custom" o:connectlocs="16071,0;6456193,0;6501130,44937;6501130,1680942;6485059,1697013;44937,1697013;0,1652076;0,16071;16071,0" o:connectangles="0,0,0,0,0,0,0,0,0" textboxrect="0,0,6501130,1697013"/>
                  <v:textbox>
                    <w:txbxContent>
                      <w:p w14:paraId="1801C6A7" w14:textId="77777777" w:rsidR="00AF665B" w:rsidRPr="00864063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172EB230" w14:textId="77777777" w:rsidR="00AF665B" w:rsidRPr="00864063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757693C8" w14:textId="77777777" w:rsidR="00AF665B" w:rsidRPr="00864063" w:rsidRDefault="00AF665B" w:rsidP="00AF665B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Phương trình đường tròn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</w:t>
                        </w:r>
                      </w:p>
                      <w:p w14:paraId="61105046" w14:textId="77777777" w:rsidR="00AF665B" w:rsidRPr="00864063" w:rsidRDefault="00AF665B" w:rsidP="00D83BB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Cho đường tròn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25F7BD51">
                            <v:shape id="_x0000_i4813" type="#_x0000_t75" style="width:21pt;height:16.5pt" o:ole="">
                              <v:imagedata r:id="rId4658" o:title=""/>
                            </v:shape>
                            <o:OLEObject Type="Embed" ProgID="Equation.DSMT4" ShapeID="_x0000_i4813" DrawAspect="Content" ObjectID="_1690177010" r:id="rId4693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có tâm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639" w:dyaOrig="320" w14:anchorId="2C2699D4">
                            <v:shape id="_x0000_i4814" type="#_x0000_t75" style="width:32.25pt;height:16.5pt" o:ole="">
                              <v:imagedata r:id="rId4660" o:title=""/>
                            </v:shape>
                            <o:OLEObject Type="Embed" ProgID="Equation.DSMT4" ShapeID="_x0000_i4814" DrawAspect="Content" ObjectID="_1690177011" r:id="rId4694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và bán kính </w:t>
                        </w:r>
                        <w:r w:rsidRPr="00864063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279" w14:anchorId="5FE825D7">
                            <v:shape id="_x0000_i4815" type="#_x0000_t75" style="width:13.5pt;height:13.5pt" o:ole="">
                              <v:imagedata r:id="rId4662" o:title=""/>
                            </v:shape>
                            <o:OLEObject Type="Embed" ProgID="Equation.DSMT4" ShapeID="_x0000_i4815" DrawAspect="Content" ObjectID="_1690177012" r:id="rId469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Điểm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2620" w:dyaOrig="320" w14:anchorId="6800A26A">
                            <v:shape id="_x0000_i4816" type="#_x0000_t75" style="width:131.25pt;height:16.5pt" o:ole="">
                              <v:imagedata r:id="rId4664" o:title=""/>
                            </v:shape>
                            <o:OLEObject Type="Embed" ProgID="Equation.DSMT4" ShapeID="_x0000_i4816" DrawAspect="Content" ObjectID="_1690177013" r:id="rId4696"/>
                          </w:object>
                        </w:r>
                      </w:p>
                      <w:p w14:paraId="49E46791" w14:textId="77777777" w:rsidR="00AF665B" w:rsidRPr="00864063" w:rsidRDefault="00AF665B" w:rsidP="00AF665B">
                        <w:pPr>
                          <w:pStyle w:val="ListParagraph"/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  <w:position w:val="-16"/>
                          </w:rPr>
                          <w:object w:dxaOrig="5780" w:dyaOrig="499" w14:anchorId="7B639944">
                            <v:shape id="_x0000_i4817" type="#_x0000_t75" style="width:288.75pt;height:24.75pt" o:ole="">
                              <v:imagedata r:id="rId4666" o:title=""/>
                            </v:shape>
                            <o:OLEObject Type="Embed" ProgID="Equation.DSMT4" ShapeID="_x0000_i4817" DrawAspect="Content" ObjectID="_1690177014" r:id="rId4697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object w:dxaOrig="320" w:dyaOrig="320" w14:anchorId="36FBC0F6">
                            <v:shape id="_x0000_i4818" type="#_x0000_t75" style="width:16.5pt;height:16.5pt" o:ole="">
                              <v:imagedata r:id="rId4668" o:title=""/>
                            </v:shape>
                            <o:OLEObject Type="Embed" ProgID="Equation.DSMT4" ShapeID="_x0000_i4818" DrawAspect="Content" ObjectID="_1690177015" r:id="rId4698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60" w:dyaOrig="320" w14:anchorId="73266F90">
                            <v:shape id="_x0000_i4819" type="#_x0000_t75" style="width:24pt;height:16.5pt" o:ole="">
                              <v:imagedata r:id="rId4670" o:title=""/>
                            </v:shape>
                            <o:OLEObject Type="Embed" ProgID="Equation.DSMT4" ShapeID="_x0000_i4819" DrawAspect="Content" ObjectID="_1690177016" r:id="rId4699"/>
                          </w:object>
                        </w:r>
                      </w:p>
                      <w:p w14:paraId="5A661338" w14:textId="77777777" w:rsidR="00AF665B" w:rsidRPr="00864063" w:rsidRDefault="00AF665B" w:rsidP="00D83BB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 w:right="-117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Từ </w:t>
                        </w:r>
                        <w:r w:rsidRPr="00864063">
                          <w:rPr>
                            <w:rFonts w:ascii="Chu Van An" w:hAnsi="Chu Van An" w:cs="Chu Van An"/>
                            <w:position w:val="-14"/>
                          </w:rPr>
                          <w:object w:dxaOrig="8760" w:dyaOrig="480" w14:anchorId="2492CB1E">
                            <v:shape id="_x0000_i4820" type="#_x0000_t75" style="width:425.25pt;height:24pt" o:ole="">
                              <v:imagedata r:id="rId4672" o:title=""/>
                            </v:shape>
                            <o:OLEObject Type="Embed" ProgID="Equation.DSMT4" ShapeID="_x0000_i4820" DrawAspect="Content" ObjectID="_1690177017" r:id="rId4700"/>
                          </w:object>
                        </w:r>
                      </w:p>
                      <w:p w14:paraId="18FC3A9D" w14:textId="77777777" w:rsidR="00AF665B" w:rsidRPr="00864063" w:rsidRDefault="00AF665B" w:rsidP="00D83BB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Đặt </w:t>
                        </w:r>
                        <w:r w:rsidRPr="00864063">
                          <w:rPr>
                            <w:rFonts w:ascii="Chu Van An" w:hAnsi="Chu Van An" w:cs="Chu Van An"/>
                            <w:position w:val="-8"/>
                          </w:rPr>
                          <w:object w:dxaOrig="6440" w:dyaOrig="420" w14:anchorId="2E8715A4">
                            <v:shape id="_x0000_i4821" type="#_x0000_t75" style="width:321pt;height:21pt" o:ole="">
                              <v:imagedata r:id="rId4674" o:title=""/>
                            </v:shape>
                            <o:OLEObject Type="Embed" ProgID="Equation.DSMT4" ShapeID="_x0000_i4821" DrawAspect="Content" ObjectID="_1690177018" r:id="rId4701"/>
                          </w:object>
                        </w:r>
                      </w:p>
                      <w:p w14:paraId="1F6168C3" w14:textId="77777777" w:rsidR="00AF665B" w:rsidRPr="00864063" w:rsidRDefault="00AF665B" w:rsidP="00D83BB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Khi đó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0F5602F5">
                            <v:shape id="_x0000_i4822" type="#_x0000_t75" style="width:21pt;height:16.5pt" o:ole="">
                              <v:imagedata r:id="rId4676" o:title=""/>
                            </v:shape>
                            <o:OLEObject Type="Embed" ProgID="Equation.DSMT4" ShapeID="_x0000_i4822" DrawAspect="Content" ObjectID="_1690177019" r:id="rId4702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trở thành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3405" w:dyaOrig="375" w14:anchorId="71BC2454">
                            <v:shape id="_x0000_i4823" type="#_x0000_t75" style="width:170.25pt;height:18.75pt" o:ole="">
                              <v:imagedata r:id="rId4678" o:title=""/>
                            </v:shape>
                            <o:OLEObject Type="Embed" ProgID="Equation.DSMT4" ShapeID="_x0000_i4823" DrawAspect="Content" ObjectID="_1690177020" r:id="rId4703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59CA949D">
                            <v:shape id="_x0000_i4824" type="#_x0000_t75" style="width:21pt;height:16.5pt" o:ole="">
                              <v:imagedata r:id="rId4680" o:title=""/>
                            </v:shape>
                            <o:OLEObject Type="Embed" ProgID="Equation.DSMT4" ShapeID="_x0000_i4824" DrawAspect="Content" ObjectID="_1690177021" r:id="rId4704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dạng 2</w:t>
                        </w:r>
                      </w:p>
                      <w:p w14:paraId="76FCBE81" w14:textId="77777777" w:rsidR="00AF665B" w:rsidRPr="00864063" w:rsidRDefault="00AF665B" w:rsidP="00AF665B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Tóm lại:</w:t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 </w:t>
                        </w:r>
                        <w:r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Để viết  được phương trình đường tròn, ta cần tìm tâm </w:t>
                        </w:r>
                        <w:r w:rsidRPr="00864063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195" w:dyaOrig="270" w14:anchorId="4BB42CAB">
                            <v:shape id="_x0000_i4825" type="#_x0000_t75" style="width:9.75pt;height:13.5pt" o:ole="">
                              <v:imagedata r:id="rId4682" o:title=""/>
                            </v:shape>
                            <o:OLEObject Type="Embed" ProgID="Equation.DSMT4" ShapeID="_x0000_i4825" DrawAspect="Content" ObjectID="_1690177022" r:id="rId470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 và bán kính </w:t>
                        </w:r>
                        <w:r w:rsidRPr="00864063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70" w:dyaOrig="270" w14:anchorId="5A226998">
                            <v:shape id="_x0000_i4826" type="#_x0000_t75" style="width:13.5pt;height:13.5pt" o:ole="">
                              <v:imagedata r:id="rId4684" o:title=""/>
                            </v:shape>
                            <o:OLEObject Type="Embed" ProgID="Equation.DSMT4" ShapeID="_x0000_i4826" DrawAspect="Content" ObjectID="_1690177023" r:id="rId4706"/>
                          </w:object>
                        </w:r>
                      </w:p>
                      <w:tbl>
                        <w:tblPr>
                          <w:tblStyle w:val="TableGrid"/>
                          <w:tblW w:w="10703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513"/>
                          <w:gridCol w:w="3190"/>
                        </w:tblGrid>
                        <w:tr w:rsidR="00AF665B" w:rsidRPr="00864063" w14:paraId="2AF05A68" w14:textId="77777777" w:rsidTr="00D85D64">
                          <w:trPr>
                            <w:trHeight w:val="2293"/>
                          </w:trPr>
                          <w:tc>
                            <w:tcPr>
                              <w:tcW w:w="7513" w:type="dxa"/>
                            </w:tcPr>
                            <w:p w14:paraId="59254782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36"/>
                                  <w:szCs w:val="22"/>
                                </w:rPr>
                                <w:object w:dxaOrig="5865" w:dyaOrig="840" w14:anchorId="7539E560">
                                  <v:shape id="_x0000_i4827" type="#_x0000_t75" style="width:293.25pt;height:42pt" o:ole="">
                                    <v:imagedata r:id="rId4686" o:title=""/>
                                  </v:shape>
                                  <o:OLEObject Type="Embed" ProgID="Equation.DSMT4" ShapeID="_x0000_i4827" DrawAspect="Content" ObjectID="_1690177024" r:id="rId4707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(1)</w:t>
                              </w:r>
                            </w:p>
                            <w:p w14:paraId="06352EC1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10"/>
                                  <w:szCs w:val="22"/>
                                </w:rPr>
                                <w:object w:dxaOrig="3390" w:dyaOrig="375" w14:anchorId="49218910">
                                  <v:shape id="_x0000_i4828" type="#_x0000_t75" style="width:169.5pt;height:18.75pt" o:ole="">
                                    <v:imagedata r:id="rId4688" o:title=""/>
                                  </v:shape>
                                  <o:OLEObject Type="Embed" ProgID="Equation.DSMT4" ShapeID="_x0000_i4828" DrawAspect="Content" ObjectID="_1690177025" r:id="rId4708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(2) với </w:t>
                              </w:r>
                            </w:p>
                            <w:p w14:paraId="414F6480" w14:textId="77777777" w:rsidR="00AF665B" w:rsidRPr="00864063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Với điều kiện: </w:t>
                              </w:r>
                              <w:r w:rsidRPr="00864063">
                                <w:rPr>
                                  <w:position w:val="-8"/>
                                  <w:szCs w:val="22"/>
                                </w:rPr>
                                <w:object w:dxaOrig="2325" w:dyaOrig="420" w14:anchorId="269407F3">
                                  <v:shape id="_x0000_i4829" type="#_x0000_t75" style="width:116.25pt;height:21pt" o:ole="">
                                    <v:imagedata r:id="rId4690" o:title=""/>
                                  </v:shape>
                                  <o:OLEObject Type="Embed" ProgID="Equation.DSMT4" ShapeID="_x0000_i4829" DrawAspect="Content" ObjectID="_1690177026" r:id="rId4709"/>
                                </w:object>
                              </w:r>
                            </w:p>
                            <w:p w14:paraId="1DCF59CB" w14:textId="77777777" w:rsidR="00AF665B" w:rsidRPr="00864063" w:rsidRDefault="00AF665B" w:rsidP="00090A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36B48BAD" w14:textId="77777777" w:rsidR="00AF665B" w:rsidRPr="00864063" w:rsidRDefault="00AF665B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475F37E6" w14:textId="77777777" w:rsidR="00AF665B" w:rsidRPr="00864063" w:rsidRDefault="00AF665B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864063">
                                <w:rPr>
                                  <w:noProof/>
                                </w:rPr>
                                <w:drawing>
                                  <wp:inline distT="0" distB="0" distL="0" distR="0" wp14:anchorId="4FFC41B2" wp14:editId="1B71295A">
                                    <wp:extent cx="975846" cy="889278"/>
                                    <wp:effectExtent l="0" t="0" r="0" b="6350"/>
                                    <wp:docPr id="8" name="Picture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69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81578" cy="8945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1C9182D" w14:textId="77777777" w:rsidR="00AF665B" w:rsidRPr="00864063" w:rsidRDefault="00AF665B" w:rsidP="00AF665B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7AB172BA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377E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DCA23B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4899E3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445509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E7EFD41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C68F4A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73DA34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86F24E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0A6604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F86C7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565CFDF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785070386" o:spid="_x0000_s133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">
                  <v:shape id="Rectangle: Folded Corner 1785070387" o:spid="_x0000_s133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" adj="10800" filled="f" stroked="f" strokeweight="1pt">
                    <v:stroke joinstyle="miter"/>
                  </v:shape>
                  <v:shape id="TextBox 5" o:spid="_x0000_s133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" filled="f" stroked="f">
                    <v:textbox>
                      <w:txbxContent>
                        <w:p w14:paraId="5F4C1372" w14:textId="77777777" w:rsidR="00AF665B" w:rsidRDefault="00AF665B" w:rsidP="00AF66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A8742A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09A36D" wp14:editId="68CF5547">
                <wp:extent cx="6615188" cy="3568065"/>
                <wp:effectExtent l="0" t="0" r="14605" b="13335"/>
                <wp:docPr id="178507038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88" cy="3568065"/>
                          <a:chOff x="-12333" y="-4628"/>
                          <a:chExt cx="6515146" cy="1725967"/>
                        </a:xfrm>
                        <a:noFill/>
                      </wpg:grpSpPr>
                      <wps:wsp>
                        <wps:cNvPr id="1785070390" name="Rectangle: Diagonal Corners Rounded 1785070390"/>
                        <wps:cNvSpPr/>
                        <wps:spPr>
                          <a:xfrm>
                            <a:off x="-14" y="138"/>
                            <a:ext cx="6502827" cy="172120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53C5E0F" w14:textId="77777777" w:rsidR="00AF665B" w:rsidRPr="00864063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7F1151A" w14:textId="77777777" w:rsidR="00AF665B" w:rsidRPr="00864063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6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36"/>
                                <w:gridCol w:w="5529"/>
                              </w:tblGrid>
                              <w:tr w:rsidR="00AF665B" w:rsidRPr="005A207F" w14:paraId="3838EE08" w14:textId="77777777" w:rsidTr="005A207F">
                                <w:trPr>
                                  <w:trHeight w:val="3182"/>
                                </w:trPr>
                                <w:tc>
                                  <w:tcPr>
                                    <w:tcW w:w="4536" w:type="dxa"/>
                                  </w:tcPr>
                                  <w:p w14:paraId="76C3745D" w14:textId="77777777" w:rsidR="00AF665B" w:rsidRPr="005A207F" w:rsidRDefault="00AF665B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Vị trí tương đối</w:t>
                                    </w:r>
                                  </w:p>
                                  <w:p w14:paraId="4353FF9B" w14:textId="77777777" w:rsidR="00AF665B" w:rsidRPr="005A207F" w:rsidRDefault="00AF665B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➀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.Vị trí tương đối của điểm đối với đường tròn</w:t>
                                    </w:r>
                                  </w:p>
                                  <w:p w14:paraId="0881C5D6" w14:textId="77777777" w:rsidR="00AF665B" w:rsidRPr="005A207F" w:rsidRDefault="00AF665B" w:rsidP="005A207F">
                                    <w:pPr>
                                      <w:pStyle w:val="ListParagraph"/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điểm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4"/>
                                        <w:szCs w:val="22"/>
                                      </w:rPr>
                                      <w:object w:dxaOrig="240" w:dyaOrig="270" w14:anchorId="13B324F0">
                                        <v:shape id="_x0000_i4830" type="#_x0000_t75" style="width:12pt;height:13.5pt" o:ole="">
                                          <v:imagedata r:id="rId4710" o:title=""/>
                                        </v:shape>
                                        <o:OLEObject Type="Embed" ProgID="Equation.DSMT4" ShapeID="_x0000_i4830" DrawAspect="Content" ObjectID="_1690177027" r:id="rId4711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và đường tròn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5A9CD0CB">
                                        <v:shape id="_x0000_i4831" type="#_x0000_t75" style="width:172.5pt;height:18.75pt" o:ole="">
                                          <v:imagedata r:id="rId4712" o:title=""/>
                                        </v:shape>
                                        <o:OLEObject Type="Embed" ProgID="Equation.DSMT4" ShapeID="_x0000_i4831" DrawAspect="Content" ObjectID="_1690177028" r:id="rId4713"/>
                                      </w:object>
                                    </w:r>
                                  </w:p>
                                  <w:p w14:paraId="758F6520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40" w:dyaOrig="330" w14:anchorId="4D02F222">
                                        <v:shape id="_x0000_i4832" type="#_x0000_t75" style="width:102pt;height:16.5pt" o:ole="">
                                          <v:imagedata r:id="rId4714" o:title=""/>
                                        </v:shape>
                                        <o:OLEObject Type="Embed" ProgID="Equation.DSMT4" ShapeID="_x0000_i4832" DrawAspect="Content" ObjectID="_1690177029" r:id="rId4715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</w:t>
                                    </w:r>
                                  </w:p>
                                  <w:p w14:paraId="19277A48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050FDBE5">
                                        <v:shape id="_x0000_i4833" type="#_x0000_t75" style="width:66pt;height:13.5pt" o:ole="">
                                          <v:imagedata r:id="rId4716" o:title=""/>
                                        </v:shape>
                                        <o:OLEObject Type="Embed" ProgID="Equation.DSMT4" ShapeID="_x0000_i4833" DrawAspect="Content" ObjectID="_1690177030" r:id="rId4717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trong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4C7395FD">
                                        <v:shape id="_x0000_i4834" type="#_x0000_t75" style="width:24pt;height:16.5pt" o:ole="">
                                          <v:imagedata r:id="rId4718" o:title=""/>
                                        </v:shape>
                                        <o:OLEObject Type="Embed" ProgID="Equation.DSMT4" ShapeID="_x0000_i4834" DrawAspect="Content" ObjectID="_1690177031" r:id="rId4719"/>
                                      </w:object>
                                    </w:r>
                                  </w:p>
                                  <w:p w14:paraId="1A8AE729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094DF4CA">
                                        <v:shape id="_x0000_i4835" type="#_x0000_t75" style="width:66pt;height:13.5pt" o:ole="">
                                          <v:imagedata r:id="rId4720" o:title=""/>
                                        </v:shape>
                                        <o:OLEObject Type="Embed" ProgID="Equation.DSMT4" ShapeID="_x0000_i4835" DrawAspect="Content" ObjectID="_1690177032" r:id="rId4721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ngoài đường trò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n</w:t>
                                    </w:r>
                                  </w:p>
                                  <w:p w14:paraId="5DD2E2EA" w14:textId="77777777" w:rsidR="00AF665B" w:rsidRPr="005A207F" w:rsidRDefault="00AF665B" w:rsidP="005A20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529" w:type="dxa"/>
                                  </w:tcPr>
                                  <w:p w14:paraId="7E580EBC" w14:textId="77777777" w:rsidR="00AF665B" w:rsidRPr="005A207F" w:rsidRDefault="00AF665B" w:rsidP="005A207F">
                                    <w:p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➁</w:t>
                                    </w: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.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Vị trí tương đối của đường thẳng và đường tròn</w:t>
                                    </w:r>
                                  </w:p>
                                  <w:p w14:paraId="133A3970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đường thẳng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85" w:dyaOrig="330" w14:anchorId="0EB48FC0">
                                        <v:shape id="_x0000_i4836" type="#_x0000_t75" style="width:104.25pt;height:16.5pt" o:ole="">
                                          <v:imagedata r:id="rId4722" o:title=""/>
                                        </v:shape>
                                        <o:OLEObject Type="Embed" ProgID="Equation.DSMT4" ShapeID="_x0000_i4836" DrawAspect="Content" ObjectID="_1690177033" r:id="rId4723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đường tròn 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3FFB6C3A">
                                        <v:shape id="_x0000_i4837" type="#_x0000_t75" style="width:172.5pt;height:18.75pt" o:ole="">
                                          <v:imagedata r:id="rId4712" o:title=""/>
                                        </v:shape>
                                        <o:OLEObject Type="Embed" ProgID="Equation.DSMT4" ShapeID="_x0000_i4837" DrawAspect="Content" ObjectID="_1690177034" r:id="rId4724"/>
                                      </w:object>
                                    </w:r>
                                  </w:p>
                                  <w:p w14:paraId="3BBA29F9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2B73BEBE">
                                        <v:shape id="_x0000_i4838" type="#_x0000_t75" style="width:90.75pt;height:16.5pt" o:ole="">
                                          <v:imagedata r:id="rId4725" o:title=""/>
                                        </v:shape>
                                        <o:OLEObject Type="Embed" ProgID="Equation.DSMT4" ShapeID="_x0000_i4838" DrawAspect="Content" ObjectID="_1690177035" r:id="rId4726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cắt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20" w:dyaOrig="330" w14:anchorId="1269586A">
                                        <v:shape id="_x0000_i4839" type="#_x0000_t75" style="width:21pt;height:16.5pt" o:ole="">
                                          <v:imagedata r:id="rId4727" o:title=""/>
                                        </v:shape>
                                        <o:OLEObject Type="Embed" ProgID="Equation.DSMT4" ShapeID="_x0000_i4839" DrawAspect="Content" ObjectID="_1690177036" r:id="rId4728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tại hai điểm.</w:t>
                                    </w:r>
                                  </w:p>
                                  <w:p w14:paraId="6FE8F658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518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6E71A8BB">
                                        <v:shape id="_x0000_i4840" type="#_x0000_t75" style="width:90.75pt;height:16.5pt" o:ole="">
                                          <v:imagedata r:id="rId4729" o:title=""/>
                                        </v:shape>
                                        <o:OLEObject Type="Embed" ProgID="Equation.DSMT4" ShapeID="_x0000_i4840" DrawAspect="Content" ObjectID="_1690177037" r:id="rId4730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tiếp xúc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1963000D">
                                        <v:shape id="_x0000_i4841" type="#_x0000_t75" style="width:24pt;height:16.5pt" o:ole="">
                                          <v:imagedata r:id="rId4731" o:title=""/>
                                        </v:shape>
                                        <o:OLEObject Type="Embed" ProgID="Equation.DSMT4" ShapeID="_x0000_i4841" DrawAspect="Content" ObjectID="_1690177038" r:id="rId4732"/>
                                      </w:object>
                                    </w:r>
                                  </w:p>
                                  <w:p w14:paraId="573F7358" w14:textId="77777777" w:rsidR="00AF665B" w:rsidRPr="005A207F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 w:hanging="146"/>
                                      <w:contextualSpacing w:val="0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  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0605BEC7">
                                        <v:shape id="_x0000_i4842" type="#_x0000_t75" style="width:90.75pt;height:16.5pt" o:ole="">
                                          <v:imagedata r:id="rId4733" o:title=""/>
                                        </v:shape>
                                        <o:OLEObject Type="Embed" ProgID="Equation.DSMT4" ShapeID="_x0000_i4842" DrawAspect="Content" ObjectID="_1690177039" r:id="rId4734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không có điểm chung với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257499C8">
                                        <v:shape id="_x0000_i4843" type="#_x0000_t75" style="width:24pt;height:16.5pt" o:ole="">
                                          <v:imagedata r:id="rId4735" o:title=""/>
                                        </v:shape>
                                        <o:OLEObject Type="Embed" ProgID="Equation.DSMT4" ShapeID="_x0000_i4843" DrawAspect="Content" ObjectID="_1690177040" r:id="rId473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B10746E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center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611BE66" wp14:editId="41C1FD5C">
                                    <wp:extent cx="3417358" cy="1020458"/>
                                    <wp:effectExtent l="0" t="0" r="0" b="8255"/>
                                    <wp:docPr id="198" name="Picture 1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73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3779" cy="102536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14FA3C3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74A36CC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250A79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90FA00B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7BA8E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0B76C3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8D816AB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EA737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15C71CC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868995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785070391" name="Group 1785070391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1785070392" name="Rectangle: Folded Corner 178507039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785070393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4A219600" w14:textId="77777777" w:rsidR="00AF665B" w:rsidRDefault="00AF665B" w:rsidP="00AF66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09A36D" id="_x0000_s1335" style="width:520.9pt;height:280.95pt;mso-position-horizontal-relative:char;mso-position-vertical-relative:line" coordorigin="-123,-46" coordsize="65151,17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">
                <v:shape id="Rectangle: Diagonal Corners Rounded 1785070390" o:spid="_x0000_s1336" style="position:absolute;top:1;width:65028;height:17212;visibility:visible;mso-wrap-style:square;v-text-anchor:middle" coordsize="6502827,1721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" adj="-11796480,,5400" path="m16300,l6457250,v25171,,45577,20406,45577,45577l6502827,1704901v,9002,-7298,16300,-16300,16300l45577,1721201c20406,1721201,,1700795,,1675624l,16300c,7298,7298,,16300,xe" filled="f" strokecolor="#2f528f">
                  <v:stroke joinstyle="miter"/>
                  <v:formulas/>
                  <v:path arrowok="t" o:connecttype="custom" o:connectlocs="16300,0;6457250,0;6502827,45577;6502827,1704901;6486527,1721201;45577,1721201;0,1675624;0,16300;16300,0" o:connectangles="0,0,0,0,0,0,0,0,0" textboxrect="0,0,6502827,1721201"/>
                  <v:textbox>
                    <w:txbxContent>
                      <w:p w14:paraId="053C5E0F" w14:textId="77777777" w:rsidR="00AF665B" w:rsidRPr="00864063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77F1151A" w14:textId="77777777" w:rsidR="00AF665B" w:rsidRPr="00864063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6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36"/>
                          <w:gridCol w:w="5529"/>
                        </w:tblGrid>
                        <w:tr w:rsidR="00AF665B" w:rsidRPr="005A207F" w14:paraId="3838EE08" w14:textId="77777777" w:rsidTr="005A207F">
                          <w:trPr>
                            <w:trHeight w:val="3182"/>
                          </w:trPr>
                          <w:tc>
                            <w:tcPr>
                              <w:tcW w:w="4536" w:type="dxa"/>
                            </w:tcPr>
                            <w:p w14:paraId="76C3745D" w14:textId="77777777" w:rsidR="00AF665B" w:rsidRPr="005A207F" w:rsidRDefault="00AF665B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Vị trí tương đối</w:t>
                              </w:r>
                            </w:p>
                            <w:p w14:paraId="4353FF9B" w14:textId="77777777" w:rsidR="00AF665B" w:rsidRPr="005A207F" w:rsidRDefault="00AF665B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➀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.Vị trí tương đối của điểm đối với đường tròn</w:t>
                              </w:r>
                            </w:p>
                            <w:p w14:paraId="0881C5D6" w14:textId="77777777" w:rsidR="00AF665B" w:rsidRPr="005A207F" w:rsidRDefault="00AF665B" w:rsidP="005A207F">
                              <w:pPr>
                                <w:pStyle w:val="ListParagraph"/>
                                <w:tabs>
                                  <w:tab w:val="center" w:pos="5674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điểm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4"/>
                                  <w:szCs w:val="22"/>
                                </w:rPr>
                                <w:object w:dxaOrig="240" w:dyaOrig="270" w14:anchorId="13B324F0">
                                  <v:shape id="_x0000_i4830" type="#_x0000_t75" style="width:12pt;height:13.5pt" o:ole="">
                                    <v:imagedata r:id="rId4710" o:title=""/>
                                  </v:shape>
                                  <o:OLEObject Type="Embed" ProgID="Equation.DSMT4" ShapeID="_x0000_i4830" DrawAspect="Content" ObjectID="_1690177027" r:id="rId473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và đường tròn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5A9CD0CB">
                                  <v:shape id="_x0000_i4831" type="#_x0000_t75" style="width:172.5pt;height:18.75pt" o:ole="">
                                    <v:imagedata r:id="rId4712" o:title=""/>
                                  </v:shape>
                                  <o:OLEObject Type="Embed" ProgID="Equation.DSMT4" ShapeID="_x0000_i4831" DrawAspect="Content" ObjectID="_1690177028" r:id="rId4739"/>
                                </w:object>
                              </w:r>
                            </w:p>
                            <w:p w14:paraId="758F6520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40" w:dyaOrig="330" w14:anchorId="4D02F222">
                                  <v:shape id="_x0000_i4832" type="#_x0000_t75" style="width:102pt;height:16.5pt" o:ole="">
                                    <v:imagedata r:id="rId4714" o:title=""/>
                                  </v:shape>
                                  <o:OLEObject Type="Embed" ProgID="Equation.DSMT4" ShapeID="_x0000_i4832" DrawAspect="Content" ObjectID="_1690177029" r:id="rId474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19277A48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050FDBE5">
                                  <v:shape id="_x0000_i4833" type="#_x0000_t75" style="width:66pt;height:13.5pt" o:ole="">
                                    <v:imagedata r:id="rId4716" o:title=""/>
                                  </v:shape>
                                  <o:OLEObject Type="Embed" ProgID="Equation.DSMT4" ShapeID="_x0000_i4833" DrawAspect="Content" ObjectID="_1690177030" r:id="rId4741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trong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4C7395FD">
                                  <v:shape id="_x0000_i4834" type="#_x0000_t75" style="width:24pt;height:16.5pt" o:ole="">
                                    <v:imagedata r:id="rId4718" o:title=""/>
                                  </v:shape>
                                  <o:OLEObject Type="Embed" ProgID="Equation.DSMT4" ShapeID="_x0000_i4834" DrawAspect="Content" ObjectID="_1690177031" r:id="rId4742"/>
                                </w:object>
                              </w:r>
                            </w:p>
                            <w:p w14:paraId="1A8AE729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094DF4CA">
                                  <v:shape id="_x0000_i4835" type="#_x0000_t75" style="width:66pt;height:13.5pt" o:ole="">
                                    <v:imagedata r:id="rId4720" o:title=""/>
                                  </v:shape>
                                  <o:OLEObject Type="Embed" ProgID="Equation.DSMT4" ShapeID="_x0000_i4835" DrawAspect="Content" ObjectID="_1690177032" r:id="rId4743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ngoài đường trò</w:t>
                              </w:r>
                              <w:r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n</w:t>
                              </w:r>
                            </w:p>
                            <w:p w14:paraId="5DD2E2EA" w14:textId="77777777" w:rsidR="00AF665B" w:rsidRPr="005A207F" w:rsidRDefault="00AF665B" w:rsidP="005A20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5529" w:type="dxa"/>
                            </w:tcPr>
                            <w:p w14:paraId="7E580EBC" w14:textId="77777777" w:rsidR="00AF665B" w:rsidRPr="005A207F" w:rsidRDefault="00AF665B" w:rsidP="005A207F">
                              <w:pPr>
                                <w:tabs>
                                  <w:tab w:val="left" w:pos="4582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➁</w:t>
                              </w: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.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Vị trí tương đối của đường thẳng và đường tròn</w:t>
                              </w:r>
                            </w:p>
                            <w:p w14:paraId="133A3970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85" w:dyaOrig="330" w14:anchorId="0EB48FC0">
                                  <v:shape id="_x0000_i4836" type="#_x0000_t75" style="width:104.25pt;height:16.5pt" o:ole="">
                                    <v:imagedata r:id="rId4722" o:title=""/>
                                  </v:shape>
                                  <o:OLEObject Type="Embed" ProgID="Equation.DSMT4" ShapeID="_x0000_i4836" DrawAspect="Content" ObjectID="_1690177033" r:id="rId4744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3FFB6C3A">
                                  <v:shape id="_x0000_i4837" type="#_x0000_t75" style="width:172.5pt;height:18.75pt" o:ole="">
                                    <v:imagedata r:id="rId4712" o:title=""/>
                                  </v:shape>
                                  <o:OLEObject Type="Embed" ProgID="Equation.DSMT4" ShapeID="_x0000_i4837" DrawAspect="Content" ObjectID="_1690177034" r:id="rId4745"/>
                                </w:object>
                              </w:r>
                            </w:p>
                            <w:p w14:paraId="3BBA29F9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2B73BEBE">
                                  <v:shape id="_x0000_i4838" type="#_x0000_t75" style="width:90.75pt;height:16.5pt" o:ole="">
                                    <v:imagedata r:id="rId4725" o:title=""/>
                                  </v:shape>
                                  <o:OLEObject Type="Embed" ProgID="Equation.DSMT4" ShapeID="_x0000_i4838" DrawAspect="Content" ObjectID="_1690177035" r:id="rId4746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20" w:dyaOrig="330" w14:anchorId="1269586A">
                                  <v:shape id="_x0000_i4839" type="#_x0000_t75" style="width:21pt;height:16.5pt" o:ole="">
                                    <v:imagedata r:id="rId4727" o:title=""/>
                                  </v:shape>
                                  <o:OLEObject Type="Embed" ProgID="Equation.DSMT4" ShapeID="_x0000_i4839" DrawAspect="Content" ObjectID="_1690177036" r:id="rId4747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tại hai điểm.</w:t>
                              </w:r>
                            </w:p>
                            <w:p w14:paraId="6FE8F658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6E71A8BB">
                                  <v:shape id="_x0000_i4840" type="#_x0000_t75" style="width:90.75pt;height:16.5pt" o:ole="">
                                    <v:imagedata r:id="rId4729" o:title=""/>
                                  </v:shape>
                                  <o:OLEObject Type="Embed" ProgID="Equation.DSMT4" ShapeID="_x0000_i4840" DrawAspect="Content" ObjectID="_1690177037" r:id="rId474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1963000D">
                                  <v:shape id="_x0000_i4841" type="#_x0000_t75" style="width:24pt;height:16.5pt" o:ole="">
                                    <v:imagedata r:id="rId4731" o:title=""/>
                                  </v:shape>
                                  <o:OLEObject Type="Embed" ProgID="Equation.DSMT4" ShapeID="_x0000_i4841" DrawAspect="Content" ObjectID="_1690177038" r:id="rId4749"/>
                                </w:object>
                              </w:r>
                            </w:p>
                            <w:p w14:paraId="573F7358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321" w:hanging="146"/>
                                <w:contextualSpacing w:val="0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  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0605BEC7">
                                  <v:shape id="_x0000_i4842" type="#_x0000_t75" style="width:90.75pt;height:16.5pt" o:ole="">
                                    <v:imagedata r:id="rId4733" o:title=""/>
                                  </v:shape>
                                  <o:OLEObject Type="Embed" ProgID="Equation.DSMT4" ShapeID="_x0000_i4842" DrawAspect="Content" ObjectID="_1690177039" r:id="rId475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không có điểm chung với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257499C8">
                                  <v:shape id="_x0000_i4843" type="#_x0000_t75" style="width:24pt;height:16.5pt" o:ole="">
                                    <v:imagedata r:id="rId4735" o:title=""/>
                                  </v:shape>
                                  <o:OLEObject Type="Embed" ProgID="Equation.DSMT4" ShapeID="_x0000_i4843" DrawAspect="Content" ObjectID="_1690177040" r:id="rId4751"/>
                                </w:object>
                              </w:r>
                            </w:p>
                          </w:tc>
                        </w:tr>
                      </w:tbl>
                      <w:p w14:paraId="7B10746E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center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611BE66" wp14:editId="41C1FD5C">
                              <wp:extent cx="3417358" cy="1020458"/>
                              <wp:effectExtent l="0" t="0" r="0" b="8255"/>
                              <wp:docPr id="198" name="Picture 1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73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33779" cy="102536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14FA3C3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74A36CC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250A79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90FA00B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7BA8E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0B76C3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8D816AB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EA737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15C71CC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868995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785070391" o:spid="_x0000_s133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">
                  <v:shape id="Rectangle: Folded Corner 1785070392" o:spid="_x0000_s133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" adj="10800" filled="f" stroked="f" strokeweight="1pt">
                    <v:stroke joinstyle="miter"/>
                  </v:shape>
                  <v:shape id="TextBox 5" o:spid="_x0000_s133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" filled="f" stroked="f">
                    <v:textbox>
                      <w:txbxContent>
                        <w:p w14:paraId="4A219600" w14:textId="77777777" w:rsidR="00AF665B" w:rsidRDefault="00AF665B" w:rsidP="00AF66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77D396F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50765F9" wp14:editId="37DFF1DA">
                <wp:extent cx="6615197" cy="8901068"/>
                <wp:effectExtent l="0" t="0" r="14605" b="14605"/>
                <wp:docPr id="1785070394" name="Group 1785070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901068"/>
                          <a:chOff x="-12333" y="-4628"/>
                          <a:chExt cx="6513454" cy="6142304"/>
                        </a:xfrm>
                        <a:noFill/>
                      </wpg:grpSpPr>
                      <wps:wsp>
                        <wps:cNvPr id="1785070395" name="Rectangle: Diagonal Corners Rounded 1785070395"/>
                        <wps:cNvSpPr/>
                        <wps:spPr>
                          <a:xfrm>
                            <a:off x="-9" y="-39"/>
                            <a:ext cx="6501130" cy="613771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394F79" w14:textId="77777777" w:rsidR="00AF665B" w:rsidRPr="00864063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AA8F2D" w14:textId="77777777" w:rsidR="00AF665B" w:rsidRPr="00864063" w:rsidRDefault="00AF665B" w:rsidP="00AF665B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  <w:r w:rsidRPr="0058551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Viết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m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ột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số dạng p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hương trình đường tròn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cơ bản: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AF665B" w:rsidRPr="00864063" w14:paraId="1CA3D9AA" w14:textId="77777777" w:rsidTr="00F437CF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0943905D" w14:textId="77777777" w:rsidR="00AF665B" w:rsidRPr="006D5D08" w:rsidRDefault="00AF665B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76705"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①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khi biết tâm và bán kính</w:t>
                                    </w:r>
                                  </w:p>
                                  <w:p w14:paraId="0005F045" w14:textId="77777777" w:rsidR="00AF665B" w:rsidRPr="00864063" w:rsidRDefault="00AF665B" w:rsidP="00864063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7EDF282E" w14:textId="77777777" w:rsidR="00AF665B" w:rsidRPr="00776705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4377EA44">
                                        <v:shape id="_x0000_i4844" type="#_x0000_t75" style="width:279.75pt;height:42pt" o:ole="">
                                          <v:imagedata r:id="rId4752" o:title=""/>
                                        </v:shape>
                                        <o:OLEObject Type="Embed" ProgID="Equation.DSMT4" ShapeID="_x0000_i4844" DrawAspect="Content" ObjectID="_1690177041" r:id="rId475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521577DA" w14:textId="77777777" w:rsidR="00AF665B" w:rsidRPr="00864063" w:rsidRDefault="00AF665B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E310908" wp14:editId="7A344CA6">
                                          <wp:extent cx="1371600" cy="1236080"/>
                                          <wp:effectExtent l="0" t="0" r="0" b="2540"/>
                                          <wp:docPr id="16" name="Picture 16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5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F665B" w:rsidRPr="00864063" w14:paraId="3ECD819A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54E1FEB6" w14:textId="77777777" w:rsidR="00AF665B" w:rsidRDefault="00AF665B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②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tâm và đi qua điểm A</w:t>
                                    </w:r>
                                  </w:p>
                                  <w:p w14:paraId="7CF56F8B" w14:textId="77777777" w:rsidR="00AF665B" w:rsidRDefault="00AF665B" w:rsidP="005D5607">
                                    <w:p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6EC5291F" w14:textId="77777777" w:rsidR="00AF665B" w:rsidRPr="005D5607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40"/>
                                      </w:rPr>
                                      <w:object w:dxaOrig="5520" w:dyaOrig="915" w14:anchorId="6A630B44">
                                        <v:shape id="_x0000_i4845" type="#_x0000_t75" style="width:276pt;height:45.75pt" o:ole="">
                                          <v:imagedata r:id="rId4755" o:title=""/>
                                        </v:shape>
                                        <o:OLEObject Type="Embed" ProgID="Equation.DSMT4" ShapeID="_x0000_i4845" DrawAspect="Content" ObjectID="_1690177042" r:id="rId4756"/>
                                      </w:object>
                                    </w:r>
                                  </w:p>
                                  <w:p w14:paraId="1CC76D65" w14:textId="77777777" w:rsidR="00AF665B" w:rsidRPr="002D0C92" w:rsidRDefault="00AF665B" w:rsidP="002D0C92">
                                    <w:pPr>
                                      <w:spacing w:before="120" w:after="12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 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45" w:dyaOrig="375" w14:anchorId="74B4245D">
                                        <v:shape id="_x0000_i4846" type="#_x0000_t75" style="width:167.25pt;height:18.75pt" o:ole="">
                                          <v:imagedata r:id="rId4757" o:title=""/>
                                        </v:shape>
                                        <o:OLEObject Type="Embed" ProgID="Equation.DSMT4" ShapeID="_x0000_i4846" DrawAspect="Content" ObjectID="_1690177043" r:id="rId475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29BC7B28" w14:textId="77777777" w:rsidR="00AF665B" w:rsidRDefault="00AF665B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36D66DA" wp14:editId="570F9E6C">
                                          <wp:extent cx="1190625" cy="1066800"/>
                                          <wp:effectExtent l="0" t="0" r="0" b="0"/>
                                          <wp:docPr id="2124573125" name="Picture 2124573125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3" name="Picture 3"/>
                                                  <pic:cNvPicPr/>
                                                </pic:nvPicPr>
                                                <pic:blipFill>
                                                  <a:blip r:embed="rId4759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95192" cy="10708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F665B" w:rsidRPr="00864063" w14:paraId="4EFFA4A1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6CF1C324" w14:textId="77777777" w:rsidR="00AF665B" w:rsidRDefault="00AF665B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③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đường kính AB với A,B đã cho tọa độ</w:t>
                                    </w:r>
                                  </w:p>
                                  <w:p w14:paraId="11D81FE3" w14:textId="77777777" w:rsidR="00AF665B" w:rsidRDefault="00AF665B" w:rsidP="005D5607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2B4BF8D8" w14:textId="77777777" w:rsidR="00AF665B" w:rsidRPr="005D5607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70"/>
                                      </w:rPr>
                                      <w:object w:dxaOrig="5760" w:dyaOrig="1515" w14:anchorId="3DE3FCDF">
                                        <v:shape id="_x0000_i4847" type="#_x0000_t75" style="width:4in;height:75.75pt" o:ole="">
                                          <v:imagedata r:id="rId4760" o:title=""/>
                                        </v:shape>
                                        <o:OLEObject Type="Embed" ProgID="Equation.DSMT4" ShapeID="_x0000_i4847" DrawAspect="Content" ObjectID="_1690177044" r:id="rId4761"/>
                                      </w:object>
                                    </w:r>
                                  </w:p>
                                  <w:p w14:paraId="1C9644D9" w14:textId="77777777" w:rsidR="00AF665B" w:rsidRPr="002D0C92" w:rsidRDefault="00AF665B" w:rsidP="002D0C92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6E68BEDE">
                                        <v:shape id="_x0000_i4848" type="#_x0000_t75" style="width:168pt;height:18.75pt" o:ole="">
                                          <v:imagedata r:id="rId4762" o:title=""/>
                                        </v:shape>
                                        <o:OLEObject Type="Embed" ProgID="Equation.DSMT4" ShapeID="_x0000_i4848" DrawAspect="Content" ObjectID="_1690177045" r:id="rId47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4BDBEC28" w14:textId="77777777" w:rsidR="00AF665B" w:rsidRDefault="00AF665B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D3D7E4A" wp14:editId="0B228353">
                                          <wp:extent cx="1333500" cy="1085850"/>
                                          <wp:effectExtent l="0" t="0" r="0" b="0"/>
                                          <wp:docPr id="33" name="Picture 33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" name="Picture 6"/>
                                                  <pic:cNvPicPr/>
                                                </pic:nvPicPr>
                                                <pic:blipFill>
                                                  <a:blip r:embed="rId476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4917" cy="108700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F665B" w:rsidRPr="00864063" w14:paraId="072ECBA8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405B961F" w14:textId="77777777" w:rsidR="00AF665B" w:rsidRDefault="00AF665B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④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có tâm và tiếp xúc với đường thẳng</w:t>
                                    </w:r>
                                  </w:p>
                                  <w:p w14:paraId="149AF0BE" w14:textId="77777777" w:rsidR="00AF665B" w:rsidRPr="002D0C92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436F2BE8">
                                        <v:shape id="_x0000_i4849" type="#_x0000_t75" style="width:267pt;height:62.25pt" o:ole="">
                                          <v:imagedata r:id="rId4765" o:title=""/>
                                        </v:shape>
                                        <o:OLEObject Type="Embed" ProgID="Equation.DSMT4" ShapeID="_x0000_i4849" DrawAspect="Content" ObjectID="_1690177046" r:id="rId4766"/>
                                      </w:object>
                                    </w:r>
                                  </w:p>
                                  <w:p w14:paraId="17125575" w14:textId="77777777" w:rsidR="00AF665B" w:rsidRPr="00585511" w:rsidRDefault="00AF665B" w:rsidP="00585511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1AF4346E">
                                        <v:shape id="_x0000_i4850" type="#_x0000_t75" style="width:168pt;height:18.75pt" o:ole="">
                                          <v:imagedata r:id="rId4762" o:title=""/>
                                        </v:shape>
                                        <o:OLEObject Type="Embed" ProgID="Equation.DSMT4" ShapeID="_x0000_i4850" DrawAspect="Content" ObjectID="_1690177047" r:id="rId47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35653854" w14:textId="77777777" w:rsidR="00AF665B" w:rsidRDefault="00AF665B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4614C199" wp14:editId="2553D823">
                                          <wp:extent cx="1287475" cy="1228119"/>
                                          <wp:effectExtent l="0" t="0" r="0" b="0"/>
                                          <wp:docPr id="34" name="Picture 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6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F665B" w:rsidRPr="00864063" w14:paraId="4B6A5CF6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2947970B" w14:textId="77777777" w:rsidR="00AF665B" w:rsidRPr="006D5D08" w:rsidRDefault="00AF665B" w:rsidP="005855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⑤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đi qua ba điểm (ngoại tiếp tam giác)</w:t>
                                    </w:r>
                                  </w:p>
                                  <w:p w14:paraId="3A7A3E83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258C2EF0">
                                        <v:shape id="_x0000_i4851" type="#_x0000_t75" style="width:170.25pt;height:18.75pt" o:ole="">
                                          <v:imagedata r:id="rId4769" o:title=""/>
                                        </v:shape>
                                        <o:OLEObject Type="Embed" ProgID="Equation.DSMT4" ShapeID="_x0000_i4851" DrawAspect="Content" ObjectID="_1690177048" r:id="rId477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0DF171E6">
                                        <v:shape id="_x0000_i4852" type="#_x0000_t75" style="width:15.75pt;height:15.75pt" o:ole="">
                                          <v:imagedata r:id="rId4771" o:title=""/>
                                        </v:shape>
                                        <o:OLEObject Type="Embed" ProgID="Equation.DSMT4" ShapeID="_x0000_i4852" DrawAspect="Content" ObjectID="_1690177049" r:id="rId4772"/>
                                      </w:object>
                                    </w:r>
                                  </w:p>
                                  <w:p w14:paraId="7EBD064C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02AB4DB0">
                                        <v:shape id="_x0000_i4853" type="#_x0000_t75" style="width:36pt;height:16.5pt" o:ole="">
                                          <v:imagedata r:id="rId4773" o:title=""/>
                                        </v:shape>
                                        <o:OLEObject Type="Embed" ProgID="Equation.DSMT4" ShapeID="_x0000_i4853" DrawAspect="Content" ObjectID="_1690177050" r:id="rId4774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00D01735">
                                        <v:shape id="_x0000_i4854" type="#_x0000_t75" style="width:116.25pt;height:21pt" o:ole="">
                                          <v:imagedata r:id="rId4775" o:title=""/>
                                        </v:shape>
                                        <o:OLEObject Type="Embed" ProgID="Equation.DSMT4" ShapeID="_x0000_i4854" DrawAspect="Content" ObjectID="_1690177051" r:id="rId4776"/>
                                      </w:object>
                                    </w:r>
                                  </w:p>
                                  <w:p w14:paraId="34A7823A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4A16FD8F">
                                        <v:shape id="_x0000_i4855" type="#_x0000_t75" style="width:16.5pt;height:16.5pt" o:ole="">
                                          <v:imagedata r:id="rId4777" o:title=""/>
                                        </v:shape>
                                        <o:OLEObject Type="Embed" ProgID="Equation.DSMT4" ShapeID="_x0000_i4855" DrawAspect="Content" ObjectID="_1690177052" r:id="rId4778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6F0A355A">
                                        <v:shape id="_x0000_i4856" type="#_x0000_t75" style="width:41.25pt;height:16.5pt" o:ole="">
                                          <v:imagedata r:id="rId4779" o:title=""/>
                                        </v:shape>
                                        <o:OLEObject Type="Embed" ProgID="Equation.DSMT4" ShapeID="_x0000_i4856" DrawAspect="Content" ObjectID="_1690177053" r:id="rId478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93BC536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75ADA5B1">
                                        <v:shape id="_x0000_i4857" type="#_x0000_t75" style="width:39pt;height:16.5pt" o:ole="">
                                          <v:imagedata r:id="rId4781" o:title=""/>
                                        </v:shape>
                                        <o:OLEObject Type="Embed" ProgID="Equation.DSMT4" ShapeID="_x0000_i4857" DrawAspect="Content" ObjectID="_1690177054" r:id="rId478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21BA7C00">
                                        <v:shape id="_x0000_i4858" type="#_x0000_t75" style="width:16.5pt;height:16.5pt" o:ole="">
                                          <v:imagedata r:id="rId4777" o:title=""/>
                                        </v:shape>
                                        <o:OLEObject Type="Embed" ProgID="Equation.DSMT4" ShapeID="_x0000_i4858" DrawAspect="Content" ObjectID="_1690177055" r:id="rId4783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0A33D9DB">
                                        <v:shape id="_x0000_i4859" type="#_x0000_t75" style="width:20.25pt;height:16.5pt" o:ole="">
                                          <v:imagedata r:id="rId4784" o:title=""/>
                                        </v:shape>
                                        <o:OLEObject Type="Embed" ProgID="Equation.DSMT4" ShapeID="_x0000_i4859" DrawAspect="Content" ObjectID="_1690177056" r:id="rId478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25096FCD" w14:textId="77777777" w:rsidR="00AF665B" w:rsidRDefault="00AF665B" w:rsidP="005D5607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7612D460" w14:textId="77777777" w:rsidR="00AF665B" w:rsidRPr="003E46C8" w:rsidRDefault="00AF665B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1C976A1E" wp14:editId="77CECB99">
                                          <wp:extent cx="1219200" cy="1213747"/>
                                          <wp:effectExtent l="0" t="0" r="0" b="0"/>
                                          <wp:docPr id="35" name="Picture 3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86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A7D2D65" w14:textId="77777777" w:rsidR="00AF665B" w:rsidRPr="00864063" w:rsidRDefault="00AF665B" w:rsidP="00AF665B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3F436856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806939F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59EF36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83ACA2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6A045A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8359D6E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E5494D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39B542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EB9E3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021538F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8F7BE7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91166D" w14:textId="77777777" w:rsidR="00AF665B" w:rsidRPr="00864063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785070396" name="Group 1785070396"/>
                        <wpg:cNvGrpSpPr/>
                        <wpg:grpSpPr>
                          <a:xfrm>
                            <a:off x="-12333" y="-4628"/>
                            <a:ext cx="1328498" cy="182687"/>
                            <a:chOff x="-12333" y="-4628"/>
                            <a:chExt cx="1328498" cy="182687"/>
                          </a:xfrm>
                          <a:grpFill/>
                        </wpg:grpSpPr>
                        <wps:wsp>
                          <wps:cNvPr id="1785070397" name="Rectangle: Folded Corner 1785070397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785070398" name="TextBox 5"/>
                          <wps:cNvSpPr txBox="1"/>
                          <wps:spPr>
                            <a:xfrm>
                              <a:off x="-12333" y="-4628"/>
                              <a:ext cx="1328498" cy="182687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365B074" w14:textId="77777777" w:rsidR="00AF665B" w:rsidRDefault="00AF665B" w:rsidP="00AF66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mbria Math" w:eastAsia="Yu Gothic UI" w:hAnsi="Cambria Math" w:cs="Chu Van An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50765F9" id="Group 1785070394" o:spid="_x0000_s1340" style="width:520.9pt;height:700.85pt;mso-position-horizontal-relative:char;mso-position-vertical-relative:line" coordorigin="-123,-46" coordsize="65134,61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">
                <v:shape id="Rectangle: Diagonal Corners Rounded 1785070395" o:spid="_x0000_s1341" style="position:absolute;width:65011;height:61376;visibility:visible;mso-wrap-style:square;v-text-anchor:middle" coordsize="6501130,6137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" adj="-11796480,,5400" path="m58124,l6338603,v89761,,162527,72766,162527,162527l6501130,6079591v,32101,-26023,58124,-58124,58124l162527,6137715c72766,6137715,,6064949,,5975188l,58124c,26023,26023,,58124,xe" filled="f" strokecolor="#2f528f">
                  <v:stroke joinstyle="miter"/>
                  <v:formulas/>
                  <v:path arrowok="t" o:connecttype="custom" o:connectlocs="58124,0;6338603,0;6501130,162527;6501130,6079591;6443006,6137715;162527,6137715;0,5975188;0,58124;58124,0" o:connectangles="0,0,0,0,0,0,0,0,0" textboxrect="0,0,6501130,6137715"/>
                  <v:textbox>
                    <w:txbxContent>
                      <w:p w14:paraId="02394F79" w14:textId="77777777" w:rsidR="00AF665B" w:rsidRPr="00864063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6BAA8F2D" w14:textId="77777777" w:rsidR="00AF665B" w:rsidRPr="00864063" w:rsidRDefault="00AF665B" w:rsidP="00AF665B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  <w:r w:rsidRPr="0058551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Viết 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m</w:t>
                        </w:r>
                        <w:r w:rsidRP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ột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số dạng p</w:t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hương trình đường tròn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cơ bản: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AF665B" w:rsidRPr="00864063" w14:paraId="1CA3D9AA" w14:textId="77777777" w:rsidTr="00F437CF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0943905D" w14:textId="77777777" w:rsidR="00AF665B" w:rsidRPr="006D5D08" w:rsidRDefault="00AF665B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776705"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khi biết tâm và bán kính</w:t>
                              </w:r>
                            </w:p>
                            <w:p w14:paraId="0005F045" w14:textId="77777777" w:rsidR="00AF665B" w:rsidRPr="00864063" w:rsidRDefault="00AF665B" w:rsidP="00864063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7EDF282E" w14:textId="77777777" w:rsidR="00AF665B" w:rsidRPr="0077670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4377EA44">
                                  <v:shape id="_x0000_i4844" type="#_x0000_t75" style="width:279.75pt;height:42pt" o:ole="">
                                    <v:imagedata r:id="rId4752" o:title=""/>
                                  </v:shape>
                                  <o:OLEObject Type="Embed" ProgID="Equation.DSMT4" ShapeID="_x0000_i4844" DrawAspect="Content" ObjectID="_1690177041" r:id="rId4787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521577DA" w14:textId="77777777" w:rsidR="00AF665B" w:rsidRPr="00864063" w:rsidRDefault="00AF665B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E310908" wp14:editId="7A344CA6">
                                    <wp:extent cx="1371600" cy="1236080"/>
                                    <wp:effectExtent l="0" t="0" r="0" b="2540"/>
                                    <wp:docPr id="16" name="Picture 16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F665B" w:rsidRPr="00864063" w14:paraId="3ECD819A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54E1FEB6" w14:textId="77777777" w:rsidR="00AF665B" w:rsidRDefault="00AF665B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tâm và đi qua điểm A</w:t>
                              </w:r>
                            </w:p>
                            <w:p w14:paraId="7CF56F8B" w14:textId="77777777" w:rsidR="00AF665B" w:rsidRDefault="00AF665B" w:rsidP="005D5607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6EC5291F" w14:textId="77777777" w:rsidR="00AF665B" w:rsidRPr="005D5607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40"/>
                                </w:rPr>
                                <w:object w:dxaOrig="5520" w:dyaOrig="915" w14:anchorId="6A630B44">
                                  <v:shape id="_x0000_i4845" type="#_x0000_t75" style="width:276pt;height:45.75pt" o:ole="">
                                    <v:imagedata r:id="rId4755" o:title=""/>
                                  </v:shape>
                                  <o:OLEObject Type="Embed" ProgID="Equation.DSMT4" ShapeID="_x0000_i4845" DrawAspect="Content" ObjectID="_1690177042" r:id="rId4788"/>
                                </w:object>
                              </w:r>
                            </w:p>
                            <w:p w14:paraId="1CC76D65" w14:textId="77777777" w:rsidR="00AF665B" w:rsidRPr="002D0C92" w:rsidRDefault="00AF665B" w:rsidP="002D0C92">
                              <w:pPr>
                                <w:spacing w:before="120" w:after="12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 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45" w:dyaOrig="375" w14:anchorId="74B4245D">
                                  <v:shape id="_x0000_i4846" type="#_x0000_t75" style="width:167.25pt;height:18.75pt" o:ole="">
                                    <v:imagedata r:id="rId4757" o:title=""/>
                                  </v:shape>
                                  <o:OLEObject Type="Embed" ProgID="Equation.DSMT4" ShapeID="_x0000_i4846" DrawAspect="Content" ObjectID="_1690177043" r:id="rId4789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29BC7B28" w14:textId="77777777" w:rsidR="00AF665B" w:rsidRDefault="00AF665B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36D66DA" wp14:editId="570F9E6C">
                                    <wp:extent cx="1190625" cy="1066800"/>
                                    <wp:effectExtent l="0" t="0" r="0" b="0"/>
                                    <wp:docPr id="2124573125" name="Picture 2124573125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" name="Picture 3"/>
                                            <pic:cNvPicPr/>
                                          </pic:nvPicPr>
                                          <pic:blipFill>
                                            <a:blip r:embed="rId475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5192" cy="10708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F665B" w:rsidRPr="00864063" w14:paraId="4EFFA4A1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6CF1C324" w14:textId="77777777" w:rsidR="00AF665B" w:rsidRDefault="00AF665B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đường kính AB với A,B đã cho tọa độ</w:t>
                              </w:r>
                            </w:p>
                            <w:p w14:paraId="11D81FE3" w14:textId="77777777" w:rsidR="00AF665B" w:rsidRDefault="00AF665B" w:rsidP="005D5607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2B4BF8D8" w14:textId="77777777" w:rsidR="00AF665B" w:rsidRPr="005D5607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60" w:after="6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70"/>
                                </w:rPr>
                                <w:object w:dxaOrig="5760" w:dyaOrig="1515" w14:anchorId="3DE3FCDF">
                                  <v:shape id="_x0000_i4847" type="#_x0000_t75" style="width:4in;height:75.75pt" o:ole="">
                                    <v:imagedata r:id="rId4760" o:title=""/>
                                  </v:shape>
                                  <o:OLEObject Type="Embed" ProgID="Equation.DSMT4" ShapeID="_x0000_i4847" DrawAspect="Content" ObjectID="_1690177044" r:id="rId4790"/>
                                </w:object>
                              </w:r>
                            </w:p>
                            <w:p w14:paraId="1C9644D9" w14:textId="77777777" w:rsidR="00AF665B" w:rsidRPr="002D0C92" w:rsidRDefault="00AF665B" w:rsidP="002D0C92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6E68BEDE">
                                  <v:shape id="_x0000_i4848" type="#_x0000_t75" style="width:168pt;height:18.75pt" o:ole="">
                                    <v:imagedata r:id="rId4762" o:title=""/>
                                  </v:shape>
                                  <o:OLEObject Type="Embed" ProgID="Equation.DSMT4" ShapeID="_x0000_i4848" DrawAspect="Content" ObjectID="_1690177045" r:id="rId4791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4BDBEC28" w14:textId="77777777" w:rsidR="00AF665B" w:rsidRDefault="00AF665B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D3D7E4A" wp14:editId="0B228353">
                                    <wp:extent cx="1333500" cy="1085850"/>
                                    <wp:effectExtent l="0" t="0" r="0" b="0"/>
                                    <wp:docPr id="33" name="Picture 33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" name="Picture 6"/>
                                            <pic:cNvPicPr/>
                                          </pic:nvPicPr>
                                          <pic:blipFill>
                                            <a:blip r:embed="rId4764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4917" cy="10870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F665B" w:rsidRPr="00864063" w14:paraId="072ECBA8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405B961F" w14:textId="77777777" w:rsidR="00AF665B" w:rsidRDefault="00AF665B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có tâm và tiếp xúc với đường thẳng</w:t>
                              </w:r>
                            </w:p>
                            <w:p w14:paraId="149AF0BE" w14:textId="77777777" w:rsidR="00AF665B" w:rsidRPr="002D0C92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436F2BE8">
                                  <v:shape id="_x0000_i4849" type="#_x0000_t75" style="width:267pt;height:62.25pt" o:ole="">
                                    <v:imagedata r:id="rId4765" o:title=""/>
                                  </v:shape>
                                  <o:OLEObject Type="Embed" ProgID="Equation.DSMT4" ShapeID="_x0000_i4849" DrawAspect="Content" ObjectID="_1690177046" r:id="rId4792"/>
                                </w:object>
                              </w:r>
                            </w:p>
                            <w:p w14:paraId="17125575" w14:textId="77777777" w:rsidR="00AF665B" w:rsidRPr="00585511" w:rsidRDefault="00AF665B" w:rsidP="00585511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1AF4346E">
                                  <v:shape id="_x0000_i4850" type="#_x0000_t75" style="width:168pt;height:18.75pt" o:ole="">
                                    <v:imagedata r:id="rId4762" o:title=""/>
                                  </v:shape>
                                  <o:OLEObject Type="Embed" ProgID="Equation.DSMT4" ShapeID="_x0000_i4850" DrawAspect="Content" ObjectID="_1690177047" r:id="rId4793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35653854" w14:textId="77777777" w:rsidR="00AF665B" w:rsidRDefault="00AF665B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4614C199" wp14:editId="2553D823">
                                    <wp:extent cx="1287475" cy="1228119"/>
                                    <wp:effectExtent l="0" t="0" r="0" b="0"/>
                                    <wp:docPr id="34" name="Picture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6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F665B" w:rsidRPr="00864063" w14:paraId="4B6A5CF6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2947970B" w14:textId="77777777" w:rsidR="00AF665B" w:rsidRPr="006D5D08" w:rsidRDefault="00AF665B" w:rsidP="005855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⑤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đi qua ba điểm (ngoại tiếp tam giác)</w:t>
                              </w:r>
                            </w:p>
                            <w:p w14:paraId="3A7A3E83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258C2EF0">
                                  <v:shape id="_x0000_i4851" type="#_x0000_t75" style="width:170.25pt;height:18.75pt" o:ole="">
                                    <v:imagedata r:id="rId4769" o:title=""/>
                                  </v:shape>
                                  <o:OLEObject Type="Embed" ProgID="Equation.DSMT4" ShapeID="_x0000_i4851" DrawAspect="Content" ObjectID="_1690177048" r:id="rId479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0DF171E6">
                                  <v:shape id="_x0000_i4852" type="#_x0000_t75" style="width:15.75pt;height:15.75pt" o:ole="">
                                    <v:imagedata r:id="rId4771" o:title=""/>
                                  </v:shape>
                                  <o:OLEObject Type="Embed" ProgID="Equation.DSMT4" ShapeID="_x0000_i4852" DrawAspect="Content" ObjectID="_1690177049" r:id="rId4795"/>
                                </w:object>
                              </w:r>
                            </w:p>
                            <w:p w14:paraId="7EBD064C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02AB4DB0">
                                  <v:shape id="_x0000_i4853" type="#_x0000_t75" style="width:36pt;height:16.5pt" o:ole="">
                                    <v:imagedata r:id="rId4773" o:title=""/>
                                  </v:shape>
                                  <o:OLEObject Type="Embed" ProgID="Equation.DSMT4" ShapeID="_x0000_i4853" DrawAspect="Content" ObjectID="_1690177050" r:id="rId479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00D01735">
                                  <v:shape id="_x0000_i4854" type="#_x0000_t75" style="width:116.25pt;height:21pt" o:ole="">
                                    <v:imagedata r:id="rId4775" o:title=""/>
                                  </v:shape>
                                  <o:OLEObject Type="Embed" ProgID="Equation.DSMT4" ShapeID="_x0000_i4854" DrawAspect="Content" ObjectID="_1690177051" r:id="rId4797"/>
                                </w:object>
                              </w:r>
                            </w:p>
                            <w:p w14:paraId="34A7823A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4A16FD8F">
                                  <v:shape id="_x0000_i4855" type="#_x0000_t75" style="width:16.5pt;height:16.5pt" o:ole="">
                                    <v:imagedata r:id="rId4777" o:title=""/>
                                  </v:shape>
                                  <o:OLEObject Type="Embed" ProgID="Equation.DSMT4" ShapeID="_x0000_i4855" DrawAspect="Content" ObjectID="_1690177052" r:id="rId479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6F0A355A">
                                  <v:shape id="_x0000_i4856" type="#_x0000_t75" style="width:41.25pt;height:16.5pt" o:ole="">
                                    <v:imagedata r:id="rId4779" o:title=""/>
                                  </v:shape>
                                  <o:OLEObject Type="Embed" ProgID="Equation.DSMT4" ShapeID="_x0000_i4856" DrawAspect="Content" ObjectID="_1690177053" r:id="rId4799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93BC536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75ADA5B1">
                                  <v:shape id="_x0000_i4857" type="#_x0000_t75" style="width:39pt;height:16.5pt" o:ole="">
                                    <v:imagedata r:id="rId4781" o:title=""/>
                                  </v:shape>
                                  <o:OLEObject Type="Embed" ProgID="Equation.DSMT4" ShapeID="_x0000_i4857" DrawAspect="Content" ObjectID="_1690177054" r:id="rId480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21BA7C00">
                                  <v:shape id="_x0000_i4858" type="#_x0000_t75" style="width:16.5pt;height:16.5pt" o:ole="">
                                    <v:imagedata r:id="rId4777" o:title=""/>
                                  </v:shape>
                                  <o:OLEObject Type="Embed" ProgID="Equation.DSMT4" ShapeID="_x0000_i4858" DrawAspect="Content" ObjectID="_1690177055" r:id="rId4801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0A33D9DB">
                                  <v:shape id="_x0000_i4859" type="#_x0000_t75" style="width:20.25pt;height:16.5pt" o:ole="">
                                    <v:imagedata r:id="rId4784" o:title=""/>
                                  </v:shape>
                                  <o:OLEObject Type="Embed" ProgID="Equation.DSMT4" ShapeID="_x0000_i4859" DrawAspect="Content" ObjectID="_1690177056" r:id="rId480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25096FCD" w14:textId="77777777" w:rsidR="00AF665B" w:rsidRDefault="00AF665B" w:rsidP="005D5607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7612D460" w14:textId="77777777" w:rsidR="00AF665B" w:rsidRPr="003E46C8" w:rsidRDefault="00AF665B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C976A1E" wp14:editId="77CECB99">
                                    <wp:extent cx="1219200" cy="1213747"/>
                                    <wp:effectExtent l="0" t="0" r="0" b="0"/>
                                    <wp:docPr id="35" name="Picture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8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A7D2D65" w14:textId="77777777" w:rsidR="00AF665B" w:rsidRPr="00864063" w:rsidRDefault="00AF665B" w:rsidP="00AF665B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3F436856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806939F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59EF36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83ACA2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6A045A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8359D6E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E5494D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39B542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EB9E3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021538F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8F7BE7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91166D" w14:textId="77777777" w:rsidR="00AF665B" w:rsidRPr="00864063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785070396" o:spid="_x0000_s1342" style="position:absolute;left:-123;top:-46;width:13284;height:1826" coordorigin="-123,-46" coordsize="13284,1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">
                  <v:shape id="Rectangle: Folded Corner 1785070397" o:spid="_x0000_s134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" adj="10800" filled="f" stroked="f" strokeweight="1pt">
                    <v:stroke joinstyle="miter"/>
                  </v:shape>
                  <v:shape id="TextBox 5" o:spid="_x0000_s1344" type="#_x0000_t202" style="position:absolute;left:-123;top:-46;width:13284;height:1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" filled="f" stroked="f">
                    <v:textbox>
                      <w:txbxContent>
                        <w:p w14:paraId="5365B074" w14:textId="77777777" w:rsidR="00AF665B" w:rsidRDefault="00AF665B" w:rsidP="00AF66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Cambria Math" w:eastAsia="Yu Gothic UI" w:hAnsi="Cambria Math" w:cs="Chu Van An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A1150C9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54DFD5B" wp14:editId="3BFD58A3">
                <wp:extent cx="3325091" cy="504563"/>
                <wp:effectExtent l="0" t="0" r="85090" b="29210"/>
                <wp:docPr id="178507039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511" name="Group 511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186" name="Group 186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188" name="Group 188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189" name="Rectangle: Single Corner Snipped 189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9" name="Group 21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20" name="Group 22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51" name="Arrow: Chevron 25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3AAE055" w14:textId="77777777" w:rsidR="00AF665B" w:rsidRPr="00531501" w:rsidRDefault="00AF665B" w:rsidP="00AF665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92" name="Group 212457299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2993" name="Freeform: Shape 212457299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94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4A369E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95" name="Group 2124572995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996" name="Freeform: Shape 2124572996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97" name="Flowchart: Terminator 2124572997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98" name="Flowchart: Direct Access Storage 2124572998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2124572999" name="Flowchart: Preparation 2124572999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2124573000" name="Group 2124573000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001" name="Freeform: Shape 2124573001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02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229FD8" w14:textId="77777777" w:rsidR="00AF665B" w:rsidRDefault="00AF665B" w:rsidP="00AF665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4DFD5B" id="_x0000_s134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">
                <v:group id="Group 511" o:spid="_x0000_s134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group id="Group 186" o:spid="_x0000_s134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    <v:group id="Group 188" o:spid="_x0000_s134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    <v:shape id="Rectangle: Single Corner Snipped 189" o:spid="_x0000_s134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9" o:spid="_x0000_s135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      <v:group id="Group 220" o:spid="_x0000_s135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          <v:shape id="Arrow: Chevron 251" o:spid="_x0000_s135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3AAE055" w14:textId="77777777" w:rsidR="00AF665B" w:rsidRPr="00531501" w:rsidRDefault="00AF665B" w:rsidP="00AF665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2992" o:spid="_x0000_s135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">
                            <v:shape id="Freeform: Shape 2124572993" o:spid="_x0000_s135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5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394A369E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95" o:spid="_x0000_s135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">
                          <v:shape id="Freeform: Shape 2124572996" o:spid="_x0000_s135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97" o:spid="_x0000_s135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998" o:spid="_x0000_s135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999" o:spid="_x0000_s136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000" o:spid="_x0000_s136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">
                  <v:shape id="Freeform: Shape 2124573001" o:spid="_x0000_s136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6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" filled="f" stroked="f">
                    <v:textbox>
                      <w:txbxContent>
                        <w:p w14:paraId="73229FD8" w14:textId="77777777" w:rsidR="00AF665B" w:rsidRDefault="00AF665B" w:rsidP="00AF665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13E311F" wp14:editId="49EF25D0">
                <wp:extent cx="6547104" cy="2838452"/>
                <wp:effectExtent l="0" t="19050" r="25400" b="19050"/>
                <wp:docPr id="212457300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2"/>
                          <a:chOff x="0" y="0"/>
                          <a:chExt cx="6547104" cy="2758038"/>
                        </a:xfrm>
                      </wpg:grpSpPr>
                      <wps:wsp>
                        <wps:cNvPr id="212457300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497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95EEC6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0F5ECA2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6583E05C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4E3B88D1">
                                  <v:shape id="_x0000_i4860" type="#_x0000_t75" style="width:150pt;height:18.75pt" o:ole="">
                                    <v:imagedata r:id="rId4803" o:title=""/>
                                  </v:shape>
                                  <o:OLEObject Type="Embed" ProgID="Equation.DSMT4" ShapeID="_x0000_i4860" DrawAspect="Content" ObjectID="_1690177057" r:id="rId4804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5CFC8E4B">
                                  <v:shape id="_x0000_i4861" type="#_x0000_t75" style="width:14.25pt;height:12pt" o:ole="">
                                    <v:imagedata r:id="rId4805" o:title=""/>
                                  </v:shape>
                                  <o:OLEObject Type="Embed" ProgID="Equation.DSMT4" ShapeID="_x0000_i4861" DrawAspect="Content" ObjectID="_1690177058" r:id="rId4806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5FEBC150">
                                  <v:shape id="_x0000_i4862" type="#_x0000_t75" style="width:32.25pt;height:16.5pt" o:ole="">
                                    <v:imagedata r:id="rId4807" o:title=""/>
                                  </v:shape>
                                  <o:OLEObject Type="Embed" ProgID="Equation.DSMT4" ShapeID="_x0000_i4862" DrawAspect="Content" ObjectID="_1690177059" r:id="rId4808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726413BE">
                                  <v:shape id="_x0000_i4863" type="#_x0000_t75" style="width:13.5pt;height:13.5pt" o:ole="">
                                    <v:imagedata r:id="rId4809" o:title=""/>
                                  </v:shape>
                                  <o:OLEObject Type="Embed" ProgID="Equation.DSMT4" ShapeID="_x0000_i4863" DrawAspect="Content" ObjectID="_1690177060" r:id="rId4810"/>
                                </w:object>
                              </w:r>
                            </w:p>
                            <w:p w14:paraId="0F431DA4" w14:textId="77777777" w:rsidR="00AF665B" w:rsidRPr="0089202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VD: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150" w:dyaOrig="375" w14:anchorId="04565FA1">
                                  <v:shape id="_x0000_i4864" type="#_x0000_t75" style="width:157.5pt;height:18.75pt" o:ole="">
                                    <v:imagedata r:id="rId4811" o:title=""/>
                                  </v:shape>
                                  <o:OLEObject Type="Embed" ProgID="Equation.DSMT4" ShapeID="_x0000_i4864" DrawAspect="Content" ObjectID="_1690177061" r:id="rId4812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5" w:dyaOrig="315" w14:anchorId="009F63DB">
                                  <v:shape id="_x0000_i4865" type="#_x0000_t75" style="width:44.25pt;height:15.75pt" o:ole="">
                                    <v:imagedata r:id="rId4813" o:title=""/>
                                  </v:shape>
                                  <o:OLEObject Type="Embed" ProgID="Equation.DSMT4" ShapeID="_x0000_i4865" DrawAspect="Content" ObjectID="_1690177062" r:id="rId4814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00" w:dyaOrig="375" w14:anchorId="7DC67D28">
                                  <v:shape id="_x0000_i4866" type="#_x0000_t75" style="width:45pt;height:18.75pt" o:ole="">
                                    <v:imagedata r:id="rId4815" o:title=""/>
                                  </v:shape>
                                  <o:OLEObject Type="Embed" ProgID="Equation.DSMT4" ShapeID="_x0000_i4866" DrawAspect="Content" ObjectID="_1690177063" r:id="rId4816"/>
                                </w:object>
                              </w:r>
                            </w:p>
                            <w:p w14:paraId="1CD4C57E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42BC5501">
                                  <v:shape id="_x0000_i4867" type="#_x0000_t75" style="width:316.5pt;height:45.75pt" o:ole="">
                                    <v:imagedata r:id="rId4817" o:title=""/>
                                  </v:shape>
                                  <o:OLEObject Type="Embed" ProgID="Equation.DSMT4" ShapeID="_x0000_i4867" DrawAspect="Content" ObjectID="_1690177064" r:id="rId4818"/>
                                </w:object>
                              </w:r>
                            </w:p>
                            <w:p w14:paraId="29A92CFF" w14:textId="77777777" w:rsidR="00AF665B" w:rsidRPr="0089202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VD: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7215" w:dyaOrig="930" w14:anchorId="4E15D4EA">
                                  <v:shape id="_x0000_i4868" type="#_x0000_t75" style="width:360.75pt;height:46.5pt" o:ole="">
                                    <v:imagedata r:id="rId4819" o:title=""/>
                                  </v:shape>
                                  <o:OLEObject Type="Embed" ProgID="Equation.DSMT4" ShapeID="_x0000_i4868" DrawAspect="Content" ObjectID="_1690177065" r:id="rId4820"/>
                                </w:object>
                              </w:r>
                            </w:p>
                            <w:p w14:paraId="5A2FEB48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B620F48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7BF12D19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05" name="Group 2124573005"/>
                        <wpg:cNvGrpSpPr/>
                        <wpg:grpSpPr>
                          <a:xfrm>
                            <a:off x="150812" y="0"/>
                            <a:ext cx="4373563" cy="571533"/>
                            <a:chOff x="150812" y="0"/>
                            <a:chExt cx="4373823" cy="571533"/>
                          </a:xfrm>
                        </wpg:grpSpPr>
                        <wpg:grpSp>
                          <wpg:cNvPr id="2124573006" name="Group 2124573006"/>
                          <wpg:cNvGrpSpPr/>
                          <wpg:grpSpPr>
                            <a:xfrm>
                              <a:off x="150812" y="0"/>
                              <a:ext cx="4373823" cy="485775"/>
                              <a:chOff x="150812" y="0"/>
                              <a:chExt cx="4373823" cy="485775"/>
                            </a:xfrm>
                          </wpg:grpSpPr>
                          <wpg:grpSp>
                            <wpg:cNvPr id="2124573007" name="Group 2124573007"/>
                            <wpg:cNvGrpSpPr/>
                            <wpg:grpSpPr>
                              <a:xfrm>
                                <a:off x="184092" y="0"/>
                                <a:ext cx="4340543" cy="485775"/>
                                <a:chOff x="184092" y="0"/>
                                <a:chExt cx="4340543" cy="485775"/>
                              </a:xfrm>
                            </wpg:grpSpPr>
                            <wps:wsp>
                              <wps:cNvPr id="2124573008" name="Rectangle: Single Corner Snipped 2124573008"/>
                              <wps:cNvSpPr/>
                              <wps:spPr>
                                <a:xfrm>
                                  <a:off x="184092" y="38089"/>
                                  <a:ext cx="434054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09" name="Group 2124573009"/>
                              <wpg:cNvGrpSpPr/>
                              <wpg:grpSpPr>
                                <a:xfrm>
                                  <a:off x="1502180" y="0"/>
                                  <a:ext cx="2879571" cy="485775"/>
                                  <a:chOff x="1502180" y="0"/>
                                  <a:chExt cx="2879571" cy="485775"/>
                                </a:xfrm>
                              </wpg:grpSpPr>
                              <wpg:grpSp>
                                <wpg:cNvPr id="2124573010" name="Group 2124573010"/>
                                <wpg:cNvGrpSpPr/>
                                <wpg:grpSpPr>
                                  <a:xfrm>
                                    <a:off x="1611714" y="104387"/>
                                    <a:ext cx="2770037" cy="369570"/>
                                    <a:chOff x="1611714" y="104387"/>
                                    <a:chExt cx="2770037" cy="369570"/>
                                  </a:xfrm>
                                </wpg:grpSpPr>
                                <wps:wsp>
                                  <wps:cNvPr id="2124573011" name="Arrow: Chevron 2124573011"/>
                                  <wps:cNvSpPr/>
                                  <wps:spPr>
                                    <a:xfrm>
                                      <a:off x="1761187" y="105159"/>
                                      <a:ext cx="262056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A84A3A6" w14:textId="77777777" w:rsidR="00AF665B" w:rsidRPr="00EC3587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C3587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</w:rPr>
                                          <w:t>Nhận dạng phương trình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12" name="Group 212457301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13" name="Freeform: Shape 212457301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1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002C5E7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15" name="Group 212457301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16" name="Freeform: Shape 2124573016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17" name="Flowchart: Terminator 212457301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18" name="Flowchart: Direct Access Storage 212457301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19" name="Group 212457301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20" name="Flowchart: Preparation 212457302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2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F2B9219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3E311F" id="_x0000_s1364" style="width:515.5pt;height:223.5pt;mso-position-horizontal-relative:char;mso-position-vertical-relative:line" coordsize="65471,27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">
                <v:shape id="Rectangle: Diagonal Corners Rounded 1" o:spid="_x0000_s1365" style="position:absolute;top:2607;width:65471;height:2497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79557;6547104,2473681;6532329,2497330;112179,2497330;0,2317773;0,23649;14775,0" o:connectangles="0,0,0,0,0,0,0,0,0" textboxrect="0,0,6435090,1533525"/>
                  <v:textbox>
                    <w:txbxContent>
                      <w:p w14:paraId="3695EEC6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0F5ECA2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6583E05C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4E3B88D1">
                            <v:shape id="_x0000_i4860" type="#_x0000_t75" style="width:150pt;height:18.75pt" o:ole="">
                              <v:imagedata r:id="rId4803" o:title=""/>
                            </v:shape>
                            <o:OLEObject Type="Embed" ProgID="Equation.DSMT4" ShapeID="_x0000_i4860" DrawAspect="Content" ObjectID="_1690177057" r:id="rId4821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5CFC8E4B">
                            <v:shape id="_x0000_i4861" type="#_x0000_t75" style="width:14.25pt;height:12pt" o:ole="">
                              <v:imagedata r:id="rId4805" o:title=""/>
                            </v:shape>
                            <o:OLEObject Type="Embed" ProgID="Equation.DSMT4" ShapeID="_x0000_i4861" DrawAspect="Content" ObjectID="_1690177058" r:id="rId4822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5FEBC150">
                            <v:shape id="_x0000_i4862" type="#_x0000_t75" style="width:32.25pt;height:16.5pt" o:ole="">
                              <v:imagedata r:id="rId4807" o:title=""/>
                            </v:shape>
                            <o:OLEObject Type="Embed" ProgID="Equation.DSMT4" ShapeID="_x0000_i4862" DrawAspect="Content" ObjectID="_1690177059" r:id="rId4823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726413BE">
                            <v:shape id="_x0000_i4863" type="#_x0000_t75" style="width:13.5pt;height:13.5pt" o:ole="">
                              <v:imagedata r:id="rId4809" o:title=""/>
                            </v:shape>
                            <o:OLEObject Type="Embed" ProgID="Equation.DSMT4" ShapeID="_x0000_i4863" DrawAspect="Content" ObjectID="_1690177060" r:id="rId4824"/>
                          </w:object>
                        </w:r>
                      </w:p>
                      <w:p w14:paraId="0F431DA4" w14:textId="77777777" w:rsidR="00AF665B" w:rsidRPr="00892025" w:rsidRDefault="00AF665B" w:rsidP="00D83BB6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VD: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150" w:dyaOrig="375" w14:anchorId="04565FA1">
                            <v:shape id="_x0000_i4864" type="#_x0000_t75" style="width:157.5pt;height:18.75pt" o:ole="">
                              <v:imagedata r:id="rId4811" o:title=""/>
                            </v:shape>
                            <o:OLEObject Type="Embed" ProgID="Equation.DSMT4" ShapeID="_x0000_i4864" DrawAspect="Content" ObjectID="_1690177061" r:id="rId4825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885" w:dyaOrig="315" w14:anchorId="009F63DB">
                            <v:shape id="_x0000_i4865" type="#_x0000_t75" style="width:44.25pt;height:15.75pt" o:ole="">
                              <v:imagedata r:id="rId4813" o:title=""/>
                            </v:shape>
                            <o:OLEObject Type="Embed" ProgID="Equation.DSMT4" ShapeID="_x0000_i4865" DrawAspect="Content" ObjectID="_1690177062" r:id="rId4826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00" w:dyaOrig="375" w14:anchorId="7DC67D28">
                            <v:shape id="_x0000_i4866" type="#_x0000_t75" style="width:45pt;height:18.75pt" o:ole="">
                              <v:imagedata r:id="rId4815" o:title=""/>
                            </v:shape>
                            <o:OLEObject Type="Embed" ProgID="Equation.DSMT4" ShapeID="_x0000_i4866" DrawAspect="Content" ObjectID="_1690177063" r:id="rId4827"/>
                          </w:object>
                        </w:r>
                      </w:p>
                      <w:p w14:paraId="1CD4C57E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42BC5501">
                            <v:shape id="_x0000_i4867" type="#_x0000_t75" style="width:316.5pt;height:45.75pt" o:ole="">
                              <v:imagedata r:id="rId4817" o:title=""/>
                            </v:shape>
                            <o:OLEObject Type="Embed" ProgID="Equation.DSMT4" ShapeID="_x0000_i4867" DrawAspect="Content" ObjectID="_1690177064" r:id="rId4828"/>
                          </w:object>
                        </w:r>
                      </w:p>
                      <w:p w14:paraId="29A92CFF" w14:textId="77777777" w:rsidR="00AF665B" w:rsidRPr="00892025" w:rsidRDefault="00AF665B" w:rsidP="00D83BB6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VD: </w:t>
                        </w:r>
                        <w:r w:rsidRPr="005A207F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7215" w:dyaOrig="930" w14:anchorId="4E15D4EA">
                            <v:shape id="_x0000_i4868" type="#_x0000_t75" style="width:360.75pt;height:46.5pt" o:ole="">
                              <v:imagedata r:id="rId4819" o:title=""/>
                            </v:shape>
                            <o:OLEObject Type="Embed" ProgID="Equation.DSMT4" ShapeID="_x0000_i4868" DrawAspect="Content" ObjectID="_1690177065" r:id="rId4829"/>
                          </w:object>
                        </w:r>
                      </w:p>
                      <w:p w14:paraId="5A2FEB48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B620F48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7BF12D19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05" o:spid="_x0000_s1366" style="position:absolute;left:1508;width:43735;height:5715" coordorigin="1508" coordsize="4373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">
                  <v:group id="Group 2124573006" o:spid="_x0000_s1367" style="position:absolute;left:1508;width:43738;height:4857" coordorigin="1508" coordsize="43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">
                    <v:group id="Group 2124573007" o:spid="_x0000_s1368" style="position:absolute;left:1840;width:43406;height:4857" coordorigin="1840" coordsize="434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">
                      <v:shape id="Rectangle: Single Corner Snipped 2124573008" o:spid="_x0000_s1369" style="position:absolute;left:1840;top:380;width:43406;height:4476;visibility:visible;mso-wrap-style:square;v-text-anchor:middle" coordsize="434054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" path="m,l4185819,r154724,154724l4340543,447554,,447554,,xe" fillcolor="#efddf6 [663]" stroked="f" strokeweight="1.25pt">
                        <v:fill r:id="rId349" o:title="" color2="#fffff7" type="pattern"/>
                        <v:path arrowok="t" o:connecttype="custom" o:connectlocs="0,0;4185819,0;4340543,154724;4340543,447554;0,447554;0,0" o:connectangles="0,0,0,0,0,0"/>
                      </v:shape>
                      <v:group id="Group 2124573009" o:spid="_x0000_s1370" style="position:absolute;left:15021;width:28796;height:4857" coordorigin="15021" coordsize="287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">
                        <v:group id="Group 2124573010" o:spid="_x0000_s1371" style="position:absolute;left:16117;top:1043;width:27700;height:3696" coordorigin="16117,1043" coordsize="2770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">
                          <v:shape id="Arrow: Chevron 2124573011" o:spid="_x0000_s1372" type="#_x0000_t55" style="position:absolute;left:17611;top:1051;width:2620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" adj="2106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A84A3A6" w14:textId="77777777" w:rsidR="00AF665B" w:rsidRPr="00EC3587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C3587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</w:rPr>
                                    <w:t>Nhận dạng phương trình đường tròn</w:t>
                                  </w:r>
                                </w:p>
                              </w:txbxContent>
                            </v:textbox>
                          </v:shape>
                          <v:group id="Group 2124573012" o:spid="_x0000_s137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PTF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">
                            <v:shape id="Freeform: Shape 2124573013" o:spid="_x0000_s137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7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" filled="f" stroked="f">
                              <v:textbox>
                                <w:txbxContent>
                                  <w:p w14:paraId="3002C5E7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15" o:spid="_x0000_s137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Wyx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">
                          <v:shape id="Freeform: Shape 2124573016" o:spid="_x0000_s137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17" o:spid="_x0000_s137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18" o:spid="_x0000_s137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19" o:spid="_x0000_s138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Ga0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">
                    <v:shape id="Flowchart: Preparation 2124573020" o:spid="_x0000_s138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8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F2B9219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554F36E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0B9695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p w14:paraId="229CA0E1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537FC049">
          <v:shape id="_x0000_i3358" type="#_x0000_t75" style="width:129pt;height:18pt" o:ole="">
            <v:imagedata r:id="rId4830" o:title=""/>
          </v:shape>
          <o:OLEObject Type="Embed" ProgID="Equation.DSMT4" ShapeID="_x0000_i3358" DrawAspect="Content" ObjectID="_1690174659" r:id="rId483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67009F1D">
          <v:shape id="_x0000_i3359" type="#_x0000_t75" style="width:123pt;height:18pt" o:ole="">
            <v:imagedata r:id="rId4832" o:title=""/>
          </v:shape>
          <o:OLEObject Type="Embed" ProgID="Equation.DSMT4" ShapeID="_x0000_i3359" DrawAspect="Content" ObjectID="_1690174660" r:id="rId483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DD4ADE7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1DE4F946">
          <v:shape id="_x0000_i3360" type="#_x0000_t75" style="width:122.25pt;height:18pt" o:ole="">
            <v:imagedata r:id="rId4834" o:title=""/>
          </v:shape>
          <o:OLEObject Type="Embed" ProgID="Equation.DSMT4" ShapeID="_x0000_i3360" DrawAspect="Content" ObjectID="_1690174661" r:id="rId483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743BAED2">
          <v:shape id="_x0000_i3361" type="#_x0000_t75" style="width:123.75pt;height:18pt" o:ole="">
            <v:imagedata r:id="rId4836" o:title=""/>
          </v:shape>
          <o:OLEObject Type="Embed" ProgID="Equation.DSMT4" ShapeID="_x0000_i3361" DrawAspect="Content" ObjectID="_1690174662" r:id="rId48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32072C7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bookmarkStart w:id="288" w:name="TestHDG"/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EDFF982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173D96D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phải có hệ số của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30AE9791">
          <v:shape id="_x0000_i3362" type="#_x0000_t75" style="width:30pt;height:18pt" o:ole="">
            <v:imagedata r:id="rId4838" o:title=""/>
          </v:shape>
          <o:OLEObject Type="Embed" ProgID="Equation.DSMT4" ShapeID="_x0000_i3362" DrawAspect="Content" ObjectID="_1690174663" r:id="rId483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phải bằng nhau nên loại đi hai đáp án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4F95118">
          <v:shape id="_x0000_i3363" type="#_x0000_t75" style="width:23.25pt;height:15.75pt" o:ole="">
            <v:imagedata r:id="rId4840" o:title=""/>
          </v:shape>
          <o:OLEObject Type="Embed" ProgID="Equation.DSMT4" ShapeID="_x0000_i3363" DrawAspect="Content" ObjectID="_1690174664" r:id="rId48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4690555" w14:textId="77777777" w:rsidR="00AF665B" w:rsidRPr="00E67A79" w:rsidRDefault="00AF665B" w:rsidP="00AF665B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Điều kiện để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5BA8E121">
          <v:shape id="_x0000_i3364" type="#_x0000_t75" style="width:128.25pt;height:18pt" o:ole="">
            <v:imagedata r:id="rId4842" o:title=""/>
          </v:shape>
          <o:OLEObject Type="Embed" ProgID="Equation.DSMT4" ShapeID="_x0000_i3364" DrawAspect="Content" ObjectID="_1690174665" r:id="rId48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 là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78D19FE7">
          <v:shape id="_x0000_i3365" type="#_x0000_t75" style="width:71.25pt;height:15.75pt" o:ole="">
            <v:imagedata r:id="rId4844" o:title=""/>
          </v:shape>
          <o:OLEObject Type="Embed" ProgID="Equation.DSMT4" ShapeID="_x0000_i3365" DrawAspect="Content" ObjectID="_1690174666" r:id="rId48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chỉ có đáp án C là thỏa yêu cầu.</w:t>
      </w:r>
      <w:bookmarkEnd w:id="288"/>
    </w:p>
    <w:p w14:paraId="2BFE8CCF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MS Mincho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510" w:dyaOrig="315" w14:anchorId="1CF056DC">
          <v:shape id="_x0000_i3366" type="#_x0000_t75" style="width:25.5pt;height:15.75pt" o:ole="">
            <v:imagedata r:id="rId4846" o:title=""/>
          </v:shape>
          <o:OLEObject Type="Embed" ProgID="Equation.DSMT4" ShapeID="_x0000_i3366" DrawAspect="Content" ObjectID="_1690174667" r:id="rId4847"/>
        </w:objec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phương trình nào dưới đây là phương trình của đường tròn?</w:t>
      </w:r>
    </w:p>
    <w:p w14:paraId="5F6CAF7F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460" w:dyaOrig="360" w14:anchorId="4B40E5CD">
          <v:shape id="_x0000_i3367" type="#_x0000_t75" style="width:123pt;height:18pt" o:ole="">
            <v:imagedata r:id="rId4848" o:title=""/>
          </v:shape>
          <o:OLEObject Type="Embed" ProgID="Equation.DSMT4" ShapeID="_x0000_i3367" DrawAspect="Content" ObjectID="_1690174668" r:id="rId4849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55" w:dyaOrig="360" w14:anchorId="13BCC5F0">
          <v:shape id="_x0000_i3368" type="#_x0000_t75" style="width:117.75pt;height:18pt" o:ole="">
            <v:imagedata r:id="rId4850" o:title=""/>
          </v:shape>
          <o:OLEObject Type="Embed" ProgID="Equation.DSMT4" ShapeID="_x0000_i3368" DrawAspect="Content" ObjectID="_1690174669" r:id="rId4851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67959438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115" w:dyaOrig="360" w14:anchorId="4C024135">
          <v:shape id="_x0000_i3369" type="#_x0000_t75" style="width:105.75pt;height:18pt" o:ole="">
            <v:imagedata r:id="rId4852" o:title=""/>
          </v:shape>
          <o:OLEObject Type="Embed" ProgID="Equation.DSMT4" ShapeID="_x0000_i3369" DrawAspect="Content" ObjectID="_1690174670" r:id="rId4853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25" w:dyaOrig="360" w14:anchorId="0D8C70DD">
          <v:shape id="_x0000_i3370" type="#_x0000_t75" style="width:116.25pt;height:18pt" o:ole="">
            <v:imagedata r:id="rId4854" o:title=""/>
          </v:shape>
          <o:OLEObject Type="Embed" ProgID="Equation.DSMT4" ShapeID="_x0000_i3370" DrawAspect="Content" ObjectID="_1690174671" r:id="rId4855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70641690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4AC27392" w14:textId="77777777" w:rsidR="00AF665B" w:rsidRPr="00E67A79" w:rsidRDefault="00AF665B" w:rsidP="00AF665B">
      <w:pPr>
        <w:spacing w:line="276" w:lineRule="auto"/>
        <w:ind w:left="1000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sz w:val="24"/>
          <w:szCs w:val="24"/>
        </w:rPr>
        <w:t>Chọn D</w:t>
      </w:r>
    </w:p>
    <w:p w14:paraId="20D87930" w14:textId="77777777" w:rsidR="00AF665B" w:rsidRPr="00E67A79" w:rsidRDefault="00AF665B" w:rsidP="00AF665B">
      <w:pPr>
        <w:spacing w:line="276" w:lineRule="auto"/>
        <w:ind w:left="1000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có dạng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5FD28342">
          <v:shape id="_x0000_i3371" type="#_x0000_t75" style="width:128.25pt;height:18pt" o:ole="">
            <v:imagedata r:id="rId4856" o:title=""/>
          </v:shape>
          <o:OLEObject Type="Embed" ProgID="Equation.DSMT4" ShapeID="_x0000_i3371" DrawAspect="Content" ObjectID="_1690174672" r:id="rId48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05" w:dyaOrig="435" w14:anchorId="2A0264ED">
          <v:shape id="_x0000_i3372" type="#_x0000_t75" style="width:80.25pt;height:21.75pt" o:ole="">
            <v:imagedata r:id="rId4858" o:title=""/>
          </v:shape>
          <o:OLEObject Type="Embed" ProgID="Equation.DSMT4" ShapeID="_x0000_i3372" DrawAspect="Content" ObjectID="_1690174673" r:id="rId48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ADF56A" w14:textId="77777777" w:rsidR="00AF665B" w:rsidRPr="00E67A79" w:rsidRDefault="00AF665B" w:rsidP="00AF665B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B, D không có dạng phương trình đường tròn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68A7533" wp14:editId="38BF2CA0">
            <wp:extent cx="190500" cy="152400"/>
            <wp:effectExtent l="0" t="0" r="0" b="0"/>
            <wp:docPr id="2124573120" name="Picture 2124573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Loại.</w:t>
      </w:r>
    </w:p>
    <w:p w14:paraId="4BACA837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325" w:dyaOrig="360" w14:anchorId="38E6ABCB">
          <v:shape id="_x0000_i3373" type="#_x0000_t75" style="width:116.25pt;height:18pt" o:ole="">
            <v:imagedata r:id="rId4861" o:title=""/>
          </v:shape>
          <o:OLEObject Type="Embed" ProgID="Equation.DSMT4" ShapeID="_x0000_i3373" DrawAspect="Content" ObjectID="_1690174674" r:id="rId486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780" w:dyaOrig="1125" w14:anchorId="04596078">
          <v:shape id="_x0000_i3374" type="#_x0000_t75" style="width:39pt;height:56.25pt" o:ole="">
            <v:imagedata r:id="rId4863" o:title=""/>
          </v:shape>
          <o:OLEObject Type="Embed" ProgID="Equation.DSMT4" ShapeID="_x0000_i3374" DrawAspect="Content" ObjectID="_1690174675" r:id="rId48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315" w14:anchorId="73D68746">
          <v:shape id="_x0000_i3375" type="#_x0000_t75" style="width:87.75pt;height:15.75pt" o:ole="">
            <v:imagedata r:id="rId4865" o:title=""/>
          </v:shape>
          <o:OLEObject Type="Embed" ProgID="Equation.DSMT4" ShapeID="_x0000_i3375" DrawAspect="Content" ObjectID="_1690174676" r:id="rId48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191FBCC9" wp14:editId="719A2982">
            <wp:extent cx="190500" cy="152400"/>
            <wp:effectExtent l="0" t="0" r="0" b="0"/>
            <wp:docPr id="2124573121" name="Picture 212457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4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tròn.</w:t>
      </w:r>
    </w:p>
    <w:p w14:paraId="39BE3579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190" w:dyaOrig="360" w14:anchorId="081084AA">
          <v:shape id="_x0000_i3376" type="#_x0000_t75" style="width:109.5pt;height:18pt" o:ole="">
            <v:imagedata r:id="rId4868" o:title=""/>
          </v:shape>
          <o:OLEObject Type="Embed" ProgID="Equation.DSMT4" ShapeID="_x0000_i3376" DrawAspect="Content" ObjectID="_1690174677" r:id="rId48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94"/>
          <w:sz w:val="24"/>
          <w:szCs w:val="24"/>
        </w:rPr>
        <w:object w:dxaOrig="885" w:dyaOrig="1995" w14:anchorId="7CBE2786">
          <v:shape id="_x0000_i3377" type="#_x0000_t75" style="width:44.25pt;height:99.75pt" o:ole="">
            <v:imagedata r:id="rId4870" o:title=""/>
          </v:shape>
          <o:OLEObject Type="Embed" ProgID="Equation.DSMT4" ShapeID="_x0000_i3377" DrawAspect="Content" ObjectID="_1690174678" r:id="rId48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15" w14:anchorId="25FF419B">
          <v:shape id="_x0000_i3378" type="#_x0000_t75" style="width:99.75pt;height:30.75pt" o:ole="">
            <v:imagedata r:id="rId4872" o:title=""/>
          </v:shape>
          <o:OLEObject Type="Embed" ProgID="Equation.DSMT4" ShapeID="_x0000_i3378" DrawAspect="Content" ObjectID="_1690174679" r:id="rId48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42374CCC" wp14:editId="5E8A0F97">
            <wp:extent cx="190500" cy="152400"/>
            <wp:effectExtent l="0" t="0" r="0" b="0"/>
            <wp:docPr id="2124573122" name="Picture 212457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4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không phải là phương trình đường tròn.</w:t>
      </w:r>
    </w:p>
    <w:p w14:paraId="51164796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Suy ra chọn</w:t>
      </w:r>
    </w:p>
    <w:p w14:paraId="5EC51D28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eastAsia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4C84AFF3">
          <v:shape id="_x0000_i3379" type="#_x0000_t75" style="width:118.5pt;height:18pt" o:ole="">
            <v:imagedata r:id="rId4874" o:title=""/>
          </v:shape>
          <o:OLEObject Type="Embed" ProgID="Equation.DSMT4" ShapeID="_x0000_i3379" DrawAspect="Content" ObjectID="_1690174680" r:id="rId487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nào?</w:t>
      </w:r>
    </w:p>
    <w:p w14:paraId="4AFC754D" w14:textId="77777777" w:rsidR="00AF665B" w:rsidRPr="00E67A79" w:rsidRDefault="00AF665B" w:rsidP="00AF665B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195ED28C">
          <v:shape id="_x0000_i3380" type="#_x0000_t75" style="width:45pt;height:34.5pt" o:ole="">
            <v:imagedata r:id="rId4876" o:title=""/>
          </v:shape>
          <o:OLEObject Type="Embed" ProgID="Equation.DSMT4" ShapeID="_x0000_i3380" DrawAspect="Content" ObjectID="_1690174681" r:id="rId48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65C01375">
          <v:shape id="_x0000_i3381" type="#_x0000_t75" style="width:39pt;height:16.5pt" o:ole="">
            <v:imagedata r:id="rId4878" o:title=""/>
          </v:shape>
          <o:OLEObject Type="Embed" ProgID="Equation.DSMT4" ShapeID="_x0000_i3381" DrawAspect="Content" ObjectID="_1690174682" r:id="rId487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22CE8C8" w14:textId="77777777" w:rsidR="00AF665B" w:rsidRPr="00E67A79" w:rsidRDefault="00AF665B" w:rsidP="00AF665B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14B75E1A">
          <v:shape id="_x0000_i3382" type="#_x0000_t75" style="width:33pt;height:19.5pt" o:ole="">
            <v:imagedata r:id="rId4880" o:title=""/>
          </v:shape>
          <o:OLEObject Type="Embed" ProgID="Equation.DSMT4" ShapeID="_x0000_i3382" DrawAspect="Content" ObjectID="_1690174683" r:id="rId488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59A1C2D1">
          <v:shape id="_x0000_i3383" type="#_x0000_t75" style="width:39pt;height:16.5pt" o:ole="">
            <v:imagedata r:id="rId4882" o:title=""/>
          </v:shape>
          <o:OLEObject Type="Embed" ProgID="Equation.DSMT4" ShapeID="_x0000_i3383" DrawAspect="Content" ObjectID="_1690174684" r:id="rId488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FEB2A62" w14:textId="77777777" w:rsidR="00AF665B" w:rsidRPr="00E67A79" w:rsidRDefault="00AF665B" w:rsidP="00AF665B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2DBBAEAF">
          <v:shape id="_x0000_i3384" type="#_x0000_t75" style="width:45pt;height:34.5pt" o:ole="">
            <v:imagedata r:id="rId4884" o:title=""/>
          </v:shape>
          <o:OLEObject Type="Embed" ProgID="Equation.DSMT4" ShapeID="_x0000_i3384" DrawAspect="Content" ObjectID="_1690174685" r:id="rId488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429327D">
          <v:shape id="_x0000_i3385" type="#_x0000_t75" style="width:30pt;height:12.75pt" o:ole="">
            <v:imagedata r:id="rId4886" o:title=""/>
          </v:shape>
          <o:OLEObject Type="Embed" ProgID="Equation.DSMT4" ShapeID="_x0000_i3385" DrawAspect="Content" ObjectID="_1690174686" r:id="rId48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BC5B065" w14:textId="77777777" w:rsidR="00AF665B" w:rsidRPr="00E67A79" w:rsidRDefault="00AF665B" w:rsidP="00AF665B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Không có đường tròn nào.</w:t>
      </w:r>
    </w:p>
    <w:p w14:paraId="0A0CCE6A" w14:textId="77777777" w:rsidR="00AF665B" w:rsidRPr="00E67A79" w:rsidRDefault="00AF665B" w:rsidP="00AF665B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8576312" w14:textId="77777777" w:rsidR="00AF665B" w:rsidRPr="00E67A79" w:rsidRDefault="00AF665B" w:rsidP="00AF665B">
      <w:pPr>
        <w:pStyle w:val="ListParagraph"/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3B80639C" w14:textId="77777777" w:rsidR="00AF665B" w:rsidRPr="00E67A79" w:rsidRDefault="00AF665B" w:rsidP="00AF665B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5130" w:dyaOrig="615" w14:anchorId="0B82A0C2">
          <v:shape id="_x0000_i3386" type="#_x0000_t75" style="width:256.5pt;height:30.75pt" o:ole="">
            <v:imagedata r:id="rId4888" o:title=""/>
          </v:shape>
          <o:OLEObject Type="Embed" ProgID="Equation.DSMT4" ShapeID="_x0000_i3386" DrawAspect="Content" ObjectID="_1690174687" r:id="rId48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77A28BF" w14:textId="77777777" w:rsidR="00AF665B" w:rsidRPr="00E67A79" w:rsidRDefault="00AF665B" w:rsidP="00AF665B">
      <w:pPr>
        <w:pStyle w:val="ListParagraph"/>
        <w:ind w:left="1000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1920" w:dyaOrig="750" w14:anchorId="2D5DE08F">
          <v:shape id="_x0000_i3387" type="#_x0000_t75" style="width:96pt;height:37.5pt" o:ole="">
            <v:imagedata r:id="rId4890" o:title=""/>
          </v:shape>
          <o:OLEObject Type="Embed" ProgID="Equation.DSMT4" ShapeID="_x0000_i3387" DrawAspect="Content" ObjectID="_1690174688" r:id="rId4891"/>
        </w:object>
      </w:r>
      <w:r w:rsidRPr="00E67A79">
        <w:rPr>
          <w:rFonts w:ascii="Chu Van An" w:hAnsi="Chu Van An" w:cs="Chu Van An"/>
          <w:sz w:val="24"/>
          <w:szCs w:val="24"/>
        </w:rPr>
        <w:t>, nên đây không phải là phương trình của đường tròn.</w:t>
      </w:r>
    </w:p>
    <w:p w14:paraId="3479EF65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43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091"/>
        <w:gridCol w:w="4852"/>
      </w:tblGrid>
      <w:tr w:rsidR="00AF665B" w:rsidRPr="00676FB5" w14:paraId="5A93A226" w14:textId="77777777" w:rsidTr="00EC4384">
        <w:tc>
          <w:tcPr>
            <w:tcW w:w="6091" w:type="dxa"/>
            <w:shd w:val="clear" w:color="auto" w:fill="auto"/>
          </w:tcPr>
          <w:p w14:paraId="44E1BE8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2356E370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80" w:dyaOrig="360" w14:anchorId="057C9CA1">
                <v:shape id="_x0000_i3388" type="#_x0000_t75" style="width:129pt;height:18pt" o:ole="">
                  <v:imagedata r:id="rId4830" o:title=""/>
                </v:shape>
                <o:OLEObject Type="Embed" ProgID="Equation.DSMT4" ShapeID="_x0000_i3388" DrawAspect="Content" ObjectID="_1690174689" r:id="rId48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18917554">
                <v:shape id="_x0000_i3389" type="#_x0000_t75" style="width:123pt;height:18pt" o:ole="">
                  <v:imagedata r:id="rId4832" o:title=""/>
                </v:shape>
                <o:OLEObject Type="Embed" ProgID="Equation.DSMT4" ShapeID="_x0000_i3389" DrawAspect="Content" ObjectID="_1690174690" r:id="rId489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60017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60" w14:anchorId="1F4ECAC5">
                <v:shape id="_x0000_i3390" type="#_x0000_t75" style="width:122.25pt;height:18pt" o:ole="">
                  <v:imagedata r:id="rId4834" o:title=""/>
                </v:shape>
                <o:OLEObject Type="Embed" ProgID="Equation.DSMT4" ShapeID="_x0000_i3390" DrawAspect="Content" ObjectID="_1690174691" r:id="rId48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60" w14:anchorId="2CC5A456">
                <v:shape id="_x0000_i3391" type="#_x0000_t75" style="width:123.75pt;height:18pt" o:ole="">
                  <v:imagedata r:id="rId4836" o:title=""/>
                </v:shape>
                <o:OLEObject Type="Embed" ProgID="Equation.DSMT4" ShapeID="_x0000_i3391" DrawAspect="Content" ObjectID="_1690174692" r:id="rId489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256B3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B8F7BF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0F0DF44" w14:textId="77777777" w:rsidTr="00EC4384">
        <w:tc>
          <w:tcPr>
            <w:tcW w:w="6091" w:type="dxa"/>
            <w:shd w:val="clear" w:color="auto" w:fill="auto"/>
          </w:tcPr>
          <w:p w14:paraId="6CC06976" w14:textId="77777777" w:rsidR="00AF665B" w:rsidRPr="00676FB5" w:rsidRDefault="00AF665B" w:rsidP="00EC4384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 w:val="24"/>
                <w:szCs w:val="24"/>
              </w:rPr>
              <w:object w:dxaOrig="510" w:dyaOrig="315" w14:anchorId="353E36A2">
                <v:shape id="_x0000_i3392" type="#_x0000_t75" style="width:25.5pt;height:15.75pt" o:ole="">
                  <v:imagedata r:id="rId4846" o:title=""/>
                </v:shape>
                <o:OLEObject Type="Embed" ProgID="Equation.DSMT4" ShapeID="_x0000_i3392" DrawAspect="Content" ObjectID="_1690174693" r:id="rId4896"/>
              </w:object>
            </w:r>
            <w:r w:rsidRPr="00676FB5">
              <w:rPr>
                <w:rFonts w:ascii="Chu Van An" w:eastAsia="MS Mincho" w:hAnsi="Chu Van An" w:cs="Chu Van An"/>
                <w:position w:val="-6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phương trình nào dưới đây là phương trình của đường tròn?</w:t>
            </w:r>
          </w:p>
          <w:p w14:paraId="2C9AD605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460" w:dyaOrig="360" w14:anchorId="2EC2B1F4">
                <v:shape id="_x0000_i3393" type="#_x0000_t75" style="width:123pt;height:18pt" o:ole="">
                  <v:imagedata r:id="rId4848" o:title=""/>
                </v:shape>
                <o:OLEObject Type="Embed" ProgID="Equation.DSMT4" ShapeID="_x0000_i3393" DrawAspect="Content" ObjectID="_1690174694" r:id="rId4897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355" w:dyaOrig="360" w14:anchorId="7E31B3F4">
                <v:shape id="_x0000_i3394" type="#_x0000_t75" style="width:117.75pt;height:18pt" o:ole="">
                  <v:imagedata r:id="rId4850" o:title=""/>
                </v:shape>
                <o:OLEObject Type="Embed" ProgID="Equation.DSMT4" ShapeID="_x0000_i3394" DrawAspect="Content" ObjectID="_1690174695" r:id="rId4898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4B1144E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C.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115" w:dyaOrig="360" w14:anchorId="53D1A16F">
                <v:shape id="_x0000_i3395" type="#_x0000_t75" style="width:105.75pt;height:18pt" o:ole="">
                  <v:imagedata r:id="rId4852" o:title=""/>
                </v:shape>
                <o:OLEObject Type="Embed" ProgID="Equation.DSMT4" ShapeID="_x0000_i3395" DrawAspect="Content" ObjectID="_1690174696" r:id="rId4899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325" w:dyaOrig="360" w14:anchorId="2C2AFAAA">
                <v:shape id="_x0000_i3396" type="#_x0000_t75" style="width:116.25pt;height:18pt" o:ole="">
                  <v:imagedata r:id="rId4854" o:title=""/>
                </v:shape>
                <o:OLEObject Type="Embed" ProgID="Equation.DSMT4" ShapeID="_x0000_i3396" DrawAspect="Content" ObjectID="_1690174697" r:id="rId4900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708DFA0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1BDFF1E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AF665B" w:rsidRPr="00676FB5" w14:paraId="2036CD04" w14:textId="77777777" w:rsidTr="00EC4384">
        <w:tc>
          <w:tcPr>
            <w:tcW w:w="6091" w:type="dxa"/>
            <w:shd w:val="clear" w:color="auto" w:fill="auto"/>
          </w:tcPr>
          <w:p w14:paraId="73B2047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70" w:dyaOrig="360" w14:anchorId="07DF0F59">
                <v:shape id="_x0000_i3397" type="#_x0000_t75" style="width:118.5pt;height:18pt" o:ole="">
                  <v:imagedata r:id="rId4874" o:title=""/>
                </v:shape>
                <o:OLEObject Type="Embed" ProgID="Equation.DSMT4" ShapeID="_x0000_i3397" DrawAspect="Content" ObjectID="_1690174698" r:id="rId49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nào?</w:t>
            </w:r>
          </w:p>
          <w:p w14:paraId="0F628ED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135C76AB">
                <v:shape id="_x0000_i3398" type="#_x0000_t75" style="width:45pt;height:34.5pt" o:ole="">
                  <v:imagedata r:id="rId4876" o:title=""/>
                </v:shape>
                <o:OLEObject Type="Embed" ProgID="Equation.DSMT4" ShapeID="_x0000_i3398" DrawAspect="Content" ObjectID="_1690174699" r:id="rId49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30" w14:anchorId="5D412D79">
                <v:shape id="_x0000_i3399" type="#_x0000_t75" style="width:39pt;height:16.5pt" o:ole="">
                  <v:imagedata r:id="rId4878" o:title=""/>
                </v:shape>
                <o:OLEObject Type="Embed" ProgID="Equation.DSMT4" ShapeID="_x0000_i3399" DrawAspect="Content" ObjectID="_1690174700" r:id="rId49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0DC15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390" w14:anchorId="287A735E">
                <v:shape id="_x0000_i3400" type="#_x0000_t75" style="width:33pt;height:19.5pt" o:ole="">
                  <v:imagedata r:id="rId4880" o:title=""/>
                </v:shape>
                <o:OLEObject Type="Embed" ProgID="Equation.DSMT4" ShapeID="_x0000_i3400" DrawAspect="Content" ObjectID="_1690174701" r:id="rId49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30" w14:anchorId="7CA8B303">
                <v:shape id="_x0000_i3401" type="#_x0000_t75" style="width:39pt;height:16.5pt" o:ole="">
                  <v:imagedata r:id="rId4882" o:title=""/>
                </v:shape>
                <o:OLEObject Type="Embed" ProgID="Equation.DSMT4" ShapeID="_x0000_i3401" DrawAspect="Content" ObjectID="_1690174702" r:id="rId49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BE0EA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6EE8806F">
                <v:shape id="_x0000_i3402" type="#_x0000_t75" style="width:45pt;height:34.5pt" o:ole="">
                  <v:imagedata r:id="rId4884" o:title=""/>
                </v:shape>
                <o:OLEObject Type="Embed" ProgID="Equation.DSMT4" ShapeID="_x0000_i3402" DrawAspect="Content" ObjectID="_1690174703" r:id="rId49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68941663">
                <v:shape id="_x0000_i3403" type="#_x0000_t75" style="width:30pt;height:12.75pt" o:ole="">
                  <v:imagedata r:id="rId4886" o:title=""/>
                </v:shape>
                <o:OLEObject Type="Embed" ProgID="Equation.DSMT4" ShapeID="_x0000_i3403" DrawAspect="Content" ObjectID="_1690174704" r:id="rId49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44E86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Không có đường tròn nào.</w:t>
            </w:r>
          </w:p>
          <w:p w14:paraId="0595433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A404F80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179875D" w14:textId="77777777" w:rsidTr="00EC4384">
        <w:tc>
          <w:tcPr>
            <w:tcW w:w="6091" w:type="dxa"/>
            <w:shd w:val="clear" w:color="auto" w:fill="auto"/>
          </w:tcPr>
          <w:p w14:paraId="7163CFB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1D259C3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65" w:dyaOrig="360" w14:anchorId="142BBBBE">
                <v:shape id="_x0000_i3404" type="#_x0000_t75" style="width:128.25pt;height:18pt" o:ole="">
                  <v:imagedata r:id="rId4908" o:title=""/>
                </v:shape>
                <o:OLEObject Type="Embed" ProgID="Equation.DSMT4" ShapeID="_x0000_i3404" DrawAspect="Content" ObjectID="_1690174705" r:id="rId4909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6CCE3173">
                <v:shape id="_x0000_i3405" type="#_x0000_t75" style="width:116.25pt;height:18pt" o:ole="">
                  <v:imagedata r:id="rId4910" o:title=""/>
                </v:shape>
                <o:OLEObject Type="Embed" ProgID="Equation.DSMT4" ShapeID="_x0000_i3405" DrawAspect="Content" ObjectID="_1690174706" r:id="rId4911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E5DA7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60" w14:anchorId="3D4C0948">
                <v:shape id="_x0000_i3406" type="#_x0000_t75" style="width:93pt;height:18pt" o:ole="">
                  <v:imagedata r:id="rId4912" o:title=""/>
                </v:shape>
                <o:OLEObject Type="Embed" ProgID="Equation.DSMT4" ShapeID="_x0000_i3406" DrawAspect="Content" ObjectID="_1690174707" r:id="rId4913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290CD66A">
                <v:shape id="_x0000_i3407" type="#_x0000_t75" style="width:116.25pt;height:18pt" o:ole="">
                  <v:imagedata r:id="rId4914" o:title=""/>
                </v:shape>
                <o:OLEObject Type="Embed" ProgID="Equation.DSMT4" ShapeID="_x0000_i3407" DrawAspect="Content" ObjectID="_1690174708" r:id="rId4915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FBF3A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EC0473C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60621F1" w14:textId="77777777" w:rsidTr="00EC4384">
        <w:tc>
          <w:tcPr>
            <w:tcW w:w="6091" w:type="dxa"/>
            <w:shd w:val="clear" w:color="auto" w:fill="auto"/>
          </w:tcPr>
          <w:p w14:paraId="4E4AC7F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25E605A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60" w14:anchorId="6C8A7061">
                <v:shape id="_x0000_i3408" type="#_x0000_t75" style="width:123.75pt;height:18pt" o:ole="">
                  <v:imagedata r:id="rId4916" o:title=""/>
                </v:shape>
                <o:OLEObject Type="Embed" ProgID="Equation.DSMT4" ShapeID="_x0000_i3408" DrawAspect="Content" ObjectID="_1690174709" r:id="rId49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95" w:dyaOrig="360" w14:anchorId="16062B35">
                <v:shape id="_x0000_i3409" type="#_x0000_t75" style="width:129.75pt;height:18pt" o:ole="">
                  <v:imagedata r:id="rId4918" o:title=""/>
                </v:shape>
                <o:OLEObject Type="Embed" ProgID="Equation.DSMT4" ShapeID="_x0000_i3409" DrawAspect="Content" ObjectID="_1690174710" r:id="rId491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73B6F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05B44E60">
                <v:shape id="_x0000_i3410" type="#_x0000_t75" style="width:116.25pt;height:18pt" o:ole="">
                  <v:imagedata r:id="rId4920" o:title=""/>
                </v:shape>
                <o:OLEObject Type="Embed" ProgID="Equation.DSMT4" ShapeID="_x0000_i3410" DrawAspect="Content" ObjectID="_1690174711" r:id="rId49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60" w14:anchorId="712F5C3D">
                <v:shape id="_x0000_i3411" type="#_x0000_t75" style="width:122.25pt;height:18pt" o:ole="">
                  <v:imagedata r:id="rId4922" o:title=""/>
                </v:shape>
                <o:OLEObject Type="Embed" ProgID="Equation.DSMT4" ShapeID="_x0000_i3411" DrawAspect="Content" ObjectID="_1690174712" r:id="rId492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3F707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ACA17F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32DA7174" w14:textId="77777777" w:rsidTr="00EC4384">
        <w:tc>
          <w:tcPr>
            <w:tcW w:w="6091" w:type="dxa"/>
            <w:shd w:val="clear" w:color="auto" w:fill="auto"/>
          </w:tcPr>
          <w:p w14:paraId="5450F1C4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không phải là phương trình đường tròn?</w:t>
            </w:r>
          </w:p>
          <w:p w14:paraId="4057D687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875" w:dyaOrig="360" w14:anchorId="40F2862C">
                <v:shape id="_x0000_i3412" type="#_x0000_t75" style="width:93.75pt;height:18pt" o:ole="">
                  <v:imagedata r:id="rId4924" o:title=""/>
                </v:shape>
                <o:OLEObject Type="Embed" ProgID="Equation.DSMT4" ShapeID="_x0000_i3412" DrawAspect="Content" ObjectID="_1690174713" r:id="rId49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15" w:dyaOrig="435" w14:anchorId="3312231F">
                <v:shape id="_x0000_i3413" type="#_x0000_t75" style="width:90.75pt;height:21.75pt" o:ole="">
                  <v:imagedata r:id="rId4926" o:title=""/>
                </v:shape>
                <o:OLEObject Type="Embed" ProgID="Equation.DSMT4" ShapeID="_x0000_i3413" DrawAspect="Content" ObjectID="_1690174714" r:id="rId49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CDC938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520" w:dyaOrig="360" w14:anchorId="59DA2DA2">
                <v:shape id="_x0000_i3414" type="#_x0000_t75" style="width:126pt;height:18pt" o:ole="">
                  <v:imagedata r:id="rId4928" o:title=""/>
                </v:shape>
                <o:OLEObject Type="Embed" ProgID="Equation.DSMT4" ShapeID="_x0000_i3414" DrawAspect="Content" ObjectID="_1690174715" r:id="rId49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60" w14:anchorId="221583BC">
                <v:shape id="_x0000_i3415" type="#_x0000_t75" style="width:72.75pt;height:18pt" o:ole="">
                  <v:imagedata r:id="rId4930" o:title=""/>
                </v:shape>
                <o:OLEObject Type="Embed" ProgID="Equation.DSMT4" ShapeID="_x0000_i3415" DrawAspect="Content" ObjectID="_1690174716" r:id="rId49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AD2A74" w14:textId="77777777" w:rsidR="00AF665B" w:rsidRPr="00676FB5" w:rsidRDefault="00AF665B" w:rsidP="00EC4384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  <w:t>Lời giải</w:t>
            </w:r>
          </w:p>
          <w:p w14:paraId="3F429E6D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  <w:t>Chọn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eastAsia="x-none"/>
              </w:rPr>
              <w:t xml:space="preserve"> C</w:t>
            </w:r>
          </w:p>
          <w:p w14:paraId="79C47FD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269E09C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6890316D" w14:textId="77777777" w:rsidTr="00EC4384">
        <w:tc>
          <w:tcPr>
            <w:tcW w:w="6091" w:type="dxa"/>
            <w:shd w:val="clear" w:color="auto" w:fill="auto"/>
          </w:tcPr>
          <w:p w14:paraId="013F2C2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là phương trình của đường tròn?</w:t>
            </w:r>
          </w:p>
          <w:p w14:paraId="6F8CFFA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05" w:dyaOrig="375" w14:anchorId="2E6B7BA5">
                <v:shape id="_x0000_i3416" type="#_x0000_t75" style="width:125.25pt;height:18.75pt" o:ole="">
                  <v:imagedata r:id="rId4932" o:title=""/>
                </v:shape>
                <o:OLEObject Type="Embed" ProgID="Equation.DSMT4" ShapeID="_x0000_i3416" DrawAspect="Content" ObjectID="_1690174717" r:id="rId49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38615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60" w:dyaOrig="375" w14:anchorId="6C733331">
                <v:shape id="_x0000_i3417" type="#_x0000_t75" style="width:138pt;height:18.75pt" o:ole="">
                  <v:imagedata r:id="rId4934" o:title=""/>
                </v:shape>
                <o:OLEObject Type="Embed" ProgID="Equation.DSMT4" ShapeID="_x0000_i3417" DrawAspect="Content" ObjectID="_1690174718" r:id="rId49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FB2A7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75" w14:anchorId="1A7FDF3B">
                <v:shape id="_x0000_i3418" type="#_x0000_t75" style="width:123pt;height:18.75pt" o:ole="">
                  <v:imagedata r:id="rId4936" o:title=""/>
                </v:shape>
                <o:OLEObject Type="Embed" ProgID="Equation.DSMT4" ShapeID="_x0000_i3418" DrawAspect="Content" ObjectID="_1690174719" r:id="rId49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99B5C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75" w14:anchorId="36A39ACC">
                <v:shape id="_x0000_i3419" type="#_x0000_t75" style="width:123pt;height:18.75pt" o:ole="">
                  <v:imagedata r:id="rId4938" o:title=""/>
                </v:shape>
                <o:OLEObject Type="Embed" ProgID="Equation.DSMT4" ShapeID="_x0000_i3419" DrawAspect="Content" ObjectID="_1690174720" r:id="rId49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9DE9DB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C55F47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65EBFA7" w14:textId="77777777" w:rsidTr="00EC4384">
        <w:tc>
          <w:tcPr>
            <w:tcW w:w="6091" w:type="dxa"/>
            <w:shd w:val="clear" w:color="auto" w:fill="auto"/>
          </w:tcPr>
          <w:p w14:paraId="7EC5054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Phương trình nào dưới đây là phương trình của đường tròn?</w:t>
            </w:r>
          </w:p>
          <w:p w14:paraId="6768571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color w:val="3333FF"/>
                <w:position w:val="-10"/>
                <w:sz w:val="24"/>
                <w:szCs w:val="24"/>
              </w:rPr>
              <w:object w:dxaOrig="2145" w:dyaOrig="375" w14:anchorId="3D765F13">
                <v:shape id="_x0000_i3420" type="#_x0000_t75" style="width:107.25pt;height:18.75pt" o:ole="">
                  <v:imagedata r:id="rId4940" o:title=""/>
                </v:shape>
                <o:OLEObject Type="Embed" ProgID="Equation.DSMT4" ShapeID="_x0000_i3420" DrawAspect="Content" ObjectID="_1690174721" r:id="rId4941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color w:val="3333FF"/>
                <w:position w:val="-10"/>
                <w:sz w:val="24"/>
                <w:szCs w:val="24"/>
              </w:rPr>
              <w:object w:dxaOrig="2280" w:dyaOrig="375" w14:anchorId="012A2303">
                <v:shape id="_x0000_i3421" type="#_x0000_t75" style="width:114pt;height:18.75pt" o:ole="">
                  <v:imagedata r:id="rId4942" o:title=""/>
                </v:shape>
                <o:OLEObject Type="Embed" ProgID="Equation.DSMT4" ShapeID="_x0000_i3421" DrawAspect="Content" ObjectID="_1690174722" r:id="rId4943"/>
              </w:object>
            </w:r>
          </w:p>
          <w:p w14:paraId="28E23FE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color w:val="3333FF"/>
                <w:position w:val="-10"/>
                <w:sz w:val="24"/>
                <w:szCs w:val="24"/>
              </w:rPr>
              <w:object w:dxaOrig="2385" w:dyaOrig="375" w14:anchorId="488DEC07">
                <v:shape id="_x0000_i3422" type="#_x0000_t75" style="width:119.25pt;height:18.75pt" o:ole="">
                  <v:imagedata r:id="rId4944" o:title=""/>
                </v:shape>
                <o:OLEObject Type="Embed" ProgID="Equation.DSMT4" ShapeID="_x0000_i3422" DrawAspect="Content" ObjectID="_1690174723" r:id="rId4945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color w:val="3333FF"/>
                <w:position w:val="-10"/>
                <w:sz w:val="24"/>
                <w:szCs w:val="24"/>
              </w:rPr>
              <w:object w:dxaOrig="1800" w:dyaOrig="375" w14:anchorId="07A49C65">
                <v:shape id="_x0000_i3423" type="#_x0000_t75" style="width:90pt;height:18.75pt" o:ole="">
                  <v:imagedata r:id="rId4946" o:title=""/>
                </v:shape>
                <o:OLEObject Type="Embed" ProgID="Equation.DSMT4" ShapeID="_x0000_i3423" DrawAspect="Content" ObjectID="_1690174724" r:id="rId4947"/>
              </w:object>
            </w:r>
          </w:p>
          <w:p w14:paraId="0ABAA1B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4DABBAE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AF665B" w:rsidRPr="00676FB5" w14:paraId="14E99AFB" w14:textId="77777777" w:rsidTr="00EC4384">
        <w:tc>
          <w:tcPr>
            <w:tcW w:w="6091" w:type="dxa"/>
            <w:shd w:val="clear" w:color="auto" w:fill="auto"/>
          </w:tcPr>
          <w:p w14:paraId="3BEB416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không phải là phương trình đường tròn ?</w:t>
            </w:r>
          </w:p>
          <w:p w14:paraId="4B392785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70" w:dyaOrig="345" w14:anchorId="51107115">
                <v:shape id="_x0000_i3424" type="#_x0000_t75" style="width:103.5pt;height:17.25pt" o:ole="">
                  <v:imagedata r:id="rId4948" o:title=""/>
                </v:shape>
                <o:OLEObject Type="Embed" ProgID="Equation.DSMT4" ShapeID="_x0000_i3424" DrawAspect="Content" ObjectID="_1690174725" r:id="rId49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45" w14:anchorId="7ECF1AC7">
                <v:shape id="_x0000_i3425" type="#_x0000_t75" style="width:71.25pt;height:17.25pt" o:ole="">
                  <v:imagedata r:id="rId4950" o:title=""/>
                </v:shape>
                <o:OLEObject Type="Embed" ProgID="Equation.DSMT4" ShapeID="_x0000_i3425" DrawAspect="Content" ObjectID="_1690174726" r:id="rId495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ADF30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45" w14:anchorId="6A433090">
                <v:shape id="_x0000_i3426" type="#_x0000_t75" style="width:70.5pt;height:17.25pt" o:ole="">
                  <v:imagedata r:id="rId4952" o:title=""/>
                </v:shape>
                <o:OLEObject Type="Embed" ProgID="Equation.DSMT4" ShapeID="_x0000_i3426" DrawAspect="Content" ObjectID="_1690174727" r:id="rId495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45" w14:anchorId="2EAAF049">
                <v:shape id="_x0000_i3427" type="#_x0000_t75" style="width:101.25pt;height:17.25pt" o:ole="">
                  <v:imagedata r:id="rId4954" o:title=""/>
                </v:shape>
                <o:OLEObject Type="Embed" ProgID="Equation.DSMT4" ShapeID="_x0000_i3427" DrawAspect="Content" ObjectID="_1690174728" r:id="rId49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50577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B382B7F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7E6E3641" w14:textId="77777777" w:rsidTr="00EC4384">
        <w:tc>
          <w:tcPr>
            <w:tcW w:w="6091" w:type="dxa"/>
            <w:shd w:val="clear" w:color="auto" w:fill="auto"/>
          </w:tcPr>
          <w:p w14:paraId="60EB3B9D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  <w:t>Câu 10: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ko-KR"/>
              </w:rPr>
              <w:t xml:space="preserve">Trong các 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val="pt-BR" w:eastAsia="ko-KR"/>
              </w:rPr>
              <w:t>phương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ko-KR"/>
              </w:rPr>
              <w:t xml:space="preserve"> trình được liệt kê ở các phương án A, B, C và D phương trình nào là phương trình đường tròn?</w:t>
            </w:r>
          </w:p>
          <w:p w14:paraId="3B5AEB3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400" w:dyaOrig="435" w14:anchorId="6ED0F08A">
                <v:shape id="_x0000_i3428" type="#_x0000_t75" style="width:120pt;height:21.75pt" o:ole="">
                  <v:imagedata r:id="rId4956" o:title=""/>
                </v:shape>
                <o:OLEObject Type="Embed" ProgID="Equation.DSMT4" ShapeID="_x0000_i3428" DrawAspect="Content" ObjectID="_1690174729" r:id="rId49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385" w:dyaOrig="435" w14:anchorId="60A8DE09">
                <v:shape id="_x0000_i3429" type="#_x0000_t75" style="width:119.25pt;height:21.75pt" o:ole="">
                  <v:imagedata r:id="rId4958" o:title=""/>
                </v:shape>
                <o:OLEObject Type="Embed" ProgID="Equation.DSMT4" ShapeID="_x0000_i3429" DrawAspect="Content" ObjectID="_1690174730" r:id="rId49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29FEC6D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>C.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175" w:dyaOrig="435" w14:anchorId="495ADB82">
                <v:shape id="_x0000_i3430" type="#_x0000_t75" style="width:108.75pt;height:21.75pt" o:ole="">
                  <v:imagedata r:id="rId4960" o:title=""/>
                </v:shape>
                <o:OLEObject Type="Embed" ProgID="Equation.DSMT4" ShapeID="_x0000_i3430" DrawAspect="Content" ObjectID="_1690174731" r:id="rId496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385" w:dyaOrig="435" w14:anchorId="3DA3D4B5">
                <v:shape id="_x0000_i3431" type="#_x0000_t75" style="width:119.25pt;height:21.75pt" o:ole="">
                  <v:imagedata r:id="rId4962" o:title=""/>
                </v:shape>
                <o:OLEObject Type="Embed" ProgID="Equation.DSMT4" ShapeID="_x0000_i3431" DrawAspect="Content" ObjectID="_1690174732" r:id="rId496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2E1F1DD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AC8A4FB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600AEC52" w14:textId="77777777" w:rsidTr="00EC4384">
        <w:tc>
          <w:tcPr>
            <w:tcW w:w="6091" w:type="dxa"/>
            <w:shd w:val="clear" w:color="auto" w:fill="auto"/>
          </w:tcPr>
          <w:p w14:paraId="65244C3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11: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Trong mặt phẳng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50" w:dyaOrig="300" w14:anchorId="5123EC5C">
                <v:shape id="_x0000_i3432" type="#_x0000_t75" style="width:22.5pt;height:15pt" o:ole="">
                  <v:imagedata r:id="rId4964" o:title=""/>
                </v:shape>
                <o:OLEObject Type="Embed" ProgID="Equation.DSMT4" ShapeID="_x0000_i3432" DrawAspect="Content" ObjectID="_1690174733" r:id="rId49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, phương trình nào dưới đây là phương trình của đường tròn?</w:t>
            </w:r>
          </w:p>
          <w:p w14:paraId="3C8D4D9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60" w:dyaOrig="375" w14:anchorId="6A2F5FA2">
                <v:shape id="_x0000_i3433" type="#_x0000_t75" style="width:123pt;height:18.75pt" o:ole="">
                  <v:imagedata r:id="rId4966" o:title=""/>
                </v:shape>
                <o:OLEObject Type="Embed" ProgID="Equation.DSMT4" ShapeID="_x0000_i3433" DrawAspect="Content" ObjectID="_1690174734" r:id="rId496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250" w:dyaOrig="375" w14:anchorId="3674BE5E">
                <v:shape id="_x0000_i3434" type="#_x0000_t75" style="width:112.5pt;height:18.75pt" o:ole="">
                  <v:imagedata r:id="rId4968" o:title=""/>
                </v:shape>
                <o:OLEObject Type="Embed" ProgID="Equation.DSMT4" ShapeID="_x0000_i3434" DrawAspect="Content" ObjectID="_1690174735" r:id="rId49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3E5C79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90" w:dyaOrig="375" w14:anchorId="37B7E0EF">
                <v:shape id="_x0000_i3435" type="#_x0000_t75" style="width:124.5pt;height:18.75pt" o:ole="">
                  <v:imagedata r:id="rId4970" o:title=""/>
                </v:shape>
                <o:OLEObject Type="Embed" ProgID="Equation.DSMT4" ShapeID="_x0000_i3435" DrawAspect="Content" ObjectID="_1690174736" r:id="rId49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250" w:dyaOrig="375" w14:anchorId="243D00ED">
                <v:shape id="_x0000_i3436" type="#_x0000_t75" style="width:112.5pt;height:18.75pt" o:ole="">
                  <v:imagedata r:id="rId4972" o:title=""/>
                </v:shape>
                <o:OLEObject Type="Embed" ProgID="Equation.DSMT4" ShapeID="_x0000_i3436" DrawAspect="Content" ObjectID="_1690174737" r:id="rId49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1268E6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F31AEC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3B5158E" w14:textId="77777777" w:rsidTr="00EC4384">
        <w:tc>
          <w:tcPr>
            <w:tcW w:w="6091" w:type="dxa"/>
            <w:shd w:val="clear" w:color="auto" w:fill="auto"/>
          </w:tcPr>
          <w:p w14:paraId="1E18F28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15" w14:anchorId="53593E3E">
                <v:shape id="_x0000_i3437" type="#_x0000_t75" style="width:24pt;height:15.75pt" o:ole="">
                  <v:imagedata r:id="rId4974" o:title=""/>
                </v:shape>
                <o:OLEObject Type="Embed" ProgID="Equation.DSMT4" ShapeID="_x0000_i3437" DrawAspect="Content" ObjectID="_1690174738" r:id="rId49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dưới đây là phương trình của đường tròn?</w:t>
            </w:r>
          </w:p>
          <w:p w14:paraId="3E1C549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60" w14:anchorId="21B5A891">
                <v:shape id="_x0000_i3438" type="#_x0000_t75" style="width:126.75pt;height:18pt" o:ole="">
                  <v:imagedata r:id="rId4976" o:title=""/>
                </v:shape>
                <o:OLEObject Type="Embed" ProgID="Equation.DSMT4" ShapeID="_x0000_i3438" DrawAspect="Content" ObjectID="_1690174739" r:id="rId49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90" w:dyaOrig="360" w14:anchorId="5110868F">
                <v:shape id="_x0000_i3439" type="#_x0000_t75" style="width:109.5pt;height:18pt" o:ole="">
                  <v:imagedata r:id="rId4978" o:title=""/>
                </v:shape>
                <o:OLEObject Type="Embed" ProgID="Equation.DSMT4" ShapeID="_x0000_i3439" DrawAspect="Content" ObjectID="_1690174740" r:id="rId49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E53BB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30" w:dyaOrig="360" w14:anchorId="02070B86">
                <v:shape id="_x0000_i3440" type="#_x0000_t75" style="width:121.5pt;height:18pt" o:ole="">
                  <v:imagedata r:id="rId4980" o:title=""/>
                </v:shape>
                <o:OLEObject Type="Embed" ProgID="Equation.DSMT4" ShapeID="_x0000_i3440" DrawAspect="Content" ObjectID="_1690174741" r:id="rId49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0" w:dyaOrig="360" w14:anchorId="6351B28C">
                <v:shape id="_x0000_i3441" type="#_x0000_t75" style="width:120pt;height:18pt" o:ole="">
                  <v:imagedata r:id="rId4982" o:title=""/>
                </v:shape>
                <o:OLEObject Type="Embed" ProgID="Equation.DSMT4" ShapeID="_x0000_i3441" DrawAspect="Content" ObjectID="_1690174742" r:id="rId49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3154D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790A921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302024EE" w14:textId="77777777" w:rsidTr="00EC4384">
        <w:tc>
          <w:tcPr>
            <w:tcW w:w="6091" w:type="dxa"/>
            <w:shd w:val="clear" w:color="auto" w:fill="auto"/>
          </w:tcPr>
          <w:p w14:paraId="7508B5C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Trong các phương trình sau, phương trình nào là phương trình của đường tròn?</w:t>
            </w:r>
          </w:p>
          <w:p w14:paraId="6A31D720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90" w:dyaOrig="360" w14:anchorId="503B9EC5">
                <v:shape id="_x0000_i3442" type="#_x0000_t75" style="width:124.5pt;height:18pt" o:ole="">
                  <v:imagedata r:id="rId4984" o:title=""/>
                </v:shape>
                <o:OLEObject Type="Embed" ProgID="Equation.DSMT4" ShapeID="_x0000_i3442" DrawAspect="Content" ObjectID="_1690174743" r:id="rId4985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90" w:dyaOrig="360" w14:anchorId="1A46CA5A">
                <v:shape id="_x0000_i3443" type="#_x0000_t75" style="width:139.5pt;height:18pt" o:ole="">
                  <v:imagedata r:id="rId4986" o:title=""/>
                </v:shape>
                <o:OLEObject Type="Embed" ProgID="Equation.DSMT4" ShapeID="_x0000_i3443" DrawAspect="Content" ObjectID="_1690174744" r:id="rId4987"/>
              </w:object>
            </w:r>
          </w:p>
          <w:p w14:paraId="1516C60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20" w:dyaOrig="360" w14:anchorId="28CDAFEB">
                <v:shape id="_x0000_i3444" type="#_x0000_t75" style="width:126pt;height:18pt" o:ole="">
                  <v:imagedata r:id="rId4988" o:title=""/>
                </v:shape>
                <o:OLEObject Type="Embed" ProgID="Equation.DSMT4" ShapeID="_x0000_i3444" DrawAspect="Content" ObjectID="_1690174745" r:id="rId4989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50" w:dyaOrig="360" w14:anchorId="75E2A050">
                <v:shape id="_x0000_i3445" type="#_x0000_t75" style="width:127.5pt;height:18pt" o:ole="">
                  <v:imagedata r:id="rId4990" o:title=""/>
                </v:shape>
                <o:OLEObject Type="Embed" ProgID="Equation.DSMT4" ShapeID="_x0000_i3445" DrawAspect="Content" ObjectID="_1690174746" r:id="rId4991"/>
              </w:object>
            </w:r>
          </w:p>
          <w:p w14:paraId="25B71D5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CED213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7AEF64DF" w14:textId="77777777" w:rsidTr="00EC4384">
        <w:tc>
          <w:tcPr>
            <w:tcW w:w="6091" w:type="dxa"/>
            <w:shd w:val="clear" w:color="auto" w:fill="auto"/>
          </w:tcPr>
          <w:p w14:paraId="5C35924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385" w:dyaOrig="360" w14:anchorId="122D0404">
                <v:shape id="_x0000_i3446" type="#_x0000_t75" style="width:119.25pt;height:18pt" o:ole="">
                  <v:imagedata r:id="rId4992" o:title=""/>
                </v:shape>
                <o:OLEObject Type="Embed" ProgID="Equation.DSMT4" ShapeID="_x0000_i3446" DrawAspect="Content" ObjectID="_1690174747" r:id="rId499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nào?</w:t>
            </w:r>
          </w:p>
          <w:p w14:paraId="0E3A9DF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75" w14:anchorId="63FFD71B">
                <v:shape id="_x0000_i3447" type="#_x0000_t75" style="width:45pt;height:33.75pt" o:ole="">
                  <v:imagedata r:id="rId4994" o:title=""/>
                </v:shape>
                <o:OLEObject Type="Embed" ProgID="Equation.DSMT4" ShapeID="_x0000_i3447" DrawAspect="Content" ObjectID="_1690174748" r:id="rId499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68EC15DA">
                <v:shape id="_x0000_i3448" type="#_x0000_t75" style="width:30pt;height:12.75pt" o:ole="">
                  <v:imagedata r:id="rId4996" o:title=""/>
                </v:shape>
                <o:OLEObject Type="Embed" ProgID="Equation.DSMT4" ShapeID="_x0000_i3448" DrawAspect="Content" ObjectID="_1690174749" r:id="rId499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CBE31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75" w14:anchorId="440F2D61">
                <v:shape id="_x0000_i3449" type="#_x0000_t75" style="width:45pt;height:33.75pt" o:ole="">
                  <v:imagedata r:id="rId4998" o:title=""/>
                </v:shape>
                <o:OLEObject Type="Embed" ProgID="Equation.DSMT4" ShapeID="_x0000_i3449" DrawAspect="Content" ObjectID="_1690174750" r:id="rId499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345" w14:anchorId="154CAC45">
                <v:shape id="_x0000_i3450" type="#_x0000_t75" style="width:39pt;height:17.25pt" o:ole="">
                  <v:imagedata r:id="rId5000" o:title=""/>
                </v:shape>
                <o:OLEObject Type="Embed" ProgID="Equation.DSMT4" ShapeID="_x0000_i3450" DrawAspect="Content" ObjectID="_1690174751" r:id="rId50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D34CE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Không có đường tròn nào.</w:t>
            </w:r>
          </w:p>
          <w:p w14:paraId="4E39530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D.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60" w:dyaOrig="405" w14:anchorId="3979983A">
                <v:shape id="_x0000_i3451" type="#_x0000_t75" style="width:33pt;height:20.25pt" o:ole="">
                  <v:imagedata r:id="rId5002" o:title=""/>
                </v:shape>
                <o:OLEObject Type="Embed" ProgID="Equation.DSMT4" ShapeID="_x0000_i3451" DrawAspect="Content" ObjectID="_1690174752" r:id="rId50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345" w14:anchorId="08D1B5A7">
                <v:shape id="_x0000_i3452" type="#_x0000_t75" style="width:39pt;height:17.25pt" o:ole="">
                  <v:imagedata r:id="rId5004" o:title=""/>
                </v:shape>
                <o:OLEObject Type="Embed" ProgID="Equation.DSMT4" ShapeID="_x0000_i3452" DrawAspect="Content" ObjectID="_1690174753" r:id="rId50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3397C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E526B69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AF665B" w:rsidRPr="00676FB5" w14:paraId="7B61AB03" w14:textId="77777777" w:rsidTr="00EC4384">
        <w:tc>
          <w:tcPr>
            <w:tcW w:w="6091" w:type="dxa"/>
            <w:shd w:val="clear" w:color="auto" w:fill="auto"/>
          </w:tcPr>
          <w:p w14:paraId="4CFDB50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15: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70326D34">
                <v:shape id="_x0000_i3453" type="#_x0000_t75" style="width:12.75pt;height:12pt" o:ole="">
                  <v:imagedata r:id="rId5006" o:title=""/>
                </v:shape>
                <o:OLEObject Type="Embed" ProgID="Equation.DSMT4" ShapeID="_x0000_i3453" DrawAspect="Content" ObjectID="_1690174754" r:id="rId50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thì 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885" w:dyaOrig="405" w14:anchorId="5994642B">
                <v:shape id="_x0000_i3454" type="#_x0000_t75" style="width:194.25pt;height:20.25pt" o:ole="">
                  <v:imagedata r:id="rId5008" o:title=""/>
                </v:shape>
                <o:OLEObject Type="Embed" ProgID="Equation.DSMT4" ShapeID="_x0000_i3454" DrawAspect="Content" ObjectID="_1690174755" r:id="rId50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là phương trình đường tròn ?</w:t>
            </w:r>
          </w:p>
          <w:p w14:paraId="3C16845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2CD39E43">
                <v:shape id="_x0000_i3455" type="#_x0000_t75" style="width:27.75pt;height:14.25pt" o:ole="">
                  <v:imagedata r:id="rId5010" o:title=""/>
                </v:shape>
                <o:OLEObject Type="Embed" ProgID="Equation.DSMT4" ShapeID="_x0000_i3455" DrawAspect="Content" ObjectID="_1690174756" r:id="rId501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4D6B459C">
                <v:shape id="_x0000_i3456" type="#_x0000_t75" style="width:30pt;height:14.25pt" o:ole="">
                  <v:imagedata r:id="rId5012" o:title=""/>
                </v:shape>
                <o:OLEObject Type="Embed" ProgID="Equation.DSMT4" ShapeID="_x0000_i3456" DrawAspect="Content" ObjectID="_1690174757" r:id="rId501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50" w:dyaOrig="285" w14:anchorId="275A4046">
                <v:shape id="_x0000_i3457" type="#_x0000_t75" style="width:52.5pt;height:14.25pt" o:ole="">
                  <v:imagedata r:id="rId5014" o:title=""/>
                </v:shape>
                <o:OLEObject Type="Embed" ProgID="Equation.DSMT4" ShapeID="_x0000_i3457" DrawAspect="Content" ObjectID="_1690174758" r:id="rId501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DEE8C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4C6085A9">
                <v:shape id="_x0000_i3458" type="#_x0000_t75" style="width:36.75pt;height:14.25pt" o:ole="">
                  <v:imagedata r:id="rId5016" o:title=""/>
                </v:shape>
                <o:OLEObject Type="Embed" ProgID="Equation.DSMT4" ShapeID="_x0000_i3458" DrawAspect="Content" ObjectID="_1690174759" r:id="rId50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2DF48222">
                <v:shape id="_x0000_i3459" type="#_x0000_t75" style="width:27.75pt;height:14.25pt" o:ole="">
                  <v:imagedata r:id="rId5018" o:title=""/>
                </v:shape>
                <o:OLEObject Type="Embed" ProgID="Equation.DSMT4" ShapeID="_x0000_i3459" DrawAspect="Content" ObjectID="_1690174760" r:id="rId501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00" w:dyaOrig="285" w14:anchorId="18310EBF">
                <v:shape id="_x0000_i3460" type="#_x0000_t75" style="width:45pt;height:14.25pt" o:ole="">
                  <v:imagedata r:id="rId5020" o:title=""/>
                </v:shape>
                <o:OLEObject Type="Embed" ProgID="Equation.DSMT4" ShapeID="_x0000_i3460" DrawAspect="Content" ObjectID="_1690174761" r:id="rId50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95BDF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BA6719F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FF1C70B" w14:textId="77777777" w:rsidTr="00EC4384">
        <w:tc>
          <w:tcPr>
            <w:tcW w:w="6091" w:type="dxa"/>
            <w:shd w:val="clear" w:color="auto" w:fill="auto"/>
          </w:tcPr>
          <w:p w14:paraId="6CEA9284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7E03B8A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2D0F784D">
                <v:shape id="_x0000_i3461" type="#_x0000_t75" style="width:19.5pt;height:20.25pt" o:ole="">
                  <v:imagedata r:id="rId5022" o:title=""/>
                </v:shape>
                <o:OLEObject Type="Embed" ProgID="Equation.DSMT4" ShapeID="_x0000_i3461" DrawAspect="Content" ObjectID="_1690174762" r:id="rId5023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65" w:dyaOrig="375" w14:anchorId="4586DD51">
                <v:shape id="_x0000_i3462" type="#_x0000_t75" style="width:128.25pt;height:18.75pt" o:ole="">
                  <v:imagedata r:id="rId5024" o:title=""/>
                </v:shape>
                <o:OLEObject Type="Embed" ProgID="Equation.DSMT4" ShapeID="_x0000_i3462" DrawAspect="Content" ObjectID="_1690174763" r:id="rId5025"/>
              </w:object>
            </w:r>
          </w:p>
          <w:p w14:paraId="6FD0C63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50" w:dyaOrig="405" w14:anchorId="61E540DE">
                <v:shape id="_x0000_i3463" type="#_x0000_t75" style="width:22.5pt;height:20.25pt" o:ole="">
                  <v:imagedata r:id="rId5026" o:title=""/>
                </v:shape>
                <o:OLEObject Type="Embed" ProgID="Equation.DSMT4" ShapeID="_x0000_i3463" DrawAspect="Content" ObjectID="_1690174764" r:id="rId5027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75" w14:anchorId="32F679B0">
                <v:shape id="_x0000_i3464" type="#_x0000_t75" style="width:123.75pt;height:18.75pt" o:ole="">
                  <v:imagedata r:id="rId5028" o:title=""/>
                </v:shape>
                <o:OLEObject Type="Embed" ProgID="Equation.DSMT4" ShapeID="_x0000_i3464" DrawAspect="Content" ObjectID="_1690174765" r:id="rId5029"/>
              </w:object>
            </w:r>
          </w:p>
          <w:p w14:paraId="3752536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34A72423">
                <v:shape id="_x0000_i3465" type="#_x0000_t75" style="width:27pt;height:20.25pt" o:ole="">
                  <v:imagedata r:id="rId5030" o:title=""/>
                </v:shape>
                <o:OLEObject Type="Embed" ProgID="Equation.DSMT4" ShapeID="_x0000_i3465" DrawAspect="Content" ObjectID="_1690174766" r:id="rId5031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80" w:dyaOrig="375" w14:anchorId="0B222C55">
                <v:shape id="_x0000_i3466" type="#_x0000_t75" style="width:129pt;height:18.75pt" o:ole="">
                  <v:imagedata r:id="rId5032" o:title=""/>
                </v:shape>
                <o:OLEObject Type="Embed" ProgID="Equation.DSMT4" ShapeID="_x0000_i3466" DrawAspect="Content" ObjectID="_1690174767" r:id="rId5033"/>
              </w:object>
            </w:r>
          </w:p>
          <w:p w14:paraId="6C565B4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50" w:dyaOrig="405" w14:anchorId="390B75A6">
                <v:shape id="_x0000_i3467" type="#_x0000_t75" style="width:22.5pt;height:20.25pt" o:ole="">
                  <v:imagedata r:id="rId5034" o:title=""/>
                </v:shape>
                <o:OLEObject Type="Embed" ProgID="Equation.DSMT4" ShapeID="_x0000_i3467" DrawAspect="Content" ObjectID="_1690174768" r:id="rId50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07AD20B3">
                <v:shape id="_x0000_i3468" type="#_x0000_t75" style="width:27pt;height:20.25pt" o:ole="">
                  <v:imagedata r:id="rId5036" o:title=""/>
                </v:shape>
                <o:OLEObject Type="Embed" ProgID="Equation.DSMT4" ShapeID="_x0000_i3468" DrawAspect="Content" ObjectID="_1690174769" r:id="rId50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F889D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17CC19C5">
                <v:shape id="_x0000_i3469" type="#_x0000_t75" style="width:19.5pt;height:20.25pt" o:ole="">
                  <v:imagedata r:id="rId5038" o:title=""/>
                </v:shape>
                <o:OLEObject Type="Embed" ProgID="Equation.DSMT4" ShapeID="_x0000_i3469" DrawAspect="Content" ObjectID="_1690174770" r:id="rId50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0C054A86">
                <v:shape id="_x0000_i3470" type="#_x0000_t75" style="width:27pt;height:20.25pt" o:ole="">
                  <v:imagedata r:id="rId5040" o:title=""/>
                </v:shape>
                <o:OLEObject Type="Embed" ProgID="Equation.DSMT4" ShapeID="_x0000_i3470" DrawAspect="Content" ObjectID="_1690174771" r:id="rId504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4208B3BF">
                <v:shape id="_x0000_i3471" type="#_x0000_t75" style="width:19.5pt;height:20.25pt" o:ole="">
                  <v:imagedata r:id="rId5042" o:title=""/>
                </v:shape>
                <o:OLEObject Type="Embed" ProgID="Equation.DSMT4" ShapeID="_x0000_i3471" DrawAspect="Content" ObjectID="_1690174772" r:id="rId504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CD997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E8503D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6CCC7B1" w14:textId="77777777" w:rsidTr="00EC4384">
        <w:tc>
          <w:tcPr>
            <w:tcW w:w="6091" w:type="dxa"/>
            <w:shd w:val="clear" w:color="auto" w:fill="auto"/>
          </w:tcPr>
          <w:p w14:paraId="096DCCC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17: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62E481A6">
                <v:shape id="_x0000_i3472" type="#_x0000_t75" style="width:12.75pt;height:12pt" o:ole="">
                  <v:imagedata r:id="rId5044" o:title=""/>
                </v:shape>
                <o:OLEObject Type="Embed" ProgID="Equation.DSMT4" ShapeID="_x0000_i3472" DrawAspect="Content" ObjectID="_1690174773" r:id="rId504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thì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60" w:dyaOrig="375" w14:anchorId="734EA048">
                <v:shape id="_x0000_i3473" type="#_x0000_t75" style="width:153pt;height:18.75pt" o:ole="">
                  <v:imagedata r:id="rId5046" o:title=""/>
                </v:shape>
                <o:OLEObject Type="Embed" ProgID="Equation.DSMT4" ShapeID="_x0000_i3473" DrawAspect="Content" ObjectID="_1690174774" r:id="rId50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là phương trình đường tròn.</w:t>
            </w:r>
          </w:p>
          <w:p w14:paraId="5456020D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2A67E856">
                <v:shape id="_x0000_i3474" type="#_x0000_t75" style="width:36.75pt;height:14.25pt" o:ole="">
                  <v:imagedata r:id="rId5048" o:title=""/>
                </v:shape>
                <o:OLEObject Type="Embed" ProgID="Equation.DSMT4" ShapeID="_x0000_i3474" DrawAspect="Content" ObjectID="_1690174775" r:id="rId50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6F490095">
                <v:shape id="_x0000_i3475" type="#_x0000_t75" style="width:27.75pt;height:14.25pt" o:ole="">
                  <v:imagedata r:id="rId5050" o:title=""/>
                </v:shape>
                <o:OLEObject Type="Embed" ProgID="Equation.DSMT4" ShapeID="_x0000_i3475" DrawAspect="Content" ObjectID="_1690174776" r:id="rId505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2998E0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5EA8500F">
                <v:shape id="_x0000_i3476" type="#_x0000_t75" style="width:36.75pt;height:14.25pt" o:ole="">
                  <v:imagedata r:id="rId5052" o:title=""/>
                </v:shape>
                <o:OLEObject Type="Embed" ProgID="Equation.DSMT4" ShapeID="_x0000_i3476" DrawAspect="Content" ObjectID="_1690174777" r:id="rId505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hoặc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7A143A12">
                <v:shape id="_x0000_i3477" type="#_x0000_t75" style="width:27.75pt;height:14.25pt" o:ole="">
                  <v:imagedata r:id="rId5054" o:title=""/>
                </v:shape>
                <o:OLEObject Type="Embed" ProgID="Equation.DSMT4" ShapeID="_x0000_i3477" DrawAspect="Content" ObjectID="_1690174778" r:id="rId50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7504B095">
                <v:shape id="_x0000_i3478" type="#_x0000_t75" style="width:30pt;height:14.25pt" o:ole="">
                  <v:imagedata r:id="rId5056" o:title=""/>
                </v:shape>
                <o:OLEObject Type="Embed" ProgID="Equation.DSMT4" ShapeID="_x0000_i3478" DrawAspect="Content" ObjectID="_1690174779" r:id="rId50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7EB870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1A8E102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1B9D413" w14:textId="77777777" w:rsidTr="00EC4384">
        <w:tc>
          <w:tcPr>
            <w:tcW w:w="6091" w:type="dxa"/>
            <w:shd w:val="clear" w:color="auto" w:fill="auto"/>
          </w:tcPr>
          <w:p w14:paraId="3915B375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18: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phương trình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  <w:lang w:val="vi-VN"/>
              </w:rPr>
              <w:object w:dxaOrig="4350" w:dyaOrig="375" w14:anchorId="4FF741A2">
                <v:shape id="_x0000_i3479" type="#_x0000_t75" style="width:217.5pt;height:18.75pt" o:ole="">
                  <v:imagedata r:id="rId5058" o:title=""/>
                </v:shape>
                <o:OLEObject Type="Embed" ProgID="Equation.DSMT4" ShapeID="_x0000_i3479" DrawAspect="Content" ObjectID="_1690174780" r:id="rId50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có bao nhiêu giá trị nguyên của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 xml:space="preserve">m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để phương trình đã cho là phương trình đường tròn.</w:t>
            </w:r>
          </w:p>
          <w:p w14:paraId="109272DD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11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9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10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8</w:t>
            </w:r>
          </w:p>
          <w:p w14:paraId="5D4D363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625C314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3DCF03F" w14:textId="77777777" w:rsidTr="00EC4384">
        <w:tc>
          <w:tcPr>
            <w:tcW w:w="6091" w:type="dxa"/>
            <w:shd w:val="clear" w:color="auto" w:fill="auto"/>
          </w:tcPr>
          <w:p w14:paraId="71098F7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5B9DC748">
                <v:shape id="_x0000_i3480" type="#_x0000_t75" style="width:12.75pt;height:10.5pt" o:ole="">
                  <v:imagedata r:id="rId5060" o:title=""/>
                </v:shape>
                <o:OLEObject Type="Embed" ProgID="Equation.DSMT4" ShapeID="_x0000_i3480" DrawAspect="Content" ObjectID="_1690174781" r:id="rId506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865" w:dyaOrig="360" w14:anchorId="4EF2F06B">
                <v:shape id="_x0000_i3481" type="#_x0000_t75" style="width:143.25pt;height:18pt" o:ole="">
                  <v:imagedata r:id="rId5062" o:title=""/>
                </v:shape>
                <o:OLEObject Type="Embed" ProgID="Equation.DSMT4" ShapeID="_x0000_i3481" DrawAspect="Content" ObjectID="_1690174782" r:id="rId506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một đường tròn?</w:t>
            </w:r>
          </w:p>
          <w:p w14:paraId="16D22C77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70" w14:anchorId="58FE1BDA">
                <v:shape id="_x0000_i3482" type="#_x0000_t75" style="width:10.5pt;height:13.5pt" o:ole="">
                  <v:imagedata r:id="rId5064" o:title=""/>
                </v:shape>
                <o:OLEObject Type="Embed" ProgID="Equation.DSMT4" ShapeID="_x0000_i3482" DrawAspect="Content" ObjectID="_1690174783" r:id="rId50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277F5203">
                <v:shape id="_x0000_i3483" type="#_x0000_t75" style="width:9pt;height:14.25pt" o:ole="">
                  <v:imagedata r:id="rId5066" o:title=""/>
                </v:shape>
                <o:OLEObject Type="Embed" ProgID="Equation.DSMT4" ShapeID="_x0000_i3483" DrawAspect="Content" ObjectID="_1690174784" r:id="rId506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70" w14:anchorId="5A7A126F">
                <v:shape id="_x0000_i3484" type="#_x0000_t75" style="width:10.5pt;height:13.5pt" o:ole="">
                  <v:imagedata r:id="rId5068" o:title=""/>
                </v:shape>
                <o:OLEObject Type="Embed" ProgID="Equation.DSMT4" ShapeID="_x0000_i3484" DrawAspect="Content" ObjectID="_1690174785" r:id="rId50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70" w14:anchorId="182201E5">
                <v:shape id="_x0000_i3485" type="#_x0000_t75" style="width:10.5pt;height:13.5pt" o:ole="">
                  <v:imagedata r:id="rId5070" o:title=""/>
                </v:shape>
                <o:OLEObject Type="Embed" ProgID="Equation.DSMT4" ShapeID="_x0000_i3485" DrawAspect="Content" ObjectID="_1690174786" r:id="rId50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008F8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88DD2C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3BD18559" w14:textId="77777777" w:rsidTr="00EC4384">
        <w:tc>
          <w:tcPr>
            <w:tcW w:w="6091" w:type="dxa"/>
            <w:shd w:val="clear" w:color="auto" w:fill="auto"/>
          </w:tcPr>
          <w:p w14:paraId="6DF95855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>Câu 20: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Phương trình nào sau đây là phương trình đường tròn?</w:t>
            </w:r>
          </w:p>
          <w:p w14:paraId="11BE9E9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310" w:dyaOrig="360" w14:anchorId="6BAF724D">
                <v:shape id="_x0000_i3486" type="#_x0000_t75" style="width:115.5pt;height:18pt" o:ole="">
                  <v:imagedata r:id="rId5072" o:title=""/>
                </v:shape>
                <o:OLEObject Type="Embed" ProgID="Equation.DSMT4" ShapeID="_x0000_i3486" DrawAspect="Content" ObjectID="_1690174787" r:id="rId50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595" w:dyaOrig="360" w14:anchorId="44C0D215">
                <v:shape id="_x0000_i3487" type="#_x0000_t75" style="width:129.75pt;height:18pt" o:ole="">
                  <v:imagedata r:id="rId5074" o:title=""/>
                </v:shape>
                <o:OLEObject Type="Embed" ProgID="Equation.DSMT4" ShapeID="_x0000_i3487" DrawAspect="Content" ObjectID="_1690174788" r:id="rId50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58D75F2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75" w:dyaOrig="360" w14:anchorId="34484EDD">
                <v:shape id="_x0000_i3488" type="#_x0000_t75" style="width:123.75pt;height:18pt" o:ole="">
                  <v:imagedata r:id="rId5076" o:title=""/>
                </v:shape>
                <o:OLEObject Type="Embed" ProgID="Equation.DSMT4" ShapeID="_x0000_i3488" DrawAspect="Content" ObjectID="_1690174789" r:id="rId50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45" w:dyaOrig="360" w14:anchorId="550648F4">
                <v:shape id="_x0000_i3489" type="#_x0000_t75" style="width:122.25pt;height:18pt" o:ole="">
                  <v:imagedata r:id="rId5078" o:title=""/>
                </v:shape>
                <o:OLEObject Type="Embed" ProgID="Equation.DSMT4" ShapeID="_x0000_i3489" DrawAspect="Content" ObjectID="_1690174790" r:id="rId50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596B040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9869A11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7BE52E3" w14:textId="77777777" w:rsidTr="00EC4384">
        <w:tc>
          <w:tcPr>
            <w:tcW w:w="6091" w:type="dxa"/>
            <w:shd w:val="clear" w:color="auto" w:fill="auto"/>
          </w:tcPr>
          <w:p w14:paraId="6FF574E1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60" w:dyaOrig="405" w14:anchorId="6D299C38">
                <v:shape id="_x0000_i3490" type="#_x0000_t75" style="width:213pt;height:20.25pt" o:ole="">
                  <v:imagedata r:id="rId5080" o:title=""/>
                </v:shape>
                <o:OLEObject Type="Embed" ProgID="Equation.DSMT4" ShapeID="_x0000_i3490" DrawAspect="Content" ObjectID="_1690174791" r:id="rId50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khi và chỉ khi</w:t>
            </w:r>
          </w:p>
          <w:p w14:paraId="3691DBDE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70" w14:anchorId="705AF98A">
                <v:shape id="_x0000_i3491" type="#_x0000_t75" style="width:33.75pt;height:13.5pt" o:ole="">
                  <v:imagedata r:id="rId5082" o:title=""/>
                </v:shape>
                <o:OLEObject Type="Embed" ProgID="Equation.DSMT4" ShapeID="_x0000_i3491" DrawAspect="Content" ObjectID="_1690174792" r:id="rId50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6D24243B">
                <v:shape id="_x0000_i3492" type="#_x0000_t75" style="width:38.25pt;height:51.75pt" o:ole="">
                  <v:imagedata r:id="rId5084" o:title=""/>
                </v:shape>
                <o:OLEObject Type="Embed" ProgID="Equation.DSMT4" ShapeID="_x0000_i3492" DrawAspect="Content" ObjectID="_1690174793" r:id="rId50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1E8EEA70">
                <v:shape id="_x0000_i3493" type="#_x0000_t75" style="width:38.25pt;height:51.75pt" o:ole="">
                  <v:imagedata r:id="rId5086" o:title=""/>
                </v:shape>
                <o:OLEObject Type="Embed" ProgID="Equation.DSMT4" ShapeID="_x0000_i3493" DrawAspect="Content" ObjectID="_1690174794" r:id="rId508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6BC4A007">
                <v:shape id="_x0000_i3494" type="#_x0000_t75" style="width:38.25pt;height:51.75pt" o:ole="">
                  <v:imagedata r:id="rId5088" o:title=""/>
                </v:shape>
                <o:OLEObject Type="Embed" ProgID="Equation.DSMT4" ShapeID="_x0000_i3494" DrawAspect="Content" ObjectID="_1690174795" r:id="rId508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AC9E8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D497FF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AF665B" w:rsidRPr="00676FB5" w14:paraId="55D56656" w14:textId="77777777" w:rsidTr="00EC4384">
        <w:tc>
          <w:tcPr>
            <w:tcW w:w="6091" w:type="dxa"/>
            <w:shd w:val="clear" w:color="auto" w:fill="auto"/>
          </w:tcPr>
          <w:p w14:paraId="6B7E9E7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22: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>Tìm tất cả các giá trị của m để phương trình sau là phương trình đường tròn:</w:t>
            </w:r>
          </w:p>
          <w:p w14:paraId="7392FAF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color w:val="002060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65" w:dyaOrig="390" w14:anchorId="713C2879">
                <v:shape id="_x0000_i3495" type="#_x0000_t75" style="width:188.25pt;height:19.5pt" o:ole="">
                  <v:imagedata r:id="rId5090" o:title=""/>
                </v:shape>
                <o:OLEObject Type="Embed" ProgID="Equation.DSMT4" ShapeID="_x0000_i3495" DrawAspect="Content" ObjectID="_1690174796" r:id="rId5091"/>
              </w:object>
            </w:r>
          </w:p>
          <w:p w14:paraId="68B2188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color w:val="00206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4"/>
                <w:sz w:val="24"/>
                <w:szCs w:val="24"/>
              </w:rPr>
              <w:object w:dxaOrig="1395" w:dyaOrig="1395" w14:anchorId="2BE99495">
                <v:shape id="_x0000_i3496" type="#_x0000_t75" style="width:69.75pt;height:69.75pt" o:ole="">
                  <v:imagedata r:id="rId5092" o:title=""/>
                </v:shape>
                <o:OLEObject Type="Embed" ProgID="Equation.DSMT4" ShapeID="_x0000_i3496" DrawAspect="Content" ObjectID="_1690174797" r:id="rId5093"/>
              </w:object>
            </w:r>
          </w:p>
          <w:p w14:paraId="13634A8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3AF5DDE3">
                <v:shape id="_x0000_i3497" type="#_x0000_t75" style="width:34.5pt;height:14.25pt" o:ole="">
                  <v:imagedata r:id="rId5094" o:title=""/>
                </v:shape>
                <o:OLEObject Type="Embed" ProgID="Equation.DSMT4" ShapeID="_x0000_i3497" DrawAspect="Content" ObjectID="_1690174798" r:id="rId5095"/>
              </w:object>
            </w:r>
          </w:p>
          <w:p w14:paraId="632E2CC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23: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30" w14:anchorId="054E2B6E">
                <v:shape id="_x0000_i3498" type="#_x0000_t75" style="width:23.25pt;height:16.5pt" o:ole="">
                  <v:imagedata r:id="rId5096" o:title=""/>
                </v:shape>
                <o:OLEObject Type="Embed" ProgID="Equation.DSMT4" ShapeID="_x0000_i3498" DrawAspect="Content" ObjectID="_1690174799" r:id="rId509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sau đây là phương trình đường tròn?</w:t>
            </w:r>
          </w:p>
          <w:p w14:paraId="7D798A9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505" w:dyaOrig="375" w14:anchorId="22E4C5E6">
                <v:shape id="_x0000_i3499" type="#_x0000_t75" style="width:125.25pt;height:18.75pt" o:ole="">
                  <v:imagedata r:id="rId5098" o:title=""/>
                </v:shape>
                <o:OLEObject Type="Embed" ProgID="Equation.DSMT4" ShapeID="_x0000_i3499" DrawAspect="Content" ObjectID="_1690174800" r:id="rId509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C5AB3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580" w:dyaOrig="375" w14:anchorId="3D88BF1A">
                <v:shape id="_x0000_i3500" type="#_x0000_t75" style="width:129pt;height:18.75pt" o:ole="">
                  <v:imagedata r:id="rId5100" o:title=""/>
                </v:shape>
                <o:OLEObject Type="Embed" ProgID="Equation.DSMT4" ShapeID="_x0000_i3500" DrawAspect="Content" ObjectID="_1690174801" r:id="rId51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45AB2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60" w:dyaOrig="375" w14:anchorId="42182B47">
                <v:shape id="_x0000_i3501" type="#_x0000_t75" style="width:123pt;height:18.75pt" o:ole="">
                  <v:imagedata r:id="rId5102" o:title=""/>
                </v:shape>
                <o:OLEObject Type="Embed" ProgID="Equation.DSMT4" ShapeID="_x0000_i3501" DrawAspect="Content" ObjectID="_1690174802" r:id="rId51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C3D90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60" w:dyaOrig="375" w14:anchorId="34410CAC">
                <v:shape id="_x0000_i3502" type="#_x0000_t75" style="width:123pt;height:18.75pt" o:ole="">
                  <v:imagedata r:id="rId5104" o:title=""/>
                </v:shape>
                <o:OLEObject Type="Embed" ProgID="Equation.DSMT4" ShapeID="_x0000_i3502" DrawAspect="Content" ObjectID="_1690174803" r:id="rId51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699D9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1CE63BF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2D575CF1" w14:textId="77777777" w:rsidTr="00EC4384">
        <w:tc>
          <w:tcPr>
            <w:tcW w:w="6091" w:type="dxa"/>
            <w:shd w:val="clear" w:color="auto" w:fill="auto"/>
          </w:tcPr>
          <w:p w14:paraId="76C3C3C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35" w:dyaOrig="390" w14:anchorId="3E900012">
                <v:shape id="_x0000_i3503" type="#_x0000_t75" style="width:186.75pt;height:19.5pt" o:ole="">
                  <v:imagedata r:id="rId5106" o:title=""/>
                </v:shape>
                <o:OLEObject Type="Embed" ProgID="Equation.DSMT4" ShapeID="_x0000_i3503" DrawAspect="Content" ObjectID="_1690174804" r:id="rId51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là phương trình đường tròn khi và chỉ khi</w:t>
            </w:r>
          </w:p>
          <w:p w14:paraId="4F3BE2D8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20" w14:anchorId="355F875C">
                <v:shape id="_x0000_i3504" type="#_x0000_t75" style="width:40.5pt;height:36pt" o:ole="">
                  <v:imagedata r:id="rId5108" o:title=""/>
                </v:shape>
                <o:OLEObject Type="Embed" ProgID="Equation.DSMT4" ShapeID="_x0000_i3504" DrawAspect="Content" ObjectID="_1690174805" r:id="rId510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20" w14:anchorId="2CD89F94">
                <v:shape id="_x0000_i3505" type="#_x0000_t75" style="width:40.5pt;height:36pt" o:ole="">
                  <v:imagedata r:id="rId5110" o:title=""/>
                </v:shape>
                <o:OLEObject Type="Embed" ProgID="Equation.DSMT4" ShapeID="_x0000_i3505" DrawAspect="Content" ObjectID="_1690174806" r:id="rId511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D6EAB5D">
                <v:shape id="_x0000_i3506" type="#_x0000_t75" style="width:27.75pt;height:14.25pt" o:ole="">
                  <v:imagedata r:id="rId5112" o:title=""/>
                </v:shape>
                <o:OLEObject Type="Embed" ProgID="Equation.DSMT4" ShapeID="_x0000_i3506" DrawAspect="Content" ObjectID="_1690174807" r:id="rId511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9B0C3E8">
                <v:shape id="_x0000_i3507" type="#_x0000_t75" style="width:36pt;height:14.25pt" o:ole="">
                  <v:imagedata r:id="rId5114" o:title=""/>
                </v:shape>
                <o:OLEObject Type="Embed" ProgID="Equation.DSMT4" ShapeID="_x0000_i3507" DrawAspect="Content" ObjectID="_1690174808" r:id="rId511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77A620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D10173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4216B1A7" w14:textId="77777777" w:rsidTr="00EC4384">
        <w:tc>
          <w:tcPr>
            <w:tcW w:w="6091" w:type="dxa"/>
            <w:shd w:val="clear" w:color="auto" w:fill="auto"/>
          </w:tcPr>
          <w:p w14:paraId="0B9559B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7B9FF5A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60" w14:anchorId="3D58932B">
                <v:shape id="_x0000_i3508" type="#_x0000_t75" style="width:93pt;height:18pt" o:ole="">
                  <v:imagedata r:id="rId4912" o:title=""/>
                </v:shape>
                <o:OLEObject Type="Embed" ProgID="Equation.DSMT4" ShapeID="_x0000_i3508" DrawAspect="Content" ObjectID="_1690174809" r:id="rId5116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10" w:dyaOrig="360" w14:anchorId="0A12A414">
                <v:shape id="_x0000_i3509" type="#_x0000_t75" style="width:115.5pt;height:18pt" o:ole="">
                  <v:imagedata r:id="rId4914" o:title=""/>
                </v:shape>
                <o:OLEObject Type="Embed" ProgID="Equation.DSMT4" ShapeID="_x0000_i3509" DrawAspect="Content" ObjectID="_1690174810" r:id="rId5117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A10E7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50" w:dyaOrig="360" w14:anchorId="082D4360">
                <v:shape id="_x0000_i3510" type="#_x0000_t75" style="width:127.5pt;height:18pt" o:ole="">
                  <v:imagedata r:id="rId4908" o:title=""/>
                </v:shape>
                <o:OLEObject Type="Embed" ProgID="Equation.DSMT4" ShapeID="_x0000_i3510" DrawAspect="Content" ObjectID="_1690174811" r:id="rId5118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10" w:dyaOrig="360" w14:anchorId="4B7E5E84">
                <v:shape id="_x0000_i3511" type="#_x0000_t75" style="width:115.5pt;height:18pt" o:ole="">
                  <v:imagedata r:id="rId4910" o:title=""/>
                </v:shape>
                <o:OLEObject Type="Embed" ProgID="Equation.DSMT4" ShapeID="_x0000_i3511" DrawAspect="Content" ObjectID="_1690174812" r:id="rId5119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7B5E26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7BB28B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176A7315" w14:textId="77777777" w:rsidTr="00EC4384">
        <w:tc>
          <w:tcPr>
            <w:tcW w:w="6091" w:type="dxa"/>
            <w:shd w:val="clear" w:color="auto" w:fill="auto"/>
          </w:tcPr>
          <w:p w14:paraId="7BAA2915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là phương trình của đường tròn?</w:t>
            </w:r>
          </w:p>
          <w:p w14:paraId="49F70D87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45" w:dyaOrig="360" w14:anchorId="49FCC0F9">
                <v:shape id="_x0000_i3512" type="#_x0000_t75" style="width:122.25pt;height:18pt" o:ole="">
                  <v:imagedata r:id="rId5120" o:title=""/>
                </v:shape>
                <o:OLEObject Type="Embed" ProgID="Equation.DSMT4" ShapeID="_x0000_i3512" DrawAspect="Content" ObjectID="_1690174813" r:id="rId51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45" w:dyaOrig="360" w14:anchorId="0083F431">
                <v:shape id="_x0000_i3513" type="#_x0000_t75" style="width:122.25pt;height:18pt" o:ole="">
                  <v:imagedata r:id="rId5122" o:title=""/>
                </v:shape>
                <o:OLEObject Type="Embed" ProgID="Equation.DSMT4" ShapeID="_x0000_i3513" DrawAspect="Content" ObjectID="_1690174814" r:id="rId512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CEDA79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75" w:dyaOrig="375" w14:anchorId="613BA635">
                <v:shape id="_x0000_i3514" type="#_x0000_t75" style="width:123.75pt;height:18.75pt" o:ole="">
                  <v:imagedata r:id="rId5124" o:title=""/>
                </v:shape>
                <o:OLEObject Type="Embed" ProgID="Equation.DSMT4" ShapeID="_x0000_i3514" DrawAspect="Content" ObjectID="_1690174815" r:id="rId51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715" w:dyaOrig="360" w14:anchorId="4864381D">
                <v:shape id="_x0000_i3515" type="#_x0000_t75" style="width:135.75pt;height:18pt" o:ole="">
                  <v:imagedata r:id="rId5126" o:title=""/>
                </v:shape>
                <o:OLEObject Type="Embed" ProgID="Equation.DSMT4" ShapeID="_x0000_i3515" DrawAspect="Content" ObjectID="_1690174816" r:id="rId51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A0130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7078AF4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0ACB3BE6" w14:textId="77777777" w:rsidTr="00EC4384">
        <w:tc>
          <w:tcPr>
            <w:tcW w:w="6091" w:type="dxa"/>
            <w:shd w:val="clear" w:color="auto" w:fill="auto"/>
          </w:tcPr>
          <w:p w14:paraId="69CDA832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27: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30" w14:anchorId="47C99550">
                <v:shape id="_x0000_i3516" type="#_x0000_t75" style="width:23.25pt;height:16.5pt" o:ole="">
                  <v:imagedata r:id="rId5128" o:title=""/>
                </v:shape>
                <o:OLEObject Type="Embed" ProgID="Equation.DSMT4" ShapeID="_x0000_i3516" DrawAspect="Content" ObjectID="_1690174817" r:id="rId51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sau đây là phương trình đường tròn?</w:t>
            </w:r>
          </w:p>
          <w:p w14:paraId="11BA6F8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1B7203AB">
                <v:shape id="_x0000_i3517" type="#_x0000_t75" style="width:123pt;height:18pt" o:ole="">
                  <v:imagedata r:id="rId5130" o:title=""/>
                </v:shape>
                <o:OLEObject Type="Embed" ProgID="Equation.DSMT4" ShapeID="_x0000_i3517" DrawAspect="Content" ObjectID="_1690174818" r:id="rId51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0003764A">
                <v:shape id="_x0000_i3518" type="#_x0000_t75" style="width:123pt;height:18pt" o:ole="">
                  <v:imagedata r:id="rId5132" o:title=""/>
                </v:shape>
                <o:OLEObject Type="Embed" ProgID="Equation.DSMT4" ShapeID="_x0000_i3518" DrawAspect="Content" ObjectID="_1690174819" r:id="rId51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54DD4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85" w:dyaOrig="360" w14:anchorId="1FDDAD15">
                <v:shape id="_x0000_i3519" type="#_x0000_t75" style="width:119.25pt;height:18pt" o:ole="">
                  <v:imagedata r:id="rId5134" o:title=""/>
                </v:shape>
                <o:OLEObject Type="Embed" ProgID="Equation.DSMT4" ShapeID="_x0000_i3519" DrawAspect="Content" ObjectID="_1690174820" r:id="rId51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00" w:dyaOrig="360" w14:anchorId="1645BAF3">
                <v:shape id="_x0000_i3520" type="#_x0000_t75" style="width:135pt;height:18pt" o:ole="">
                  <v:imagedata r:id="rId5136" o:title=""/>
                </v:shape>
                <o:OLEObject Type="Embed" ProgID="Equation.DSMT4" ShapeID="_x0000_i3520" DrawAspect="Content" ObjectID="_1690174821" r:id="rId51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B94A0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159BD9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AF665B" w:rsidRPr="00676FB5" w14:paraId="75529684" w14:textId="77777777" w:rsidTr="00EC4384">
        <w:tc>
          <w:tcPr>
            <w:tcW w:w="6091" w:type="dxa"/>
            <w:shd w:val="clear" w:color="auto" w:fill="auto"/>
          </w:tcPr>
          <w:p w14:paraId="31C5AB9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28: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Phương trình nào sau đây là phương trình đường tròn?</w:t>
            </w:r>
          </w:p>
          <w:p w14:paraId="0753985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325" w:dyaOrig="375" w14:anchorId="0C21C60C">
                <v:shape id="_x0000_i3521" type="#_x0000_t75" style="width:116.25pt;height:18.75pt" o:ole="">
                  <v:imagedata r:id="rId5072" o:title=""/>
                </v:shape>
                <o:OLEObject Type="Embed" ProgID="Equation.DSMT4" ShapeID="_x0000_i3521" DrawAspect="Content" ObjectID="_1690174822" r:id="rId51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595" w:dyaOrig="375" w14:anchorId="06B77A51">
                <v:shape id="_x0000_i3522" type="#_x0000_t75" style="width:129.75pt;height:18.75pt" o:ole="">
                  <v:imagedata r:id="rId5074" o:title=""/>
                </v:shape>
                <o:OLEObject Type="Embed" ProgID="Equation.DSMT4" ShapeID="_x0000_i3522" DrawAspect="Content" ObjectID="_1690174823" r:id="rId51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D072F9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75" w:dyaOrig="375" w14:anchorId="47DC16E2">
                <v:shape id="_x0000_i3523" type="#_x0000_t75" style="width:123.75pt;height:18.75pt" o:ole="">
                  <v:imagedata r:id="rId5076" o:title=""/>
                </v:shape>
                <o:OLEObject Type="Embed" ProgID="Equation.DSMT4" ShapeID="_x0000_i3523" DrawAspect="Content" ObjectID="_1690174824" r:id="rId514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45" w:dyaOrig="375" w14:anchorId="6166A6B1">
                <v:shape id="_x0000_i3524" type="#_x0000_t75" style="width:122.25pt;height:18.75pt" o:ole="">
                  <v:imagedata r:id="rId5078" o:title=""/>
                </v:shape>
                <o:OLEObject Type="Embed" ProgID="Equation.DSMT4" ShapeID="_x0000_i3524" DrawAspect="Content" ObjectID="_1690174825" r:id="rId514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7B8CD3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7A5239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58679B04" w14:textId="77777777" w:rsidTr="00EC4384">
        <w:tc>
          <w:tcPr>
            <w:tcW w:w="6091" w:type="dxa"/>
            <w:shd w:val="clear" w:color="auto" w:fill="auto"/>
          </w:tcPr>
          <w:p w14:paraId="7C65372B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29: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5202582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640" w:dyaOrig="375" w14:anchorId="3A15BA81">
                <v:shape id="_x0000_i3525" type="#_x0000_t75" style="width:132pt;height:18.75pt" o:ole="">
                  <v:imagedata r:id="rId5142" o:title=""/>
                </v:shape>
                <o:OLEObject Type="Embed" ProgID="Equation.DSMT4" ShapeID="_x0000_i3525" DrawAspect="Content" ObjectID="_1690174826" r:id="rId514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FC501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55" w:dyaOrig="375" w14:anchorId="6EA0B769">
                <v:shape id="_x0000_i3526" type="#_x0000_t75" style="width:117.75pt;height:18.75pt" o:ole="">
                  <v:imagedata r:id="rId5144" o:title=""/>
                </v:shape>
                <o:OLEObject Type="Embed" ProgID="Equation.DSMT4" ShapeID="_x0000_i3526" DrawAspect="Content" ObjectID="_1690174827" r:id="rId514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997B9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75" w14:anchorId="26A91B1A">
                <v:shape id="_x0000_i3527" type="#_x0000_t75" style="width:122.25pt;height:18.75pt" o:ole="">
                  <v:imagedata r:id="rId5146" o:title=""/>
                </v:shape>
                <o:OLEObject Type="Embed" ProgID="Equation.DSMT4" ShapeID="_x0000_i3527" DrawAspect="Content" ObjectID="_1690174828" r:id="rId51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2725A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75" w14:anchorId="408173E9">
                <v:shape id="_x0000_i3528" type="#_x0000_t75" style="width:123.75pt;height:18.75pt" o:ole="">
                  <v:imagedata r:id="rId5148" o:title=""/>
                </v:shape>
                <o:OLEObject Type="Embed" ProgID="Equation.DSMT4" ShapeID="_x0000_i3528" DrawAspect="Content" ObjectID="_1690174829" r:id="rId51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DC2A6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4533D69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676FB5" w14:paraId="5B2524B7" w14:textId="77777777" w:rsidTr="00EC4384">
        <w:tc>
          <w:tcPr>
            <w:tcW w:w="6091" w:type="dxa"/>
            <w:shd w:val="clear" w:color="auto" w:fill="auto"/>
          </w:tcPr>
          <w:p w14:paraId="19B2D94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30: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414885B7">
                <v:shape id="_x0000_i3529" type="#_x0000_t75" style="width:13.5pt;height:10.5pt" o:ole="">
                  <v:imagedata r:id="rId5006" o:title=""/>
                </v:shape>
                <o:OLEObject Type="Embed" ProgID="Equation.DSMT4" ShapeID="_x0000_i3529" DrawAspect="Content" ObjectID="_1690174830" r:id="rId515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thì 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885" w:dyaOrig="405" w14:anchorId="163E8FAE">
                <v:shape id="_x0000_i3530" type="#_x0000_t75" style="width:194.25pt;height:20.25pt" o:ole="">
                  <v:imagedata r:id="rId5008" o:title=""/>
                </v:shape>
                <o:OLEObject Type="Embed" ProgID="Equation.DSMT4" ShapeID="_x0000_i3530" DrawAspect="Content" ObjectID="_1690174831" r:id="rId515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đường tròn?</w:t>
            </w:r>
          </w:p>
          <w:p w14:paraId="7D47013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30" w:dyaOrig="285" w14:anchorId="791AC3A6">
                <v:shape id="_x0000_i3531" type="#_x0000_t75" style="width:46.5pt;height:14.25pt" o:ole="">
                  <v:imagedata r:id="rId5020" o:title=""/>
                </v:shape>
                <o:OLEObject Type="Embed" ProgID="Equation.DSMT4" ShapeID="_x0000_i3531" DrawAspect="Content" ObjectID="_1690174832" r:id="rId515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12D0B569">
                <v:shape id="_x0000_i3532" type="#_x0000_t75" style="width:27.75pt;height:14.25pt" o:ole="">
                  <v:imagedata r:id="rId5010" o:title=""/>
                </v:shape>
                <o:OLEObject Type="Embed" ProgID="Equation.DSMT4" ShapeID="_x0000_i3532" DrawAspect="Content" ObjectID="_1690174833" r:id="rId515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30" w:dyaOrig="285" w14:anchorId="6BCC4B98">
                <v:shape id="_x0000_i3533" type="#_x0000_t75" style="width:31.5pt;height:14.25pt" o:ole="">
                  <v:imagedata r:id="rId5012" o:title=""/>
                </v:shape>
                <o:OLEObject Type="Embed" ProgID="Equation.DSMT4" ShapeID="_x0000_i3533" DrawAspect="Content" ObjectID="_1690174834" r:id="rId51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06753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35" w:dyaOrig="285" w14:anchorId="177CE6E1">
                <v:shape id="_x0000_i3534" type="#_x0000_t75" style="width:51.75pt;height:14.25pt" o:ole="">
                  <v:imagedata r:id="rId5014" o:title=""/>
                </v:shape>
                <o:OLEObject Type="Embed" ProgID="Equation.DSMT4" ShapeID="_x0000_i3534" DrawAspect="Content" ObjectID="_1690174835" r:id="rId51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2DB20581">
                <v:shape id="_x0000_i3535" type="#_x0000_t75" style="width:36.75pt;height:14.25pt" o:ole="">
                  <v:imagedata r:id="rId5016" o:title=""/>
                </v:shape>
                <o:OLEObject Type="Embed" ProgID="Equation.DSMT4" ShapeID="_x0000_i3535" DrawAspect="Content" ObjectID="_1690174836" r:id="rId51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2189EF72">
                <v:shape id="_x0000_i3536" type="#_x0000_t75" style="width:27.75pt;height:14.25pt" o:ole="">
                  <v:imagedata r:id="rId5018" o:title=""/>
                </v:shape>
                <o:OLEObject Type="Embed" ProgID="Equation.DSMT4" ShapeID="_x0000_i3536" DrawAspect="Content" ObjectID="_1690174837" r:id="rId51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CACD5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1336135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3AFE6110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184F9C1" wp14:editId="156E6284">
                <wp:extent cx="6547104" cy="1952625"/>
                <wp:effectExtent l="0" t="19050" r="25400" b="28575"/>
                <wp:docPr id="212457302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52625"/>
                          <a:chOff x="0" y="0"/>
                          <a:chExt cx="6547104" cy="1897307"/>
                        </a:xfrm>
                      </wpg:grpSpPr>
                      <wps:wsp>
                        <wps:cNvPr id="212457302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6366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03ABBC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E00D89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2740A20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185F8E11">
                                  <v:shape id="_x0000_i4869" type="#_x0000_t75" style="width:150pt;height:18.75pt" o:ole="">
                                    <v:imagedata r:id="rId4803" o:title=""/>
                                  </v:shape>
                                  <o:OLEObject Type="Embed" ProgID="Equation.DSMT4" ShapeID="_x0000_i4869" DrawAspect="Content" ObjectID="_1690177066" r:id="rId5158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24D9D01C">
                                  <v:shape id="_x0000_i4870" type="#_x0000_t75" style="width:14.25pt;height:12pt" o:ole="">
                                    <v:imagedata r:id="rId4805" o:title=""/>
                                  </v:shape>
                                  <o:OLEObject Type="Embed" ProgID="Equation.DSMT4" ShapeID="_x0000_i4870" DrawAspect="Content" ObjectID="_1690177067" r:id="rId5159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531182E9">
                                  <v:shape id="_x0000_i4871" type="#_x0000_t75" style="width:32.25pt;height:16.5pt" o:ole="">
                                    <v:imagedata r:id="rId4807" o:title=""/>
                                  </v:shape>
                                  <o:OLEObject Type="Embed" ProgID="Equation.DSMT4" ShapeID="_x0000_i4871" DrawAspect="Content" ObjectID="_1690177068" r:id="rId5160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61D7FC16">
                                  <v:shape id="_x0000_i4872" type="#_x0000_t75" style="width:13.5pt;height:13.5pt" o:ole="">
                                    <v:imagedata r:id="rId4809" o:title=""/>
                                  </v:shape>
                                  <o:OLEObject Type="Embed" ProgID="Equation.DSMT4" ShapeID="_x0000_i4872" DrawAspect="Content" ObjectID="_1690177069" r:id="rId5161"/>
                                </w:object>
                              </w:r>
                            </w:p>
                            <w:p w14:paraId="78B540CB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35EEB0DC">
                                  <v:shape id="_x0000_i4873" type="#_x0000_t75" style="width:316.5pt;height:45.75pt" o:ole="">
                                    <v:imagedata r:id="rId4817" o:title=""/>
                                  </v:shape>
                                  <o:OLEObject Type="Embed" ProgID="Equation.DSMT4" ShapeID="_x0000_i4873" DrawAspect="Content" ObjectID="_1690177070" r:id="rId5162"/>
                                </w:object>
                              </w:r>
                            </w:p>
                            <w:p w14:paraId="5C839D69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03AB41D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71C96C0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26" name="Group 2124573026"/>
                        <wpg:cNvGrpSpPr/>
                        <wpg:grpSpPr>
                          <a:xfrm>
                            <a:off x="150812" y="0"/>
                            <a:ext cx="5535613" cy="571533"/>
                            <a:chOff x="150812" y="0"/>
                            <a:chExt cx="5535942" cy="571533"/>
                          </a:xfrm>
                        </wpg:grpSpPr>
                        <wpg:grpSp>
                          <wpg:cNvPr id="2124573027" name="Group 2124573027"/>
                          <wpg:cNvGrpSpPr/>
                          <wpg:grpSpPr>
                            <a:xfrm>
                              <a:off x="150812" y="0"/>
                              <a:ext cx="5535942" cy="485775"/>
                              <a:chOff x="150812" y="0"/>
                              <a:chExt cx="5535942" cy="485775"/>
                            </a:xfrm>
                          </wpg:grpSpPr>
                          <wpg:grpSp>
                            <wpg:cNvPr id="2124573028" name="Group 2124573028"/>
                            <wpg:cNvGrpSpPr/>
                            <wpg:grpSpPr>
                              <a:xfrm>
                                <a:off x="184071" y="0"/>
                                <a:ext cx="5502683" cy="485775"/>
                                <a:chOff x="184071" y="0"/>
                                <a:chExt cx="5502683" cy="485775"/>
                              </a:xfrm>
                            </wpg:grpSpPr>
                            <wps:wsp>
                              <wps:cNvPr id="2124573029" name="Rectangle: Single Corner Snipped 2124573029"/>
                              <wps:cNvSpPr/>
                              <wps:spPr>
                                <a:xfrm>
                                  <a:off x="184071" y="38089"/>
                                  <a:ext cx="550268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30" name="Group 2124573030"/>
                              <wpg:cNvGrpSpPr/>
                              <wpg:grpSpPr>
                                <a:xfrm>
                                  <a:off x="1502180" y="0"/>
                                  <a:ext cx="3994063" cy="485775"/>
                                  <a:chOff x="1502180" y="0"/>
                                  <a:chExt cx="3994063" cy="485775"/>
                                </a:xfrm>
                              </wpg:grpSpPr>
                              <wpg:grpSp>
                                <wpg:cNvPr id="2124573031" name="Group 2124573031"/>
                                <wpg:cNvGrpSpPr/>
                                <wpg:grpSpPr>
                                  <a:xfrm>
                                    <a:off x="1611714" y="104387"/>
                                    <a:ext cx="3884529" cy="369570"/>
                                    <a:chOff x="1611714" y="104387"/>
                                    <a:chExt cx="3884529" cy="369570"/>
                                  </a:xfrm>
                                </wpg:grpSpPr>
                                <wps:wsp>
                                  <wps:cNvPr id="2124573032" name="Arrow: Chevron 2124573032"/>
                                  <wps:cNvSpPr/>
                                  <wps:spPr>
                                    <a:xfrm>
                                      <a:off x="1760846" y="105159"/>
                                      <a:ext cx="373539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F4B8FB3" w14:textId="77777777" w:rsidR="00AF665B" w:rsidRPr="002420D5" w:rsidRDefault="00AF665B" w:rsidP="00AF665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</w:pPr>
                                        <w:r w:rsidRPr="002420D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Tìm toạ độ tâm, tính bán kính của đường tròn</w:t>
                                        </w:r>
                                      </w:p>
                                      <w:p w14:paraId="70D4BC7C" w14:textId="77777777" w:rsidR="00AF665B" w:rsidRPr="00EC3587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33" name="Group 212457303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34" name="Freeform: Shape 212457303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3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080FA6A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36" name="Group 212457303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37" name="Freeform: Shape 212457303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38" name="Flowchart: Terminator 212457303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39" name="Flowchart: Direct Access Storage 212457303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40" name="Group 212457304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42" name="Flowchart: Preparation 212457304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43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FE83E5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184F9C1" id="_x0000_s1383" style="width:515.5pt;height:153.75pt;mso-position-horizontal-relative:char;mso-position-vertical-relative:line" coordsize="65471,18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">
                <v:shape id="Rectangle: Diagonal Corners Rounded 1" o:spid="_x0000_s1384" style="position:absolute;top:2607;width:65471;height:163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7671;6547104,1621102;6532329,1636600;112179,1636600;0,1518929;0,15498;14775,0" o:connectangles="0,0,0,0,0,0,0,0,0" textboxrect="0,0,6435090,1533525"/>
                  <v:textbox>
                    <w:txbxContent>
                      <w:p w14:paraId="2103ABBC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E00D89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2740A20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185F8E11">
                            <v:shape id="_x0000_i4869" type="#_x0000_t75" style="width:150pt;height:18.75pt" o:ole="">
                              <v:imagedata r:id="rId4803" o:title=""/>
                            </v:shape>
                            <o:OLEObject Type="Embed" ProgID="Equation.DSMT4" ShapeID="_x0000_i4869" DrawAspect="Content" ObjectID="_1690177066" r:id="rId5163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24D9D01C">
                            <v:shape id="_x0000_i4870" type="#_x0000_t75" style="width:14.25pt;height:12pt" o:ole="">
                              <v:imagedata r:id="rId4805" o:title=""/>
                            </v:shape>
                            <o:OLEObject Type="Embed" ProgID="Equation.DSMT4" ShapeID="_x0000_i4870" DrawAspect="Content" ObjectID="_1690177067" r:id="rId5164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531182E9">
                            <v:shape id="_x0000_i4871" type="#_x0000_t75" style="width:32.25pt;height:16.5pt" o:ole="">
                              <v:imagedata r:id="rId4807" o:title=""/>
                            </v:shape>
                            <o:OLEObject Type="Embed" ProgID="Equation.DSMT4" ShapeID="_x0000_i4871" DrawAspect="Content" ObjectID="_1690177068" r:id="rId5165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61D7FC16">
                            <v:shape id="_x0000_i4872" type="#_x0000_t75" style="width:13.5pt;height:13.5pt" o:ole="">
                              <v:imagedata r:id="rId4809" o:title=""/>
                            </v:shape>
                            <o:OLEObject Type="Embed" ProgID="Equation.DSMT4" ShapeID="_x0000_i4872" DrawAspect="Content" ObjectID="_1690177069" r:id="rId5166"/>
                          </w:object>
                        </w:r>
                      </w:p>
                      <w:p w14:paraId="78B540CB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35EEB0DC">
                            <v:shape id="_x0000_i4873" type="#_x0000_t75" style="width:316.5pt;height:45.75pt" o:ole="">
                              <v:imagedata r:id="rId4817" o:title=""/>
                            </v:shape>
                            <o:OLEObject Type="Embed" ProgID="Equation.DSMT4" ShapeID="_x0000_i4873" DrawAspect="Content" ObjectID="_1690177070" r:id="rId5167"/>
                          </w:object>
                        </w:r>
                      </w:p>
                      <w:p w14:paraId="5C839D69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03AB41D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71C96C0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26" o:spid="_x0000_s1385" style="position:absolute;left:1508;width:55356;height:5715" coordorigin="1508" coordsize="553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zh7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">
                  <v:group id="Group 2124573027" o:spid="_x0000_s1386" style="position:absolute;left:1508;width:55359;height:4857" coordorigin="1508" coordsize="553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53g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">
                    <v:group id="Group 2124573028" o:spid="_x0000_s1387" style="position:absolute;left:1840;width:55027;height:4857" coordorigin="1840" coordsize="550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">
                      <v:shape id="Rectangle: Single Corner Snipped 2124573029" o:spid="_x0000_s1388" style="position:absolute;left:1840;top:380;width:55027;height:4476;visibility:visible;mso-wrap-style:square;v-text-anchor:middle" coordsize="550268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" path="m,l5347959,r154724,154724l5502683,447554,,447554,,xe" fillcolor="#efddf6 [663]" stroked="f" strokeweight="1.25pt">
                        <v:fill r:id="rId349" o:title="" color2="#fffff7" type="pattern"/>
                        <v:path arrowok="t" o:connecttype="custom" o:connectlocs="0,0;5347959,0;5502683,154724;5502683,447554;0,447554;0,0" o:connectangles="0,0,0,0,0,0"/>
                      </v:shape>
                      <v:group id="Group 2124573030" o:spid="_x0000_s1389" style="position:absolute;left:15021;width:39941;height:4857" coordorigin="15021" coordsize="399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">
                        <v:group id="Group 2124573031" o:spid="_x0000_s1390" style="position:absolute;left:16117;top:1043;width:38845;height:3696" coordorigin="16117,1043" coordsize="3884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zbS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">
                          <v:shape id="Arrow: Chevron 2124573032" o:spid="_x0000_s1391" type="#_x0000_t55" style="position:absolute;left:17608;top:1051;width:3735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" adj="2122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F4B8FB3" w14:textId="77777777" w:rsidR="00AF665B" w:rsidRPr="002420D5" w:rsidRDefault="00AF665B" w:rsidP="00AF665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</w:pPr>
                                  <w:r w:rsidRPr="002420D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Tìm toạ độ tâm, tính bán kính của đường tròn</w:t>
                                  </w:r>
                                </w:p>
                                <w:p w14:paraId="70D4BC7C" w14:textId="77777777" w:rsidR="00AF665B" w:rsidRPr="00EC3587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3033" o:spid="_x0000_s139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">
                            <v:shape id="Freeform: Shape 2124573034" o:spid="_x0000_s139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9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" filled="f" stroked="f">
                              <v:textbox>
                                <w:txbxContent>
                                  <w:p w14:paraId="1080FA6A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36" o:spid="_x0000_s139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q6m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">
                          <v:shape id="Freeform: Shape 2124573037" o:spid="_x0000_s139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38" o:spid="_x0000_s139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39" o:spid="_x0000_s139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40" o:spid="_x0000_s139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  <v:shape id="Flowchart: Preparation 2124573042" o:spid="_x0000_s140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0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68FE83E5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BDE81D2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2273B6B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43B3AA20">
          <v:shape id="_x0000_i3537" type="#_x0000_t75" style="width:22.5pt;height:16.5pt" o:ole="">
            <v:imagedata r:id="rId5168" o:title=""/>
          </v:shape>
          <o:OLEObject Type="Embed" ProgID="Equation.DSMT4" ShapeID="_x0000_i3537" DrawAspect="Content" ObjectID="_1690174838" r:id="rId516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E9272ED">
          <v:shape id="_x0000_i3538" type="#_x0000_t75" style="width:10.5pt;height:13.5pt" o:ole="">
            <v:imagedata r:id="rId5170" o:title=""/>
          </v:shape>
          <o:OLEObject Type="Embed" ProgID="Equation.DSMT4" ShapeID="_x0000_i3538" DrawAspect="Content" ObjectID="_1690174839" r:id="rId517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34FDE1E">
          <v:shape id="_x0000_i3539" type="#_x0000_t75" style="width:12pt;height:13.5pt" o:ole="">
            <v:imagedata r:id="rId5172" o:title=""/>
          </v:shape>
          <o:OLEObject Type="Embed" ProgID="Equation.DSMT4" ShapeID="_x0000_i3539" DrawAspect="Content" ObjectID="_1690174840" r:id="rId517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1A08ED95">
          <v:shape id="_x0000_i3540" type="#_x0000_t75" style="width:21pt;height:19.5pt" o:ole="">
            <v:imagedata r:id="rId5174" o:title=""/>
          </v:shape>
          <o:OLEObject Type="Embed" ProgID="Equation.DSMT4" ShapeID="_x0000_i3540" DrawAspect="Content" ObjectID="_1690174841" r:id="rId517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638F27F2">
          <v:shape id="_x0000_i3541" type="#_x0000_t75" style="width:112.5pt;height:22.5pt" o:ole="">
            <v:imagedata r:id="rId5176" o:title=""/>
          </v:shape>
          <o:OLEObject Type="Embed" ProgID="Equation.DSMT4" ShapeID="_x0000_i3541" DrawAspect="Content" ObjectID="_1690174842" r:id="rId517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261F4174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05FC5F4F">
          <v:shape id="_x0000_i3542" type="#_x0000_t75" style="width:46.5pt;height:19.5pt" o:ole="">
            <v:imagedata r:id="rId5178" o:title=""/>
          </v:shape>
          <o:OLEObject Type="Embed" ProgID="Equation.DSMT4" ShapeID="_x0000_i3542" DrawAspect="Content" ObjectID="_1690174843" r:id="rId517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DE11EDC">
          <v:shape id="_x0000_i3543" type="#_x0000_t75" style="width:36pt;height:13.5pt" o:ole="">
            <v:imagedata r:id="rId5180" o:title=""/>
          </v:shape>
          <o:OLEObject Type="Embed" ProgID="Equation.DSMT4" ShapeID="_x0000_i3543" DrawAspect="Content" ObjectID="_1690174844" r:id="rId518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0069AA81">
          <v:shape id="_x0000_i3544" type="#_x0000_t75" style="width:43.5pt;height:19.5pt" o:ole="">
            <v:imagedata r:id="rId5182" o:title=""/>
          </v:shape>
          <o:OLEObject Type="Embed" ProgID="Equation.DSMT4" ShapeID="_x0000_i3544" DrawAspect="Content" ObjectID="_1690174845" r:id="rId518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0BEBC66">
          <v:shape id="_x0000_i3545" type="#_x0000_t75" style="width:36pt;height:13.5pt" o:ole="">
            <v:imagedata r:id="rId5184" o:title=""/>
          </v:shape>
          <o:OLEObject Type="Embed" ProgID="Equation.DSMT4" ShapeID="_x0000_i3545" DrawAspect="Content" ObjectID="_1690174846" r:id="rId518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81EC0DB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04E9555">
          <v:shape id="_x0000_i3546" type="#_x0000_t75" style="width:46.5pt;height:19.5pt" o:ole="">
            <v:imagedata r:id="rId5186" o:title=""/>
          </v:shape>
          <o:OLEObject Type="Embed" ProgID="Equation.DSMT4" ShapeID="_x0000_i3546" DrawAspect="Content" ObjectID="_1690174847" r:id="rId518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1C3C4E8">
          <v:shape id="_x0000_i3547" type="#_x0000_t75" style="width:28.5pt;height:13.5pt" o:ole="">
            <v:imagedata r:id="rId5188" o:title=""/>
          </v:shape>
          <o:OLEObject Type="Embed" ProgID="Equation.DSMT4" ShapeID="_x0000_i3547" DrawAspect="Content" ObjectID="_1690174848" r:id="rId518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0E65C8C2">
          <v:shape id="_x0000_i3548" type="#_x0000_t75" style="width:43.5pt;height:19.5pt" o:ole="">
            <v:imagedata r:id="rId5190" o:title=""/>
          </v:shape>
          <o:OLEObject Type="Embed" ProgID="Equation.DSMT4" ShapeID="_x0000_i3548" DrawAspect="Content" ObjectID="_1690174849" r:id="rId519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1D37119">
          <v:shape id="_x0000_i3549" type="#_x0000_t75" style="width:28.5pt;height:13.5pt" o:ole="">
            <v:imagedata r:id="rId5192" o:title=""/>
          </v:shape>
          <o:OLEObject Type="Embed" ProgID="Equation.DSMT4" ShapeID="_x0000_i3549" DrawAspect="Content" ObjectID="_1690174850" r:id="rId519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D9507F" w14:textId="77777777" w:rsidR="00AF665B" w:rsidRPr="00E67A79" w:rsidRDefault="00AF665B" w:rsidP="00AF665B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21F20828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5D2FAF49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57A6B5E1">
          <v:shape id="_x0000_i3550" type="#_x0000_t75" style="width:21pt;height:19.5pt" o:ole="">
            <v:imagedata r:id="rId5194" o:title=""/>
          </v:shape>
          <o:OLEObject Type="Embed" ProgID="Equation.DSMT4" ShapeID="_x0000_i3550" DrawAspect="Content" ObjectID="_1690174851" r:id="rId519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319C64DC">
          <v:shape id="_x0000_i3551" type="#_x0000_t75" style="width:112.5pt;height:22.5pt" o:ole="">
            <v:imagedata r:id="rId5196" o:title=""/>
          </v:shape>
          <o:OLEObject Type="Embed" ProgID="Equation.DSMT4" ShapeID="_x0000_i3551" DrawAspect="Content" ObjectID="_1690174852" r:id="rId519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57D629E1">
          <v:shape id="_x0000_i3552" type="#_x0000_t75" style="width:46.5pt;height:19.5pt" o:ole="">
            <v:imagedata r:id="rId5198" o:title=""/>
          </v:shape>
          <o:OLEObject Type="Embed" ProgID="Equation.DSMT4" ShapeID="_x0000_i3552" DrawAspect="Content" ObjectID="_1690174853" r:id="rId519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E119466">
          <v:shape id="_x0000_i3553" type="#_x0000_t75" style="width:28.5pt;height:13.5pt" o:ole="">
            <v:imagedata r:id="rId5200" o:title=""/>
          </v:shape>
          <o:OLEObject Type="Embed" ProgID="Equation.DSMT4" ShapeID="_x0000_i3553" DrawAspect="Content" ObjectID="_1690174854" r:id="rId520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646BAC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65" w:dyaOrig="315" w14:anchorId="1376E9F8">
          <v:shape id="_x0000_i3554" type="#_x0000_t75" style="width:23.25pt;height:15.75pt" o:ole="">
            <v:imagedata r:id="rId5202" o:title=""/>
          </v:shape>
          <o:OLEObject Type="Embed" ProgID="Equation.DSMT4" ShapeID="_x0000_i3554" DrawAspect="Content" ObjectID="_1690174855" r:id="rId520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955" w:dyaOrig="405" w14:anchorId="53FA8B8F">
          <v:shape id="_x0000_i3555" type="#_x0000_t75" style="width:147.75pt;height:20.25pt" o:ole="">
            <v:imagedata r:id="rId5204" o:title=""/>
          </v:shape>
          <o:OLEObject Type="Embed" ProgID="Equation.DSMT4" ShapeID="_x0000_i3555" DrawAspect="Content" ObjectID="_1690174856" r:id="rId5205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</w:t>
      </w:r>
    </w:p>
    <w:p w14:paraId="6C836B64" w14:textId="77777777" w:rsidR="00AF665B" w:rsidRPr="00E67A79" w:rsidRDefault="00AF665B" w:rsidP="00AF665B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4DC8DD31">
          <v:shape id="_x0000_i3556" type="#_x0000_t75" style="width:36pt;height:20.25pt" o:ole="">
            <v:imagedata r:id="rId5206" o:title=""/>
          </v:shape>
          <o:OLEObject Type="Embed" ProgID="Equation.DSMT4" ShapeID="_x0000_i3556" DrawAspect="Content" ObjectID="_1690174857" r:id="rId520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2DDA7E63">
          <v:shape id="_x0000_i3557" type="#_x0000_t75" style="width:36pt;height:20.25pt" o:ole="">
            <v:imagedata r:id="rId5208" o:title=""/>
          </v:shape>
          <o:OLEObject Type="Embed" ProgID="Equation.DSMT4" ShapeID="_x0000_i3557" DrawAspect="Content" ObjectID="_1690174858" r:id="rId520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05" w14:anchorId="322F70C9">
          <v:shape id="_x0000_i3558" type="#_x0000_t75" style="width:50.25pt;height:20.25pt" o:ole="">
            <v:imagedata r:id="rId5210" o:title=""/>
          </v:shape>
          <o:OLEObject Type="Embed" ProgID="Equation.DSMT4" ShapeID="_x0000_i3558" DrawAspect="Content" ObjectID="_1690174859" r:id="rId521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61069A2C">
          <v:shape id="_x0000_i3559" type="#_x0000_t75" style="width:48.75pt;height:20.25pt" o:ole="">
            <v:imagedata r:id="rId5212" o:title=""/>
          </v:shape>
          <o:OLEObject Type="Embed" ProgID="Equation.DSMT4" ShapeID="_x0000_i3559" DrawAspect="Content" ObjectID="_1690174860" r:id="rId521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8BBC73B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6D6C521" w14:textId="77777777" w:rsidR="00AF665B" w:rsidRPr="00E67A79" w:rsidRDefault="00AF665B" w:rsidP="00AF665B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18553A4A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2955" w:dyaOrig="405" w14:anchorId="55556AF1">
          <v:shape id="_x0000_i3560" type="#_x0000_t75" style="width:147.75pt;height:20.25pt" o:ole="">
            <v:imagedata r:id="rId5204" o:title=""/>
          </v:shape>
          <o:OLEObject Type="Embed" ProgID="Equation.DSMT4" ShapeID="_x0000_i3560" DrawAspect="Content" ObjectID="_1690174861" r:id="rId5214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48F47B0A">
          <v:shape id="_x0000_i3561" type="#_x0000_t75" style="width:48.75pt;height:20.25pt" o:ole="">
            <v:imagedata r:id="rId5212" o:title=""/>
          </v:shape>
          <o:OLEObject Type="Embed" ProgID="Equation.DSMT4" ShapeID="_x0000_i3561" DrawAspect="Content" ObjectID="_1690174862" r:id="rId521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18A9DE4F" w14:textId="77777777" w:rsidR="00AF665B" w:rsidRPr="00E67A79" w:rsidRDefault="00AF665B" w:rsidP="00AF665B">
      <w:pPr>
        <w:pStyle w:val="ListParagraph"/>
        <w:spacing w:after="0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3. 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66210027">
          <v:shape id="_x0000_i3562" type="#_x0000_t75" style="width:10.5pt;height:13.5pt" o:ole="">
            <v:imagedata r:id="rId5216" o:title=""/>
          </v:shape>
          <o:OLEObject Type="Embed" ProgID="Equation.DSMT4" ShapeID="_x0000_i3562" DrawAspect="Content" ObjectID="_1690174863" r:id="rId521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1B0FC9FD">
          <v:shape id="_x0000_i3563" type="#_x0000_t75" style="width:12pt;height:13.5pt" o:ole="">
            <v:imagedata r:id="rId5218" o:title=""/>
          </v:shape>
          <o:OLEObject Type="Embed" ProgID="Equation.DSMT4" ShapeID="_x0000_i3563" DrawAspect="Content" ObjectID="_1690174864" r:id="rId52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40" w:dyaOrig="360" w14:anchorId="47C49F04">
          <v:shape id="_x0000_i3564" type="#_x0000_t75" style="width:117pt;height:18pt" o:ole="">
            <v:imagedata r:id="rId5220" o:title=""/>
          </v:shape>
          <o:OLEObject Type="Embed" ProgID="Equation.DSMT4" ShapeID="_x0000_i3564" DrawAspect="Content" ObjectID="_1690174865" r:id="rId52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47C243BB" w14:textId="77777777" w:rsidR="00AF665B" w:rsidRPr="00E67A79" w:rsidRDefault="00AF665B" w:rsidP="00AF665B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975" w:dyaOrig="420" w14:anchorId="5D152774">
          <v:shape id="_x0000_i3565" type="#_x0000_t75" style="width:48.75pt;height:21pt" o:ole="">
            <v:imagedata r:id="rId5222" o:title=""/>
          </v:shape>
          <o:OLEObject Type="Embed" ProgID="Equation.DSMT4" ShapeID="_x0000_i3565" DrawAspect="Content" ObjectID="_1690174866" r:id="rId522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0F978687">
          <v:shape id="_x0000_i3566" type="#_x0000_t75" style="width:28.5pt;height:14.25pt" o:ole="">
            <v:imagedata r:id="rId5224" o:title=""/>
          </v:shape>
          <o:OLEObject Type="Embed" ProgID="Equation.DSMT4" ShapeID="_x0000_i3566" DrawAspect="Content" ObjectID="_1690174867" r:id="rId52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95" w:dyaOrig="420" w14:anchorId="4310A669">
          <v:shape id="_x0000_i3567" type="#_x0000_t75" style="width:39.75pt;height:21pt" o:ole="">
            <v:imagedata r:id="rId5226" o:title=""/>
          </v:shape>
          <o:OLEObject Type="Embed" ProgID="Equation.DSMT4" ShapeID="_x0000_i3567" DrawAspect="Content" ObjectID="_1690174868" r:id="rId522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70CCDAEA">
          <v:shape id="_x0000_i3568" type="#_x0000_t75" style="width:28.5pt;height:14.25pt" o:ole="">
            <v:imagedata r:id="rId5228" o:title=""/>
          </v:shape>
          <o:OLEObject Type="Embed" ProgID="Equation.DSMT4" ShapeID="_x0000_i3568" DrawAspect="Content" ObjectID="_1690174869" r:id="rId522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2AD3E45" w14:textId="77777777" w:rsidR="00AF665B" w:rsidRPr="00E67A79" w:rsidRDefault="00AF665B" w:rsidP="00AF665B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7DF73BDD">
          <v:shape id="_x0000_i3569" type="#_x0000_t75" style="width:42pt;height:21pt" o:ole="">
            <v:imagedata r:id="rId5230" o:title=""/>
          </v:shape>
          <o:OLEObject Type="Embed" ProgID="Equation.DSMT4" ShapeID="_x0000_i3569" DrawAspect="Content" ObjectID="_1690174870" r:id="rId523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10C08D0B">
          <v:shape id="_x0000_i3570" type="#_x0000_t75" style="width:28.5pt;height:14.25pt" o:ole="">
            <v:imagedata r:id="rId5232" o:title=""/>
          </v:shape>
          <o:OLEObject Type="Embed" ProgID="Equation.DSMT4" ShapeID="_x0000_i3570" DrawAspect="Content" ObjectID="_1690174871" r:id="rId523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45EF86EF">
          <v:shape id="_x0000_i3571" type="#_x0000_t75" style="width:42pt;height:21pt" o:ole="">
            <v:imagedata r:id="rId5234" o:title=""/>
          </v:shape>
          <o:OLEObject Type="Embed" ProgID="Equation.DSMT4" ShapeID="_x0000_i3571" DrawAspect="Content" ObjectID="_1690174872" r:id="rId523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1118518C">
          <v:shape id="_x0000_i3572" type="#_x0000_t75" style="width:28.5pt;height:14.25pt" o:ole="">
            <v:imagedata r:id="rId5236" o:title=""/>
          </v:shape>
          <o:OLEObject Type="Embed" ProgID="Equation.DSMT4" ShapeID="_x0000_i3572" DrawAspect="Content" ObjectID="_1690174873" r:id="rId523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3A8EAB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0801968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D5B68BF" w14:textId="77777777" w:rsidR="00AF665B" w:rsidRPr="00E67A79" w:rsidRDefault="00AF665B" w:rsidP="00AF665B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6CFD2FB7">
          <v:shape id="_x0000_i3573" type="#_x0000_t75" style="width:39.75pt;height:21pt" o:ole="">
            <v:imagedata r:id="rId5238" o:title=""/>
          </v:shape>
          <o:OLEObject Type="Embed" ProgID="Equation.DSMT4" ShapeID="_x0000_i3573" DrawAspect="Content" ObjectID="_1690174874" r:id="rId523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815" w:dyaOrig="360" w14:anchorId="481C60BD">
          <v:shape id="_x0000_i3574" type="#_x0000_t75" style="width:90.75pt;height:18pt" o:ole="">
            <v:imagedata r:id="rId5240" o:title=""/>
          </v:shape>
          <o:OLEObject Type="Embed" ProgID="Equation.DSMT4" ShapeID="_x0000_i3574" DrawAspect="Content" ObjectID="_1690174875" r:id="rId52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6CE498A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03B803D0">
          <v:shape id="_x0000_i3575" type="#_x0000_t75" style="width:10.5pt;height:13.5pt" o:ole="">
            <v:imagedata r:id="rId5242" o:title=""/>
          </v:shape>
          <o:OLEObject Type="Embed" ProgID="Equation.DSMT4" ShapeID="_x0000_i3575" DrawAspect="Content" ObjectID="_1690174876" r:id="rId52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576EB2C">
          <v:shape id="_x0000_i3576" type="#_x0000_t75" style="width:12pt;height:13.5pt" o:ole="">
            <v:imagedata r:id="rId5244" o:title=""/>
          </v:shape>
          <o:OLEObject Type="Embed" ProgID="Equation.DSMT4" ShapeID="_x0000_i3576" DrawAspect="Content" ObjectID="_1690174877" r:id="rId52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7E28E20E">
          <v:shape id="_x0000_i3577" type="#_x0000_t75" style="width:143.25pt;height:20.25pt" o:ole="">
            <v:imagedata r:id="rId5246" o:title=""/>
          </v:shape>
          <o:OLEObject Type="Embed" ProgID="Equation.DSMT4" ShapeID="_x0000_i3577" DrawAspect="Content" ObjectID="_1690174878" r:id="rId52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tương ứng là</w:t>
      </w:r>
    </w:p>
    <w:p w14:paraId="12E8318A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60" w:dyaOrig="405" w14:anchorId="01752295">
          <v:shape id="_x0000_i3578" type="#_x0000_t75" style="width:78pt;height:20.25pt" o:ole="">
            <v:imagedata r:id="rId5248" o:title=""/>
          </v:shape>
          <o:OLEObject Type="Embed" ProgID="Equation.DSMT4" ShapeID="_x0000_i3578" DrawAspect="Content" ObjectID="_1690174879" r:id="rId524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05BC6C66">
          <v:shape id="_x0000_i3579" type="#_x0000_t75" style="width:76.5pt;height:20.25pt" o:ole="">
            <v:imagedata r:id="rId5250" o:title=""/>
          </v:shape>
          <o:OLEObject Type="Embed" ProgID="Equation.DSMT4" ShapeID="_x0000_i3579" DrawAspect="Content" ObjectID="_1690174880" r:id="rId525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0C13F04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2897365C">
          <v:shape id="_x0000_i3580" type="#_x0000_t75" style="width:76.5pt;height:20.25pt" o:ole="">
            <v:imagedata r:id="rId5252" o:title=""/>
          </v:shape>
          <o:OLEObject Type="Embed" ProgID="Equation.DSMT4" ShapeID="_x0000_i3580" DrawAspect="Content" ObjectID="_1690174881" r:id="rId525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45" w:dyaOrig="405" w14:anchorId="4C0D3A53">
          <v:shape id="_x0000_i3581" type="#_x0000_t75" style="width:77.25pt;height:20.25pt" o:ole="">
            <v:imagedata r:id="rId5254" o:title=""/>
          </v:shape>
          <o:OLEObject Type="Embed" ProgID="Equation.DSMT4" ShapeID="_x0000_i3581" DrawAspect="Content" ObjectID="_1690174882" r:id="rId525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09B6C06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58BE77E" w14:textId="77777777" w:rsidR="00AF665B" w:rsidRPr="00E67A79" w:rsidRDefault="00AF665B" w:rsidP="00AF665B">
      <w:pPr>
        <w:pStyle w:val="ListParagraph"/>
        <w:spacing w:after="0"/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033C80ED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865" w:dyaOrig="405" w14:anchorId="328366F8">
          <v:shape id="_x0000_i3582" type="#_x0000_t75" style="width:143.25pt;height:20.25pt" o:ole="">
            <v:imagedata r:id="rId5246" o:title=""/>
          </v:shape>
          <o:OLEObject Type="Embed" ProgID="Equation.DSMT4" ShapeID="_x0000_i3582" DrawAspect="Content" ObjectID="_1690174883" r:id="rId52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tọa độ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76120DF5">
          <v:shape id="_x0000_i3583" type="#_x0000_t75" style="width:45pt;height:20.25pt" o:ole="">
            <v:imagedata r:id="rId5257" o:title=""/>
          </v:shape>
          <o:OLEObject Type="Embed" ProgID="Equation.DSMT4" ShapeID="_x0000_i3583" DrawAspect="Content" ObjectID="_1690174884" r:id="rId5258"/>
        </w:object>
      </w:r>
      <w:r w:rsidRPr="00E67A79">
        <w:rPr>
          <w:rFonts w:ascii="Chu Van An" w:hAnsi="Chu Van An" w:cs="Chu Van An"/>
          <w:sz w:val="24"/>
          <w:szCs w:val="24"/>
        </w:rPr>
        <w:t>và bán kính</w:t>
      </w:r>
    </w:p>
    <w:p w14:paraId="432AC7C2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670" w:dyaOrig="525" w14:anchorId="2DAE765A">
          <v:shape id="_x0000_i3584" type="#_x0000_t75" style="width:133.5pt;height:26.25pt" o:ole="">
            <v:imagedata r:id="rId5259" o:title=""/>
          </v:shape>
          <o:OLEObject Type="Embed" ProgID="Equation.DSMT4" ShapeID="_x0000_i3584" DrawAspect="Content" ObjectID="_1690174885" r:id="rId52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B3E3824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1052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852"/>
      </w:tblGrid>
      <w:tr w:rsidR="00AF665B" w:rsidRPr="00676FB5" w14:paraId="32D1930C" w14:textId="77777777" w:rsidTr="00EC4384">
        <w:tc>
          <w:tcPr>
            <w:tcW w:w="6200" w:type="dxa"/>
            <w:shd w:val="clear" w:color="auto" w:fill="auto"/>
          </w:tcPr>
          <w:p w14:paraId="7CFCA5A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65" w:dyaOrig="405" w14:anchorId="18FF2866">
                <v:shape id="_x0000_i3585" type="#_x0000_t75" style="width:143.25pt;height:20.25pt" o:ole="">
                  <v:imagedata r:id="rId5261" o:title=""/>
                </v:shape>
                <o:OLEObject Type="Embed" ProgID="Equation.DSMT4" ShapeID="_x0000_i3585" DrawAspect="Content" ObjectID="_1690174886" r:id="rId526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05" w14:anchorId="0FBD9265">
                <v:shape id="_x0000_i3586" type="#_x0000_t75" style="width:81pt;height:20.25pt" o:ole="">
                  <v:imagedata r:id="rId5263" o:title=""/>
                </v:shape>
                <o:OLEObject Type="Embed" ProgID="Equation.DSMT4" ShapeID="_x0000_i3586" DrawAspect="Content" ObjectID="_1690174887" r:id="rId526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 Khẳng định nào dưới đây đúng?</w:t>
            </w:r>
          </w:p>
          <w:p w14:paraId="036CCD9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6A5EF26">
                <v:shape id="_x0000_i3587" type="#_x0000_t75" style="width:12pt;height:12.75pt" o:ole="">
                  <v:imagedata r:id="rId5265" o:title=""/>
                </v:shape>
                <o:OLEObject Type="Embed" ProgID="Equation.DSMT4" ShapeID="_x0000_i3587" DrawAspect="Content" ObjectID="_1690174888" r:id="rId5266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nằm trong 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6D4896D">
                <v:shape id="_x0000_i3588" type="#_x0000_t75" style="width:12pt;height:12.75pt" o:ole="">
                  <v:imagedata r:id="rId5267" o:title=""/>
                </v:shape>
                <o:OLEObject Type="Embed" ProgID="Equation.DSMT4" ShapeID="_x0000_i3588" DrawAspect="Content" ObjectID="_1690174889" r:id="rId526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nằm ngoài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2A907EB">
                <v:shape id="_x0000_i3589" type="#_x0000_t75" style="width:21pt;height:20.25pt" o:ole="">
                  <v:imagedata r:id="rId5269" o:title=""/>
                </v:shape>
                <o:OLEObject Type="Embed" ProgID="Equation.DSMT4" ShapeID="_x0000_i3589" DrawAspect="Content" ObjectID="_1690174890" r:id="rId52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1706E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9A19CBD">
                <v:shape id="_x0000_i3590" type="#_x0000_t75" style="width:12pt;height:12.75pt" o:ole="">
                  <v:imagedata r:id="rId5265" o:title=""/>
                </v:shape>
                <o:OLEObject Type="Embed" ProgID="Equation.DSMT4" ShapeID="_x0000_i3590" DrawAspect="Content" ObjectID="_1690174891" r:id="rId5271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806B462">
                <v:shape id="_x0000_i3591" type="#_x0000_t75" style="width:12pt;height:12.75pt" o:ole="">
                  <v:imagedata r:id="rId5267" o:title=""/>
                </v:shape>
                <o:OLEObject Type="Embed" ProgID="Equation.DSMT4" ShapeID="_x0000_i3591" DrawAspect="Content" ObjectID="_1690174892" r:id="rId5272"/>
              </w:objec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cùng nằm ngoài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442F681">
                <v:shape id="_x0000_i3592" type="#_x0000_t75" style="width:21pt;height:20.25pt" o:ole="">
                  <v:imagedata r:id="rId5269" o:title=""/>
                </v:shape>
                <o:OLEObject Type="Embed" ProgID="Equation.DSMT4" ShapeID="_x0000_i3592" DrawAspect="Content" ObjectID="_1690174893" r:id="rId52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715E0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7F7AA12">
                <v:shape id="_x0000_i3593" type="#_x0000_t75" style="width:12pt;height:12.75pt" o:ole="">
                  <v:imagedata r:id="rId5265" o:title=""/>
                </v:shape>
                <o:OLEObject Type="Embed" ProgID="Equation.DSMT4" ShapeID="_x0000_i3593" DrawAspect="Content" ObjectID="_1690174894" r:id="rId5274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nằm ngoài 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344745D">
                <v:shape id="_x0000_i3594" type="#_x0000_t75" style="width:12pt;height:12.75pt" o:ole="">
                  <v:imagedata r:id="rId5267" o:title=""/>
                </v:shape>
                <o:OLEObject Type="Embed" ProgID="Equation.DSMT4" ShapeID="_x0000_i3594" DrawAspect="Content" ObjectID="_1690174895" r:id="rId52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nằm trong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24310F7E">
                <v:shape id="_x0000_i3595" type="#_x0000_t75" style="width:21pt;height:20.25pt" o:ole="">
                  <v:imagedata r:id="rId5269" o:title=""/>
                </v:shape>
                <o:OLEObject Type="Embed" ProgID="Equation.DSMT4" ShapeID="_x0000_i3595" DrawAspect="Content" ObjectID="_1690174896" r:id="rId52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30372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92C2A6C">
                <v:shape id="_x0000_i3596" type="#_x0000_t75" style="width:12pt;height:12.75pt" o:ole="">
                  <v:imagedata r:id="rId5265" o:title=""/>
                </v:shape>
                <o:OLEObject Type="Embed" ProgID="Equation.DSMT4" ShapeID="_x0000_i3596" DrawAspect="Content" ObjectID="_1690174897" r:id="rId5277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E6415F2">
                <v:shape id="_x0000_i3597" type="#_x0000_t75" style="width:12pt;height:12.75pt" o:ole="">
                  <v:imagedata r:id="rId5267" o:title=""/>
                </v:shape>
                <o:OLEObject Type="Embed" ProgID="Equation.DSMT4" ShapeID="_x0000_i3597" DrawAspect="Content" ObjectID="_1690174898" r:id="rId52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cùng nằm trong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0AAE544">
                <v:shape id="_x0000_i3598" type="#_x0000_t75" style="width:21pt;height:20.25pt" o:ole="">
                  <v:imagedata r:id="rId5269" o:title=""/>
                </v:shape>
                <o:OLEObject Type="Embed" ProgID="Equation.DSMT4" ShapeID="_x0000_i3598" DrawAspect="Content" ObjectID="_1690174899" r:id="rId52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C01AF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6D84B6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61C934A2" w14:textId="77777777" w:rsidTr="00EC4384">
        <w:tc>
          <w:tcPr>
            <w:tcW w:w="6200" w:type="dxa"/>
            <w:shd w:val="clear" w:color="auto" w:fill="auto"/>
          </w:tcPr>
          <w:p w14:paraId="2D030B07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2: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Đường tròn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980" w:dyaOrig="375" w14:anchorId="172A4164">
                <v:shape id="_x0000_i3599" type="#_x0000_t75" style="width:99pt;height:18.75pt" o:ole="">
                  <v:imagedata r:id="rId5280" o:title=""/>
                </v:shape>
                <o:OLEObject Type="Embed" ProgID="Equation.DSMT4" ShapeID="_x0000_i3599" DrawAspect="Content" ObjectID="_1690174900" r:id="rId52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bán kính bằng bao nhiêu?</w:t>
            </w:r>
          </w:p>
          <w:p w14:paraId="68CAD2F3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4B1B4B15">
                <v:shape id="_x0000_i3600" type="#_x0000_t75" style="width:9pt;height:14.25pt" o:ole="">
                  <v:imagedata r:id="rId5282" o:title=""/>
                </v:shape>
                <o:OLEObject Type="Embed" ProgID="Equation.DSMT4" ShapeID="_x0000_i3600" DrawAspect="Content" ObjectID="_1690174901" r:id="rId52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465" w:dyaOrig="375" w14:anchorId="711C2F7B">
                <v:shape id="_x0000_i3601" type="#_x0000_t75" style="width:23.25pt;height:18.75pt" o:ole="">
                  <v:imagedata r:id="rId5284" o:title=""/>
                </v:shape>
                <o:OLEObject Type="Embed" ProgID="Equation.DSMT4" ShapeID="_x0000_i3601" DrawAspect="Content" ObjectID="_1690174902" r:id="rId52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85" w14:anchorId="61566D21">
                <v:shape id="_x0000_i3602" type="#_x0000_t75" style="width:13.5pt;height:14.25pt" o:ole="">
                  <v:imagedata r:id="rId5286" o:title=""/>
                </v:shape>
                <o:OLEObject Type="Embed" ProgID="Equation.DSMT4" ShapeID="_x0000_i3602" DrawAspect="Content" ObjectID="_1690174903" r:id="rId528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15" w:dyaOrig="285" w14:anchorId="4BA5771C">
                <v:shape id="_x0000_i3603" type="#_x0000_t75" style="width:15.75pt;height:14.25pt" o:ole="">
                  <v:imagedata r:id="rId5288" o:title=""/>
                </v:shape>
                <o:OLEObject Type="Embed" ProgID="Equation.DSMT4" ShapeID="_x0000_i3603" DrawAspect="Content" ObjectID="_1690174904" r:id="rId528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80B921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EF03FB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AF665B" w:rsidRPr="00676FB5" w14:paraId="2A472ECC" w14:textId="77777777" w:rsidTr="00EC4384">
        <w:tc>
          <w:tcPr>
            <w:tcW w:w="6200" w:type="dxa"/>
            <w:shd w:val="clear" w:color="auto" w:fill="auto"/>
          </w:tcPr>
          <w:p w14:paraId="7EF50D14" w14:textId="77777777" w:rsidR="00AF665B" w:rsidRPr="00676FB5" w:rsidRDefault="00AF665B" w:rsidP="00EC4384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vi-VN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450" w14:anchorId="25D74B22">
                <v:shape id="_x0000_i3604" type="#_x0000_t75" style="width:133.5pt;height:22.5pt" o:ole="">
                  <v:imagedata r:id="rId5290" o:title=""/>
                </v:shape>
                <o:OLEObject Type="Embed" ProgID="Equation.DSMT4" ShapeID="_x0000_i3604" DrawAspect="Content" ObjectID="_1690174905" r:id="rId5291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4F6A28A6">
                <v:shape id="_x0000_i3605" type="#_x0000_t75" style="width:12pt;height:12pt" o:ole="">
                  <v:imagedata r:id="rId5292" o:title=""/>
                </v:shape>
                <o:OLEObject Type="Embed" ProgID="Equation.DSMT4" ShapeID="_x0000_i3605" DrawAspect="Content" ObjectID="_1690174906" r:id="rId5293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36A64537">
                <v:shape id="_x0000_i3606" type="#_x0000_t75" style="width:12pt;height:12pt" o:ole="">
                  <v:imagedata r:id="rId5294" o:title=""/>
                </v:shape>
                <o:OLEObject Type="Embed" ProgID="Equation.DSMT4" ShapeID="_x0000_i3606" DrawAspect="Content" ObjectID="_1690174907" r:id="rId5295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. Chọn mệnh đúng trong các mệnh đề sau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1A03BD7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60" w:dyaOrig="405" w14:anchorId="23BA31D0">
                <v:shape id="_x0000_i3607" type="#_x0000_t75" style="width:48pt;height:20.25pt" o:ole="">
                  <v:imagedata r:id="rId5296" o:title=""/>
                </v:shape>
                <o:OLEObject Type="Embed" ProgID="Equation.DSMT4" ShapeID="_x0000_i3607" DrawAspect="Content" ObjectID="_1690174908" r:id="rId5297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30" w:dyaOrig="360" w14:anchorId="3915C271">
                <v:shape id="_x0000_i3608" type="#_x0000_t75" style="width:46.5pt;height:18pt" o:ole="">
                  <v:imagedata r:id="rId5298" o:title=""/>
                </v:shape>
                <o:OLEObject Type="Embed" ProgID="Equation.DSMT4" ShapeID="_x0000_i3608" DrawAspect="Content" ObjectID="_1690174909" r:id="rId5299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90" w:dyaOrig="405" w14:anchorId="12D146A4">
                <v:shape id="_x0000_i3609" type="#_x0000_t75" style="width:49.5pt;height:20.25pt" o:ole="">
                  <v:imagedata r:id="rId5300" o:title=""/>
                </v:shape>
                <o:OLEObject Type="Embed" ProgID="Equation.DSMT4" ShapeID="_x0000_i3609" DrawAspect="Content" ObjectID="_1690174910" r:id="rId5301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,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30" w:dyaOrig="360" w14:anchorId="018FB00A">
                <v:shape id="_x0000_i3610" type="#_x0000_t75" style="width:46.5pt;height:18pt" o:ole="">
                  <v:imagedata r:id="rId5302" o:title=""/>
                </v:shape>
                <o:OLEObject Type="Embed" ProgID="Equation.DSMT4" ShapeID="_x0000_i3610" DrawAspect="Content" ObjectID="_1690174911" r:id="rId5303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.</w:t>
            </w:r>
          </w:p>
          <w:p w14:paraId="1C893CC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60" w:dyaOrig="405" w14:anchorId="0061146D">
                <v:shape id="_x0000_i3611" type="#_x0000_t75" style="width:48pt;height:20.25pt" o:ole="">
                  <v:imagedata r:id="rId5304" o:title=""/>
                </v:shape>
                <o:OLEObject Type="Embed" ProgID="Equation.DSMT4" ShapeID="_x0000_i3611" DrawAspect="Content" ObjectID="_1690174912" r:id="rId5305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600" w:dyaOrig="285" w14:anchorId="27595432">
                <v:shape id="_x0000_i3612" type="#_x0000_t75" style="width:30pt;height:14.25pt" o:ole="">
                  <v:imagedata r:id="rId5306" o:title=""/>
                </v:shape>
                <o:OLEObject Type="Embed" ProgID="Equation.DSMT4" ShapeID="_x0000_i3612" DrawAspect="Content" ObjectID="_1690174913" r:id="rId5307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90" w:dyaOrig="405" w14:anchorId="28FFC2CA">
                <v:shape id="_x0000_i3613" type="#_x0000_t75" style="width:49.5pt;height:20.25pt" o:ole="">
                  <v:imagedata r:id="rId5308" o:title=""/>
                </v:shape>
                <o:OLEObject Type="Embed" ProgID="Equation.DSMT4" ShapeID="_x0000_i3613" DrawAspect="Content" ObjectID="_1690174914" r:id="rId5309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600" w:dyaOrig="285" w14:anchorId="76E08B6F">
                <v:shape id="_x0000_i3614" type="#_x0000_t75" style="width:30pt;height:14.25pt" o:ole="">
                  <v:imagedata r:id="rId5310" o:title=""/>
                </v:shape>
                <o:OLEObject Type="Embed" ProgID="Equation.DSMT4" ShapeID="_x0000_i3614" DrawAspect="Content" ObjectID="_1690174915" r:id="rId5311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.</w:t>
            </w:r>
          </w:p>
          <w:p w14:paraId="57EC718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4CB6750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57F22A4F" w14:textId="77777777" w:rsidTr="00EC4384">
        <w:tc>
          <w:tcPr>
            <w:tcW w:w="6200" w:type="dxa"/>
            <w:shd w:val="clear" w:color="auto" w:fill="auto"/>
          </w:tcPr>
          <w:p w14:paraId="07DB0D92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Xác định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1F52092D">
                <v:shape id="_x0000_i3615" type="#_x0000_t75" style="width:10.5pt;height:13.5pt" o:ole="">
                  <v:imagedata r:id="rId5312" o:title=""/>
                </v:shape>
                <o:OLEObject Type="Embed" ProgID="Equation.DSMT4" ShapeID="_x0000_i3615" DrawAspect="Content" ObjectID="_1690174916" r:id="rId531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2936D3E6">
                <v:shape id="_x0000_i3616" type="#_x0000_t75" style="width:12pt;height:13.5pt" o:ole="">
                  <v:imagedata r:id="rId5314" o:title=""/>
                </v:shape>
                <o:OLEObject Type="Embed" ProgID="Equation.DSMT4" ShapeID="_x0000_i3616" DrawAspect="Content" ObjectID="_1690174917" r:id="rId531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60" w14:anchorId="376BDC26">
                <v:shape id="_x0000_i3617" type="#_x0000_t75" style="width:101.25pt;height:18pt" o:ole="">
                  <v:imagedata r:id="rId5316" o:title=""/>
                </v:shape>
                <o:OLEObject Type="Embed" ProgID="Equation.DSMT4" ShapeID="_x0000_i3617" DrawAspect="Content" ObjectID="_1690174918" r:id="rId53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A45C1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3FE95D1F">
                <v:shape id="_x0000_i3618" type="#_x0000_t75" style="width:78pt;height:20.25pt" o:ole="">
                  <v:imagedata r:id="rId5318" o:title=""/>
                </v:shape>
                <o:OLEObject Type="Embed" ProgID="Equation.DSMT4" ShapeID="_x0000_i3618" DrawAspect="Content" ObjectID="_1690174919" r:id="rId531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10" w:dyaOrig="405" w14:anchorId="76A63464">
                <v:shape id="_x0000_i3619" type="#_x0000_t75" style="width:85.5pt;height:20.25pt" o:ole="">
                  <v:imagedata r:id="rId5320" o:title=""/>
                </v:shape>
                <o:OLEObject Type="Embed" ProgID="Equation.DSMT4" ShapeID="_x0000_i3619" DrawAspect="Content" ObjectID="_1690174920" r:id="rId53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6F196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6134E121">
                <v:shape id="_x0000_i3620" type="#_x0000_t75" style="width:65.25pt;height:20.25pt" o:ole="">
                  <v:imagedata r:id="rId5322" o:title=""/>
                </v:shape>
                <o:OLEObject Type="Embed" ProgID="Equation.DSMT4" ShapeID="_x0000_i3620" DrawAspect="Content" ObjectID="_1690174921" r:id="rId532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405" w14:anchorId="44AD921E">
                <v:shape id="_x0000_i3621" type="#_x0000_t75" style="width:70.5pt;height:20.25pt" o:ole="">
                  <v:imagedata r:id="rId5324" o:title=""/>
                </v:shape>
                <o:OLEObject Type="Embed" ProgID="Equation.DSMT4" ShapeID="_x0000_i3621" DrawAspect="Content" ObjectID="_1690174922" r:id="rId53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2E864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9E1D69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42447EFB" w14:textId="77777777" w:rsidTr="00EC4384">
        <w:tc>
          <w:tcPr>
            <w:tcW w:w="6200" w:type="dxa"/>
            <w:shd w:val="clear" w:color="auto" w:fill="auto"/>
          </w:tcPr>
          <w:p w14:paraId="004DEF2C" w14:textId="77777777" w:rsidR="00AF665B" w:rsidRPr="00676FB5" w:rsidRDefault="00AF665B" w:rsidP="00EC4384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1CB6EA6">
                <v:shape id="_x0000_i3622" type="#_x0000_t75" style="width:23.25pt;height:15.75pt" o:ole="">
                  <v:imagedata r:id="rId5326" o:title=""/>
                </v:shape>
                <o:OLEObject Type="Embed" ProgID="Equation.DSMT4" ShapeID="_x0000_i3622" DrawAspect="Content" ObjectID="_1690174923" r:id="rId53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50" w:dyaOrig="405" w14:anchorId="0460C9C6">
                <v:shape id="_x0000_i3623" type="#_x0000_t75" style="width:142.5pt;height:20.25pt" o:ole="">
                  <v:imagedata r:id="rId5328" o:title=""/>
                </v:shape>
                <o:OLEObject Type="Embed" ProgID="Equation.DSMT4" ShapeID="_x0000_i3623" DrawAspect="Content" ObjectID="_1690174924" r:id="rId53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tọa độ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02960E3">
                <v:shape id="_x0000_i3624" type="#_x0000_t75" style="width:9.75pt;height:12.75pt" o:ole="">
                  <v:imagedata r:id="rId5330" o:title=""/>
                </v:shape>
                <o:OLEObject Type="Embed" ProgID="Equation.DSMT4" ShapeID="_x0000_i3624" DrawAspect="Content" ObjectID="_1690174925" r:id="rId53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của đường tròn đó.</w:t>
            </w:r>
          </w:p>
          <w:p w14:paraId="48DD0FA0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20" w14:anchorId="1E76A189">
                <v:shape id="_x0000_i3625" type="#_x0000_t75" style="width:87.75pt;height:21pt" o:ole="">
                  <v:imagedata r:id="rId5332" o:title=""/>
                </v:shape>
                <o:OLEObject Type="Embed" ProgID="Equation.DSMT4" ShapeID="_x0000_i3625" DrawAspect="Content" ObjectID="_1690174926" r:id="rId53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20" w14:anchorId="481FB9AB">
                <v:shape id="_x0000_i3626" type="#_x0000_t75" style="width:87pt;height:21pt" o:ole="">
                  <v:imagedata r:id="rId5334" o:title=""/>
                </v:shape>
                <o:OLEObject Type="Embed" ProgID="Equation.DSMT4" ShapeID="_x0000_i3626" DrawAspect="Content" ObjectID="_1690174927" r:id="rId53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AD4025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0422B81B">
                <v:shape id="_x0000_i3627" type="#_x0000_t75" style="width:78pt;height:20.25pt" o:ole="">
                  <v:imagedata r:id="rId5336" o:title=""/>
                </v:shape>
                <o:OLEObject Type="Embed" ProgID="Equation.DSMT4" ShapeID="_x0000_i3627" DrawAspect="Content" ObjectID="_1690174928" r:id="rId53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45" w:dyaOrig="405" w14:anchorId="42FD9543">
                <v:shape id="_x0000_i3628" type="#_x0000_t75" style="width:77.25pt;height:20.25pt" o:ole="">
                  <v:imagedata r:id="rId5338" o:title=""/>
                </v:shape>
                <o:OLEObject Type="Embed" ProgID="Equation.DSMT4" ShapeID="_x0000_i3628" DrawAspect="Content" ObjectID="_1690174929" r:id="rId53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882BD9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AAEE2EE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07472D14" w14:textId="77777777" w:rsidTr="00EC4384">
        <w:tc>
          <w:tcPr>
            <w:tcW w:w="6200" w:type="dxa"/>
            <w:shd w:val="clear" w:color="auto" w:fill="auto"/>
          </w:tcPr>
          <w:p w14:paraId="58C837B4" w14:textId="77777777" w:rsidR="00AF665B" w:rsidRPr="00676FB5" w:rsidRDefault="00AF665B" w:rsidP="00EC4384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tọa độ tâm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55" w14:anchorId="155400B0">
                <v:shape id="_x0000_i3629" type="#_x0000_t75" style="width:9.75pt;height:12.75pt" o:ole="">
                  <v:imagedata r:id="rId5340" o:title=""/>
                </v:shape>
                <o:OLEObject Type="Embed" ProgID="Equation.DSMT4" ShapeID="_x0000_i3629" DrawAspect="Content" ObjectID="_1690174930" r:id="rId534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52AB0F24">
                <v:shape id="_x0000_i3630" type="#_x0000_t75" style="width:12pt;height:12.75pt" o:ole="">
                  <v:imagedata r:id="rId5342" o:title=""/>
                </v:shape>
                <o:OLEObject Type="Embed" ProgID="Equation.DSMT4" ShapeID="_x0000_i3630" DrawAspect="Content" ObjectID="_1690174931" r:id="rId534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115" w:dyaOrig="435" w14:anchorId="0770C28E">
                <v:shape id="_x0000_i3631" type="#_x0000_t75" style="width:105.75pt;height:21.75pt" o:ole="">
                  <v:imagedata r:id="rId5344" o:title=""/>
                </v:shape>
                <o:OLEObject Type="Embed" ProgID="Equation.DSMT4" ShapeID="_x0000_i3631" DrawAspect="Content" ObjectID="_1690174932" r:id="rId5345"/>
              </w:object>
            </w:r>
          </w:p>
          <w:p w14:paraId="140DCA09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0BE47956">
                <v:shape id="_x0000_i3632" type="#_x0000_t75" style="width:42.75pt;height:20.25pt" o:ole="">
                  <v:imagedata r:id="rId5346" o:title=""/>
                </v:shape>
                <o:OLEObject Type="Embed" ProgID="Equation.DSMT4" ShapeID="_x0000_i3632" DrawAspect="Content" ObjectID="_1690174933" r:id="rId53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570F911D">
                <v:shape id="_x0000_i3633" type="#_x0000_t75" style="width:29.25pt;height:14.25pt" o:ole="">
                  <v:imagedata r:id="rId5348" o:title=""/>
                </v:shape>
                <o:OLEObject Type="Embed" ProgID="Equation.DSMT4" ShapeID="_x0000_i3633" DrawAspect="Content" ObjectID="_1690174934" r:id="rId53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0B3EDA35">
                <v:shape id="_x0000_i3634" type="#_x0000_t75" style="width:42pt;height:20.25pt" o:ole="">
                  <v:imagedata r:id="rId5350" o:title=""/>
                </v:shape>
                <o:OLEObject Type="Embed" ProgID="Equation.DSMT4" ShapeID="_x0000_i3634" DrawAspect="Content" ObjectID="_1690174935" r:id="rId535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765" w:dyaOrig="360" w14:anchorId="0545E079">
                <v:shape id="_x0000_i3635" type="#_x0000_t75" style="width:38.25pt;height:18pt" o:ole="">
                  <v:imagedata r:id="rId5352" o:title=""/>
                </v:shape>
                <o:OLEObject Type="Embed" ProgID="Equation.DSMT4" ShapeID="_x0000_i3635" DrawAspect="Content" ObjectID="_1690174936" r:id="rId535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00C8658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64C144CB">
                <v:shape id="_x0000_i3636" type="#_x0000_t75" style="width:42pt;height:20.25pt" o:ole="">
                  <v:imagedata r:id="rId5350" o:title=""/>
                </v:shape>
                <o:OLEObject Type="Embed" ProgID="Equation.DSMT4" ShapeID="_x0000_i3636" DrawAspect="Content" ObjectID="_1690174937" r:id="rId53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6578FA7B">
                <v:shape id="_x0000_i3637" type="#_x0000_t75" style="width:29.25pt;height:14.25pt" o:ole="">
                  <v:imagedata r:id="rId5348" o:title=""/>
                </v:shape>
                <o:OLEObject Type="Embed" ProgID="Equation.DSMT4" ShapeID="_x0000_i3637" DrawAspect="Content" ObjectID="_1690174938" r:id="rId53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6D2E3F9C">
                <v:shape id="_x0000_i3638" type="#_x0000_t75" style="width:42.75pt;height:20.25pt" o:ole="">
                  <v:imagedata r:id="rId5346" o:title=""/>
                </v:shape>
                <o:OLEObject Type="Embed" ProgID="Equation.DSMT4" ShapeID="_x0000_i3638" DrawAspect="Content" ObjectID="_1690174939" r:id="rId53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765" w:dyaOrig="360" w14:anchorId="224B3856">
                <v:shape id="_x0000_i3639" type="#_x0000_t75" style="width:38.25pt;height:18pt" o:ole="">
                  <v:imagedata r:id="rId5352" o:title=""/>
                </v:shape>
                <o:OLEObject Type="Embed" ProgID="Equation.DSMT4" ShapeID="_x0000_i3639" DrawAspect="Content" ObjectID="_1690174940" r:id="rId53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B8ADE5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97FCF7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08EB16B2" w14:textId="77777777" w:rsidTr="00EC4384">
        <w:tc>
          <w:tcPr>
            <w:tcW w:w="6200" w:type="dxa"/>
            <w:shd w:val="clear" w:color="auto" w:fill="auto"/>
          </w:tcPr>
          <w:p w14:paraId="5098FCC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7: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Trong mặt phẳng với hệ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15" w14:anchorId="3ABD0E0A">
                <v:shape id="_x0000_i3640" type="#_x0000_t75" style="width:23.25pt;height:15.75pt" o:ole="">
                  <v:imagedata r:id="rId5358" o:title=""/>
                </v:shape>
                <o:OLEObject Type="Embed" ProgID="Equation.DSMT4" ShapeID="_x0000_i3640" DrawAspect="Content" ObjectID="_1690174941" r:id="rId53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cho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01D06476">
                <v:shape id="_x0000_i3641" type="#_x0000_t75" style="width:21pt;height:20.25pt" o:ole="">
                  <v:imagedata r:id="rId5360" o:title=""/>
                </v:shape>
                <o:OLEObject Type="Embed" ProgID="Equation.DSMT4" ShapeID="_x0000_i3641" DrawAspect="Content" ObjectID="_1690174942" r:id="rId536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phương trình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385" w:dyaOrig="360" w14:anchorId="32AAB9A4">
                <v:shape id="_x0000_i3642" type="#_x0000_t75" style="width:119.25pt;height:18pt" o:ole="">
                  <v:imagedata r:id="rId5362" o:title=""/>
                </v:shape>
                <o:OLEObject Type="Embed" ProgID="Equation.DSMT4" ShapeID="_x0000_i3642" DrawAspect="Content" ObjectID="_1690174943" r:id="rId536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Tâm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5AA099F4">
                <v:shape id="_x0000_i3643" type="#_x0000_t75" style="width:9.75pt;height:13.5pt" o:ole="">
                  <v:imagedata r:id="rId5364" o:title=""/>
                </v:shape>
                <o:OLEObject Type="Embed" ProgID="Equation.DSMT4" ShapeID="_x0000_i3643" DrawAspect="Content" ObjectID="_1690174944" r:id="rId53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5E3EFA29">
                <v:shape id="_x0000_i3644" type="#_x0000_t75" style="width:12pt;height:13.5pt" o:ole="">
                  <v:imagedata r:id="rId5366" o:title=""/>
                </v:shape>
                <o:OLEObject Type="Embed" ProgID="Equation.DSMT4" ShapeID="_x0000_i3644" DrawAspect="Content" ObjectID="_1690174945" r:id="rId536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của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310FCC8A">
                <v:shape id="_x0000_i3645" type="#_x0000_t75" style="width:21pt;height:20.25pt" o:ole="">
                  <v:imagedata r:id="rId5368" o:title=""/>
                </v:shape>
                <o:OLEObject Type="Embed" ProgID="Equation.DSMT4" ShapeID="_x0000_i3645" DrawAspect="Content" ObjectID="_1690174946" r:id="rId53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lần lượt là</w:t>
            </w:r>
          </w:p>
          <w:p w14:paraId="18256390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55" w:dyaOrig="405" w14:anchorId="46269536">
                <v:shape id="_x0000_i3646" type="#_x0000_t75" style="width:42.75pt;height:20.25pt" o:ole="">
                  <v:imagedata r:id="rId5370" o:title=""/>
                </v:shape>
                <o:OLEObject Type="Embed" ProgID="Equation.DSMT4" ShapeID="_x0000_i3646" DrawAspect="Content" ObjectID="_1690174947" r:id="rId53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5137129B">
                <v:shape id="_x0000_i3647" type="#_x0000_t75" style="width:29.25pt;height:14.25pt" o:ole="">
                  <v:imagedata r:id="rId5372" o:title=""/>
                </v:shape>
                <o:OLEObject Type="Embed" ProgID="Equation.DSMT4" ShapeID="_x0000_i3647" DrawAspect="Content" ObjectID="_1690174948" r:id="rId53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55" w:dyaOrig="405" w14:anchorId="48D1A3EB">
                <v:shape id="_x0000_i3648" type="#_x0000_t75" style="width:42.75pt;height:20.25pt" o:ole="">
                  <v:imagedata r:id="rId5374" o:title=""/>
                </v:shape>
                <o:OLEObject Type="Embed" ProgID="Equation.DSMT4" ShapeID="_x0000_i3648" DrawAspect="Content" ObjectID="_1690174949" r:id="rId53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2D8A3F85">
                <v:shape id="_x0000_i3649" type="#_x0000_t75" style="width:29.25pt;height:14.25pt" o:ole="">
                  <v:imagedata r:id="rId5376" o:title=""/>
                </v:shape>
                <o:OLEObject Type="Embed" ProgID="Equation.DSMT4" ShapeID="_x0000_i3649" DrawAspect="Content" ObjectID="_1690174950" r:id="rId53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6D6950E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00" w:dyaOrig="405" w14:anchorId="2BB3A04B">
                <v:shape id="_x0000_i3650" type="#_x0000_t75" style="width:45pt;height:20.25pt" o:ole="">
                  <v:imagedata r:id="rId5378" o:title=""/>
                </v:shape>
                <o:OLEObject Type="Embed" ProgID="Equation.DSMT4" ShapeID="_x0000_i3650" DrawAspect="Content" ObjectID="_1690174951" r:id="rId53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251921F5">
                <v:shape id="_x0000_i3651" type="#_x0000_t75" style="width:29.25pt;height:14.25pt" o:ole="">
                  <v:imagedata r:id="rId5380" o:title=""/>
                </v:shape>
                <o:OLEObject Type="Embed" ProgID="Equation.DSMT4" ShapeID="_x0000_i3651" DrawAspect="Content" ObjectID="_1690174952" r:id="rId53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75" w:dyaOrig="405" w14:anchorId="50387D22">
                <v:shape id="_x0000_i3652" type="#_x0000_t75" style="width:33.75pt;height:20.25pt" o:ole="">
                  <v:imagedata r:id="rId5382" o:title=""/>
                </v:shape>
                <o:OLEObject Type="Embed" ProgID="Equation.DSMT4" ShapeID="_x0000_i3652" DrawAspect="Content" ObjectID="_1690174953" r:id="rId53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555" w:dyaOrig="270" w14:anchorId="222565FB">
                <v:shape id="_x0000_i3653" type="#_x0000_t75" style="width:27.75pt;height:13.5pt" o:ole="">
                  <v:imagedata r:id="rId5384" o:title=""/>
                </v:shape>
                <o:OLEObject Type="Embed" ProgID="Equation.DSMT4" ShapeID="_x0000_i3653" DrawAspect="Content" ObjectID="_1690174954" r:id="rId53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7C523DC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A18150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2B4806D1" w14:textId="77777777" w:rsidTr="00EC4384">
        <w:tc>
          <w:tcPr>
            <w:tcW w:w="6200" w:type="dxa"/>
            <w:shd w:val="clear" w:color="auto" w:fill="auto"/>
          </w:tcPr>
          <w:p w14:paraId="3DD24EDB" w14:textId="77777777" w:rsidR="00AF665B" w:rsidRPr="00676FB5" w:rsidRDefault="00AF665B" w:rsidP="00EC4384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Cho đường tròn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0FC625DA">
                <v:shape id="_x0000_i3654" type="#_x0000_t75" style="width:21pt;height:20.25pt" o:ole="">
                  <v:imagedata r:id="rId5386" o:title=""/>
                </v:shape>
                <o:OLEObject Type="Embed" ProgID="Equation.DSMT4" ShapeID="_x0000_i3654" DrawAspect="Content" ObjectID="_1690174955" r:id="rId538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3FA6E39A">
                <v:shape id="_x0000_i3655" type="#_x0000_t75" style="width:116.25pt;height:18pt" o:ole="">
                  <v:imagedata r:id="rId5388" o:title=""/>
                </v:shape>
                <o:OLEObject Type="Embed" ProgID="Equation.DSMT4" ShapeID="_x0000_i3655" DrawAspect="Content" ObjectID="_1690174956" r:id="rId538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Tọa độ tâm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007668C2">
                <v:shape id="_x0000_i3656" type="#_x0000_t75" style="width:21pt;height:20.25pt" o:ole="">
                  <v:imagedata r:id="rId5390" o:title=""/>
                </v:shape>
                <o:OLEObject Type="Embed" ProgID="Equation.DSMT4" ShapeID="_x0000_i3656" DrawAspect="Content" ObjectID="_1690174957" r:id="rId539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827F722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99D9DD6">
                <v:shape id="_x0000_i3657" type="#_x0000_t75" style="width:42.75pt;height:20.25pt" o:ole="">
                  <v:imagedata r:id="rId5392" o:title=""/>
                </v:shape>
                <o:OLEObject Type="Embed" ProgID="Equation.DSMT4" ShapeID="_x0000_i3657" DrawAspect="Content" ObjectID="_1690174958" r:id="rId5393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EBCFFE6">
                <v:shape id="_x0000_i3658" type="#_x0000_t75" style="width:42pt;height:20.25pt" o:ole="">
                  <v:imagedata r:id="rId5394" o:title=""/>
                </v:shape>
                <o:OLEObject Type="Embed" ProgID="Equation.DSMT4" ShapeID="_x0000_i3658" DrawAspect="Content" ObjectID="_1690174959" r:id="rId5395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3B1E1BE">
                <v:shape id="_x0000_i3659" type="#_x0000_t75" style="width:42pt;height:20.25pt" o:ole="">
                  <v:imagedata r:id="rId5396" o:title=""/>
                </v:shape>
                <o:OLEObject Type="Embed" ProgID="Equation.DSMT4" ShapeID="_x0000_i3659" DrawAspect="Content" ObjectID="_1690174960" r:id="rId5397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A2DD890">
                <v:shape id="_x0000_i3660" type="#_x0000_t75" style="width:42.75pt;height:20.25pt" o:ole="">
                  <v:imagedata r:id="rId5398" o:title=""/>
                </v:shape>
                <o:OLEObject Type="Embed" ProgID="Equation.DSMT4" ShapeID="_x0000_i3660" DrawAspect="Content" ObjectID="_1690174961" r:id="rId5399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4040A97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BB148F1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2C2D4869" w14:textId="77777777" w:rsidTr="00EC4384">
        <w:tc>
          <w:tcPr>
            <w:tcW w:w="6200" w:type="dxa"/>
            <w:shd w:val="clear" w:color="auto" w:fill="auto"/>
          </w:tcPr>
          <w:p w14:paraId="053A3B6C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tâm và bán kính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60" w:dyaOrig="390" w14:anchorId="2BDA0267">
                <v:shape id="_x0000_i3661" type="#_x0000_t75" style="width:138pt;height:19.5pt" o:ole="">
                  <v:imagedata r:id="rId5400" o:title=""/>
                </v:shape>
                <o:OLEObject Type="Embed" ProgID="Equation.DSMT4" ShapeID="_x0000_i3661" DrawAspect="Content" ObjectID="_1690174962" r:id="rId54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065A4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659AE715">
                <v:shape id="_x0000_i3662" type="#_x0000_t75" style="width:36.75pt;height:20.25pt" o:ole="">
                  <v:imagedata r:id="rId5402" o:title=""/>
                </v:shape>
                <o:OLEObject Type="Embed" ProgID="Equation.DSMT4" ShapeID="_x0000_i3662" DrawAspect="Content" ObjectID="_1690174963" r:id="rId54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029FFD47">
                <v:shape id="_x0000_i3663" type="#_x0000_t75" style="width:30pt;height:12.75pt" o:ole="">
                  <v:imagedata r:id="rId5404" o:title=""/>
                </v:shape>
                <o:OLEObject Type="Embed" ProgID="Equation.DSMT4" ShapeID="_x0000_i3663" DrawAspect="Content" ObjectID="_1690174964" r:id="rId54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C1360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4EC44ECE">
                <v:shape id="_x0000_i3664" type="#_x0000_t75" style="width:40.5pt;height:20.25pt" o:ole="">
                  <v:imagedata r:id="rId5406" o:title=""/>
                </v:shape>
                <o:OLEObject Type="Embed" ProgID="Equation.DSMT4" ShapeID="_x0000_i3664" DrawAspect="Content" ObjectID="_1690174965" r:id="rId54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5C100FA6">
                <v:shape id="_x0000_i3665" type="#_x0000_t75" style="width:30pt;height:12.75pt" o:ole="">
                  <v:imagedata r:id="rId5408" o:title=""/>
                </v:shape>
                <o:OLEObject Type="Embed" ProgID="Equation.DSMT4" ShapeID="_x0000_i3665" DrawAspect="Content" ObjectID="_1690174966" r:id="rId54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433A4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F3549D7">
                <v:shape id="_x0000_i3666" type="#_x0000_t75" style="width:42pt;height:20.25pt" o:ole="">
                  <v:imagedata r:id="rId5410" o:title=""/>
                </v:shape>
                <o:OLEObject Type="Embed" ProgID="Equation.DSMT4" ShapeID="_x0000_i3666" DrawAspect="Content" ObjectID="_1690174967" r:id="rId541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6A5EA494">
                <v:shape id="_x0000_i3667" type="#_x0000_t75" style="width:30pt;height:12.75pt" o:ole="">
                  <v:imagedata r:id="rId5408" o:title=""/>
                </v:shape>
                <o:OLEObject Type="Embed" ProgID="Equation.DSMT4" ShapeID="_x0000_i3667" DrawAspect="Content" ObjectID="_1690174968" r:id="rId54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20BB4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4BDCBC20">
                <v:shape id="_x0000_i3668" type="#_x0000_t75" style="width:40.5pt;height:20.25pt" o:ole="">
                  <v:imagedata r:id="rId5406" o:title=""/>
                </v:shape>
                <o:OLEObject Type="Embed" ProgID="Equation.DSMT4" ShapeID="_x0000_i3668" DrawAspect="Content" ObjectID="_1690174969" r:id="rId541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6E29E2DA">
                <v:shape id="_x0000_i3669" type="#_x0000_t75" style="width:30pt;height:12.75pt" o:ole="">
                  <v:imagedata r:id="rId5414" o:title=""/>
                </v:shape>
                <o:OLEObject Type="Embed" ProgID="Equation.DSMT4" ShapeID="_x0000_i3669" DrawAspect="Content" ObjectID="_1690174970" r:id="rId541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BD268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27ACD9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AF665B" w:rsidRPr="00676FB5" w14:paraId="327E938A" w14:textId="77777777" w:rsidTr="00EC4384">
        <w:tc>
          <w:tcPr>
            <w:tcW w:w="6200" w:type="dxa"/>
            <w:shd w:val="clear" w:color="auto" w:fill="auto"/>
          </w:tcPr>
          <w:p w14:paraId="603FACF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tọa độ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7F0AD1F">
                <v:shape id="_x0000_i3670" type="#_x0000_t75" style="width:9.75pt;height:13.5pt" o:ole="">
                  <v:imagedata r:id="rId5416" o:title=""/>
                </v:shape>
                <o:OLEObject Type="Embed" ProgID="Equation.DSMT4" ShapeID="_x0000_i3670" DrawAspect="Content" ObjectID="_1690174971" r:id="rId54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72E55B4">
                <v:shape id="_x0000_i3671" type="#_x0000_t75" style="width:12pt;height:13.5pt" o:ole="">
                  <v:imagedata r:id="rId5418" o:title=""/>
                </v:shape>
                <o:OLEObject Type="Embed" ProgID="Equation.DSMT4" ShapeID="_x0000_i3671" DrawAspect="Content" ObjectID="_1690174972" r:id="rId541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579AB341">
                <v:shape id="_x0000_i3672" type="#_x0000_t75" style="width:21pt;height:20.25pt" o:ole="">
                  <v:imagedata r:id="rId5420" o:title=""/>
                </v:shape>
                <o:OLEObject Type="Embed" ProgID="Equation.DSMT4" ShapeID="_x0000_i3672" DrawAspect="Content" ObjectID="_1690174973" r:id="rId54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60" w14:anchorId="64DBAEC9">
                <v:shape id="_x0000_i3673" type="#_x0000_t75" style="width:126.75pt;height:18pt" o:ole="">
                  <v:imagedata r:id="rId5422" o:title=""/>
                </v:shape>
                <o:OLEObject Type="Embed" ProgID="Equation.DSMT4" ShapeID="_x0000_i3673" DrawAspect="Content" ObjectID="_1690174974" r:id="rId5423"/>
              </w:object>
            </w:r>
          </w:p>
          <w:p w14:paraId="05DBBB9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815" w:dyaOrig="420" w14:anchorId="5ACD3D9E">
                <v:shape id="_x0000_i3674" type="#_x0000_t75" style="width:90.75pt;height:21pt" o:ole="">
                  <v:imagedata r:id="rId5424" o:title=""/>
                </v:shape>
                <o:OLEObject Type="Embed" ProgID="Equation.DSMT4" ShapeID="_x0000_i3674" DrawAspect="Content" ObjectID="_1690174975" r:id="rId54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680" w:dyaOrig="405" w14:anchorId="0EC1C61F">
                <v:shape id="_x0000_i3675" type="#_x0000_t75" style="width:84pt;height:20.25pt" o:ole="">
                  <v:imagedata r:id="rId5426" o:title=""/>
                </v:shape>
                <o:OLEObject Type="Embed" ProgID="Equation.DSMT4" ShapeID="_x0000_i3675" DrawAspect="Content" ObjectID="_1690174976" r:id="rId54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B7DE8D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545" w:dyaOrig="405" w14:anchorId="3ADA4012">
                <v:shape id="_x0000_i3676" type="#_x0000_t75" style="width:77.25pt;height:20.25pt" o:ole="">
                  <v:imagedata r:id="rId5428" o:title=""/>
                </v:shape>
                <o:OLEObject Type="Embed" ProgID="Equation.DSMT4" ShapeID="_x0000_i3676" DrawAspect="Content" ObjectID="_1690174977" r:id="rId54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545" w:dyaOrig="405" w14:anchorId="61D8BDD7">
                <v:shape id="_x0000_i3677" type="#_x0000_t75" style="width:77.25pt;height:20.25pt" o:ole="">
                  <v:imagedata r:id="rId5430" o:title=""/>
                </v:shape>
                <o:OLEObject Type="Embed" ProgID="Equation.DSMT4" ShapeID="_x0000_i3677" DrawAspect="Content" ObjectID="_1690174978" r:id="rId54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E1B37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6AFD4AB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07367ECE" w14:textId="77777777" w:rsidTr="00EC4384">
        <w:tc>
          <w:tcPr>
            <w:tcW w:w="6200" w:type="dxa"/>
            <w:shd w:val="clear" w:color="auto" w:fill="auto"/>
          </w:tcPr>
          <w:p w14:paraId="3CEEF2C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Tính bán kính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60" w14:anchorId="52F7D000">
                <v:shape id="_x0000_i3678" type="#_x0000_t75" style="width:48pt;height:18pt" o:ole="">
                  <v:imagedata r:id="rId5432" o:title=""/>
                </v:shape>
                <o:OLEObject Type="Embed" ProgID="Equation.DSMT4" ShapeID="_x0000_i3678" DrawAspect="Content" ObjectID="_1690174979" r:id="rId54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tiếp xúc với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15" w14:anchorId="07F36340">
                <v:shape id="_x0000_i3679" type="#_x0000_t75" style="width:93.75pt;height:15.75pt" o:ole="">
                  <v:imagedata r:id="rId5434" o:title=""/>
                </v:shape>
                <o:OLEObject Type="Embed" ProgID="Equation.DSMT4" ShapeID="_x0000_i3679" DrawAspect="Content" ObjectID="_1690174980" r:id="rId54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E53189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1F333A29">
                <v:shape id="_x0000_i3680" type="#_x0000_t75" style="width:29.25pt;height:14.25pt" o:ole="">
                  <v:imagedata r:id="rId5436" o:title=""/>
                </v:shape>
                <o:OLEObject Type="Embed" ProgID="Equation.DSMT4" ShapeID="_x0000_i3680" DrawAspect="Content" ObjectID="_1690174981" r:id="rId54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0B4AFB4F">
                <v:shape id="_x0000_i3681" type="#_x0000_t75" style="width:29.25pt;height:14.25pt" o:ole="">
                  <v:imagedata r:id="rId5438" o:title=""/>
                </v:shape>
                <o:OLEObject Type="Embed" ProgID="Equation.DSMT4" ShapeID="_x0000_i3681" DrawAspect="Content" ObjectID="_1690174982" r:id="rId54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5697B2F4">
                <v:shape id="_x0000_i3682" type="#_x0000_t75" style="width:33.75pt;height:14.25pt" o:ole="">
                  <v:imagedata r:id="rId5440" o:title=""/>
                </v:shape>
                <o:OLEObject Type="Embed" ProgID="Equation.DSMT4" ShapeID="_x0000_i3682" DrawAspect="Content" ObjectID="_1690174983" r:id="rId544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14B92FC2">
                <v:shape id="_x0000_i3683" type="#_x0000_t75" style="width:31.5pt;height:31.5pt" o:ole="">
                  <v:imagedata r:id="rId5442" o:title=""/>
                </v:shape>
                <o:OLEObject Type="Embed" ProgID="Equation.DSMT4" ShapeID="_x0000_i3683" DrawAspect="Content" ObjectID="_1690174984" r:id="rId544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AA1BC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CF968C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6F2B473D" w14:textId="77777777" w:rsidTr="00EC4384">
        <w:tc>
          <w:tcPr>
            <w:tcW w:w="6200" w:type="dxa"/>
            <w:shd w:val="clear" w:color="auto" w:fill="auto"/>
          </w:tcPr>
          <w:p w14:paraId="50AB61E7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Tính bán kính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1F69D548">
                <v:shape id="_x0000_i3684" type="#_x0000_t75" style="width:48pt;height:18.75pt" o:ole="">
                  <v:imagedata r:id="rId5432" o:title=""/>
                </v:shape>
                <o:OLEObject Type="Embed" ProgID="Equation.DSMT4" ShapeID="_x0000_i3684" DrawAspect="Content" ObjectID="_1690174985" r:id="rId544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tiếp xúc với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30" w14:anchorId="3A2800A6">
                <v:shape id="_x0000_i3685" type="#_x0000_t75" style="width:93.75pt;height:16.5pt" o:ole="">
                  <v:imagedata r:id="rId5434" o:title=""/>
                </v:shape>
                <o:OLEObject Type="Embed" ProgID="Equation.DSMT4" ShapeID="_x0000_i3685" DrawAspect="Content" ObjectID="_1690174986" r:id="rId544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9D7B62E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2BADC3D0">
                <v:shape id="_x0000_i3686" type="#_x0000_t75" style="width:31.5pt;height:31.5pt" o:ole="">
                  <v:imagedata r:id="rId5442" o:title=""/>
                </v:shape>
                <o:OLEObject Type="Embed" ProgID="Equation.DSMT4" ShapeID="_x0000_i3686" DrawAspect="Content" ObjectID="_1690174987" r:id="rId544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43DBE6E">
                <v:shape id="_x0000_i3687" type="#_x0000_t75" style="width:29.25pt;height:14.25pt" o:ole="">
                  <v:imagedata r:id="rId5436" o:title=""/>
                </v:shape>
                <o:OLEObject Type="Embed" ProgID="Equation.DSMT4" ShapeID="_x0000_i3687" DrawAspect="Content" ObjectID="_1690174988" r:id="rId54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0FBF60D3">
                <v:shape id="_x0000_i3688" type="#_x0000_t75" style="width:29.25pt;height:14.25pt" o:ole="">
                  <v:imagedata r:id="rId5438" o:title=""/>
                </v:shape>
                <o:OLEObject Type="Embed" ProgID="Equation.DSMT4" ShapeID="_x0000_i3688" DrawAspect="Content" ObjectID="_1690174989" r:id="rId544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3BF2307B">
                <v:shape id="_x0000_i3689" type="#_x0000_t75" style="width:34.5pt;height:14.25pt" o:ole="">
                  <v:imagedata r:id="rId5440" o:title=""/>
                </v:shape>
                <o:OLEObject Type="Embed" ProgID="Equation.DSMT4" ShapeID="_x0000_i3689" DrawAspect="Content" ObjectID="_1690174990" r:id="rId54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374E5B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69C8F1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2AC3D2FE" w14:textId="77777777" w:rsidTr="00EC4384">
        <w:tc>
          <w:tcPr>
            <w:tcW w:w="6200" w:type="dxa"/>
            <w:shd w:val="clear" w:color="auto" w:fill="auto"/>
          </w:tcPr>
          <w:p w14:paraId="6A58EB2A" w14:textId="77777777" w:rsidR="00AF665B" w:rsidRPr="00676FB5" w:rsidRDefault="00AF665B" w:rsidP="00EC4384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 w:val="24"/>
                <w:szCs w:val="24"/>
              </w:rPr>
              <w:object w:dxaOrig="465" w:dyaOrig="330" w14:anchorId="553AB081">
                <v:shape id="_x0000_i3690" type="#_x0000_t75" style="width:23.25pt;height:16.5pt" o:ole="">
                  <v:imagedata r:id="rId5450" o:title=""/>
                </v:shape>
                <o:OLEObject Type="Embed" ProgID="Equation.DSMT4" ShapeID="_x0000_i3690" DrawAspect="Content" ObjectID="_1690174991" r:id="rId5451"/>
              </w:objec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, cho tam giác </w:t>
            </w:r>
            <w:r w:rsidRPr="00676FB5">
              <w:rPr>
                <w:rFonts w:ascii="Chu Van An" w:eastAsia="MS Mincho" w:hAnsi="Chu Van An" w:cs="Chu Van An"/>
                <w:position w:val="-6"/>
                <w:sz w:val="24"/>
                <w:szCs w:val="24"/>
              </w:rPr>
              <w:object w:dxaOrig="555" w:dyaOrig="285" w14:anchorId="47922C30">
                <v:shape id="_x0000_i3691" type="#_x0000_t75" style="width:27.75pt;height:14.25pt" o:ole="">
                  <v:imagedata r:id="rId5452" o:title=""/>
                </v:shape>
                <o:OLEObject Type="Embed" ProgID="Equation.DSMT4" ShapeID="_x0000_i3691" DrawAspect="Content" ObjectID="_1690174992" r:id="rId5453"/>
              </w:objec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 có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885" w:dyaOrig="420" w14:anchorId="4DB619C9">
                <v:shape id="_x0000_i3692" type="#_x0000_t75" style="width:44.25pt;height:21pt" o:ole="">
                  <v:imagedata r:id="rId5454" o:title=""/>
                </v:shape>
                <o:OLEObject Type="Embed" ProgID="Equation.DSMT4" ShapeID="_x0000_i3692" DrawAspect="Content" ObjectID="_1690174993" r:id="rId5455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735" w:dyaOrig="420" w14:anchorId="5E080085">
                <v:shape id="_x0000_i3693" type="#_x0000_t75" style="width:36.75pt;height:21pt" o:ole="">
                  <v:imagedata r:id="rId5456" o:title=""/>
                </v:shape>
                <o:OLEObject Type="Embed" ProgID="Equation.DSMT4" ShapeID="_x0000_i3693" DrawAspect="Content" ObjectID="_1690174994" r:id="rId5457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930" w:dyaOrig="420" w14:anchorId="7408D99C">
                <v:shape id="_x0000_i3694" type="#_x0000_t75" style="width:46.5pt;height:21pt" o:ole="">
                  <v:imagedata r:id="rId5458" o:title=""/>
                </v:shape>
                <o:OLEObject Type="Embed" ProgID="Equation.DSMT4" ShapeID="_x0000_i3694" DrawAspect="Content" ObjectID="_1690174995" r:id="rId5459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70429BC6" w14:textId="77777777" w:rsidR="00AF665B" w:rsidRPr="00676FB5" w:rsidRDefault="00AF665B" w:rsidP="00EC4384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Tính bán kính đường tròn ngoại tiếp tam giác đó.</w:t>
            </w:r>
          </w:p>
          <w:p w14:paraId="465EDBE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FF0000"/>
                <w:position w:val="-8"/>
                <w:sz w:val="24"/>
                <w:szCs w:val="24"/>
              </w:rPr>
              <w:object w:dxaOrig="1020" w:dyaOrig="375" w14:anchorId="12913A13">
                <v:shape id="_x0000_i3695" type="#_x0000_t75" style="width:51pt;height:18.75pt" o:ole="">
                  <v:imagedata r:id="rId5460" o:title=""/>
                </v:shape>
                <o:OLEObject Type="Embed" ProgID="Equation.DSMT4" ShapeID="_x0000_i3695" DrawAspect="Content" ObjectID="_1690174996" r:id="rId5461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color w:val="FF0000"/>
                <w:position w:val="-6"/>
                <w:sz w:val="24"/>
                <w:szCs w:val="24"/>
              </w:rPr>
              <w:object w:dxaOrig="585" w:dyaOrig="285" w14:anchorId="686D9CE1">
                <v:shape id="_x0000_i3696" type="#_x0000_t75" style="width:29.25pt;height:14.25pt" o:ole="">
                  <v:imagedata r:id="rId5462" o:title=""/>
                </v:shape>
                <o:OLEObject Type="Embed" ProgID="Equation.DSMT4" ShapeID="_x0000_i3696" DrawAspect="Content" ObjectID="_1690174997" r:id="rId5463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40266F1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MS Mincho" w:hAnsi="Chu Van An" w:cs="Chu Van An"/>
                <w:color w:val="000000"/>
                <w:position w:val="-8"/>
                <w:sz w:val="24"/>
                <w:szCs w:val="24"/>
              </w:rPr>
              <w:object w:dxaOrig="915" w:dyaOrig="375" w14:anchorId="5028437F">
                <v:shape id="_x0000_i3697" type="#_x0000_t75" style="width:45.75pt;height:18.75pt" o:ole="">
                  <v:imagedata r:id="rId5464" o:title=""/>
                </v:shape>
                <o:OLEObject Type="Embed" ProgID="Equation.DSMT4" ShapeID="_x0000_i3697" DrawAspect="Content" ObjectID="_1690174998" r:id="rId5465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33B23E39">
                <v:shape id="_x0000_i3698" type="#_x0000_t75" style="width:36.75pt;height:14.25pt" o:ole="">
                  <v:imagedata r:id="rId5466" o:title=""/>
                </v:shape>
                <o:OLEObject Type="Embed" ProgID="Equation.DSMT4" ShapeID="_x0000_i3698" DrawAspect="Content" ObjectID="_1690174999" r:id="rId5467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1D8117E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C7EE27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393D2F2C" w14:textId="77777777" w:rsidTr="00EC4384">
        <w:tc>
          <w:tcPr>
            <w:tcW w:w="6200" w:type="dxa"/>
            <w:shd w:val="clear" w:color="auto" w:fill="auto"/>
          </w:tcPr>
          <w:p w14:paraId="35821E3C" w14:textId="77777777" w:rsidR="00AF665B" w:rsidRPr="00676FB5" w:rsidRDefault="00AF665B" w:rsidP="00EC4384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không gian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15" w14:anchorId="5809D770">
                <v:shape id="_x0000_i3699" type="#_x0000_t75" style="width:23.25pt;height:15.75pt" o:ole="">
                  <v:imagedata r:id="rId5468" o:title=""/>
                </v:shape>
                <o:OLEObject Type="Embed" ProgID="Equation.DSMT4" ShapeID="_x0000_i3699" DrawAspect="Content" ObjectID="_1690175000" r:id="rId54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0C9ACF83">
                <v:shape id="_x0000_i3700" type="#_x0000_t75" style="width:21pt;height:20.25pt" o:ole="">
                  <v:imagedata r:id="rId5470" o:title=""/>
                </v:shape>
                <o:OLEObject Type="Embed" ProgID="Equation.DSMT4" ShapeID="_x0000_i3700" DrawAspect="Content" ObjectID="_1690175001" r:id="rId54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có phương trình </w:t>
            </w:r>
            <w:r w:rsidRPr="00676FB5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325" w:dyaOrig="360" w14:anchorId="2A1796AE">
                <v:shape id="_x0000_i3701" type="#_x0000_t75" style="width:116.25pt;height:18pt" o:ole="">
                  <v:imagedata r:id="rId5472" o:title=""/>
                </v:shape>
                <o:OLEObject Type="Embed" ProgID="Equation.DSMT4" ShapeID="_x0000_i3701" DrawAspect="Content" ObjectID="_1690175002" r:id="rId54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tọa độ tâm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65FC4CA1">
                <v:shape id="_x0000_i3702" type="#_x0000_t75" style="width:10.5pt;height:12.75pt" o:ole="">
                  <v:imagedata r:id="rId5474" o:title=""/>
                </v:shape>
                <o:OLEObject Type="Embed" ProgID="Equation.DSMT4" ShapeID="_x0000_i3702" DrawAspect="Content" ObjectID="_1690175003" r:id="rId54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tính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B1497E7">
                <v:shape id="_x0000_i3703" type="#_x0000_t75" style="width:12pt;height:12.75pt" o:ole="">
                  <v:imagedata r:id="rId5476" o:title=""/>
                </v:shape>
                <o:OLEObject Type="Embed" ProgID="Equation.DSMT4" ShapeID="_x0000_i3703" DrawAspect="Content" ObjectID="_1690175004" r:id="rId54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0014437A">
                <v:shape id="_x0000_i3704" type="#_x0000_t75" style="width:21pt;height:20.25pt" o:ole="">
                  <v:imagedata r:id="rId5470" o:title=""/>
                </v:shape>
                <o:OLEObject Type="Embed" ProgID="Equation.DSMT4" ShapeID="_x0000_i3704" DrawAspect="Content" ObjectID="_1690175005" r:id="rId54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CEB3F8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50" w:dyaOrig="405" w14:anchorId="246D4888">
                <v:shape id="_x0000_i3705" type="#_x0000_t75" style="width:82.5pt;height:20.25pt" o:ole="">
                  <v:imagedata r:id="rId5479" o:title=""/>
                </v:shape>
                <o:OLEObject Type="Embed" ProgID="Equation.DSMT4" ShapeID="_x0000_i3705" DrawAspect="Content" ObjectID="_1690175006" r:id="rId54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390" w14:anchorId="0F845F81">
                <v:shape id="_x0000_i3706" type="#_x0000_t75" style="width:72.75pt;height:19.5pt" o:ole="">
                  <v:imagedata r:id="rId5481" o:title=""/>
                </v:shape>
                <o:OLEObject Type="Embed" ProgID="Equation.DSMT4" ShapeID="_x0000_i3706" DrawAspect="Content" ObjectID="_1690175007" r:id="rId54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DB1892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05" w:dyaOrig="405" w14:anchorId="64508DA9">
                <v:shape id="_x0000_i3707" type="#_x0000_t75" style="width:80.25pt;height:20.25pt" o:ole="">
                  <v:imagedata r:id="rId5483" o:title=""/>
                </v:shape>
                <o:OLEObject Type="Embed" ProgID="Equation.DSMT4" ShapeID="_x0000_i3707" DrawAspect="Content" ObjectID="_1690175008" r:id="rId54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70" w:dyaOrig="390" w14:anchorId="01577646">
                <v:shape id="_x0000_i3708" type="#_x0000_t75" style="width:73.5pt;height:19.5pt" o:ole="">
                  <v:imagedata r:id="rId5485" o:title=""/>
                </v:shape>
                <o:OLEObject Type="Embed" ProgID="Equation.DSMT4" ShapeID="_x0000_i3708" DrawAspect="Content" ObjectID="_1690175009" r:id="rId54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4A6CF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D42DDA0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7A240B7B" w14:textId="77777777" w:rsidTr="00EC4384">
        <w:tc>
          <w:tcPr>
            <w:tcW w:w="6200" w:type="dxa"/>
            <w:shd w:val="clear" w:color="auto" w:fill="auto"/>
          </w:tcPr>
          <w:p w14:paraId="7B47821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370" w:dyaOrig="720" w14:anchorId="136101CC">
                <v:shape id="_x0000_i3709" type="#_x0000_t75" style="width:118.5pt;height:36pt" o:ole="">
                  <v:imagedata r:id="rId5487" o:title=""/>
                </v:shape>
                <o:OLEObject Type="Embed" ProgID="Equation.DSMT4" ShapeID="_x0000_i3709" DrawAspect="Content" ObjectID="_1690175010" r:id="rId54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là phương trình đường tròn</w:t>
            </w:r>
          </w:p>
          <w:p w14:paraId="0157E8F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0B8EA297">
                <v:shape id="_x0000_i3710" type="#_x0000_t75" style="width:42pt;height:20.25pt" o:ole="">
                  <v:imagedata r:id="rId5489" o:title=""/>
                </v:shape>
                <o:OLEObject Type="Embed" ProgID="Equation.DSMT4" ShapeID="_x0000_i3710" DrawAspect="Content" ObjectID="_1690175011" r:id="rId54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7A0031AA">
                <v:shape id="_x0000_i3711" type="#_x0000_t75" style="width:33.75pt;height:14.25pt" o:ole="">
                  <v:imagedata r:id="rId5491" o:title=""/>
                </v:shape>
                <o:OLEObject Type="Embed" ProgID="Equation.DSMT4" ShapeID="_x0000_i3711" DrawAspect="Content" ObjectID="_1690175012" r:id="rId54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491B9A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85" w:dyaOrig="405" w14:anchorId="747E2ECB">
                <v:shape id="_x0000_i3712" type="#_x0000_t75" style="width:44.25pt;height:20.25pt" o:ole="">
                  <v:imagedata r:id="rId5493" o:title=""/>
                </v:shape>
                <o:OLEObject Type="Embed" ProgID="Equation.DSMT4" ShapeID="_x0000_i3712" DrawAspect="Content" ObjectID="_1690175013" r:id="rId54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27D616DC">
                <v:shape id="_x0000_i3713" type="#_x0000_t75" style="width:33.75pt;height:14.25pt" o:ole="">
                  <v:imagedata r:id="rId5495" o:title=""/>
                </v:shape>
                <o:OLEObject Type="Embed" ProgID="Equation.DSMT4" ShapeID="_x0000_i3713" DrawAspect="Content" ObjectID="_1690175014" r:id="rId549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58B242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5B37CC2A">
                <v:shape id="_x0000_i3714" type="#_x0000_t75" style="width:42pt;height:20.25pt" o:ole="">
                  <v:imagedata r:id="rId5497" o:title=""/>
                </v:shape>
                <o:OLEObject Type="Embed" ProgID="Equation.DSMT4" ShapeID="_x0000_i3714" DrawAspect="Content" ObjectID="_1690175015" r:id="rId549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06A043B9">
                <v:shape id="_x0000_i3715" type="#_x0000_t75" style="width:30pt;height:12.75pt" o:ole="">
                  <v:imagedata r:id="rId5499" o:title=""/>
                </v:shape>
                <o:OLEObject Type="Embed" ProgID="Equation.DSMT4" ShapeID="_x0000_i3715" DrawAspect="Content" ObjectID="_1690175016" r:id="rId550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5F739F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85" w:dyaOrig="405" w14:anchorId="4D52C93A">
                <v:shape id="_x0000_i3716" type="#_x0000_t75" style="width:44.25pt;height:20.25pt" o:ole="">
                  <v:imagedata r:id="rId5501" o:title=""/>
                </v:shape>
                <o:OLEObject Type="Embed" ProgID="Equation.DSMT4" ShapeID="_x0000_i3716" DrawAspect="Content" ObjectID="_1690175017" r:id="rId55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7BFE98AC">
                <v:shape id="_x0000_i3717" type="#_x0000_t75" style="width:30pt;height:12.75pt" o:ole="">
                  <v:imagedata r:id="rId5503" o:title=""/>
                </v:shape>
                <o:OLEObject Type="Embed" ProgID="Equation.DSMT4" ShapeID="_x0000_i3717" DrawAspect="Content" ObjectID="_1690175018" r:id="rId55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877544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4E89835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489E583A" w14:textId="77777777" w:rsidTr="00EC4384">
        <w:tc>
          <w:tcPr>
            <w:tcW w:w="6200" w:type="dxa"/>
            <w:shd w:val="clear" w:color="auto" w:fill="auto"/>
          </w:tcPr>
          <w:p w14:paraId="53D972E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134002F">
                <v:shape id="_x0000_i3718" type="#_x0000_t75" style="width:42.75pt;height:20.25pt" o:ole="">
                  <v:imagedata r:id="rId5505" o:title=""/>
                </v:shape>
                <o:OLEObject Type="Embed" ProgID="Equation.DSMT4" ShapeID="_x0000_i3718" DrawAspect="Content" ObjectID="_1690175019" r:id="rId55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đường thẳng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365" w:dyaOrig="720" w14:anchorId="72F7F518">
                <v:shape id="_x0000_i3719" type="#_x0000_t75" style="width:68.25pt;height:36pt" o:ole="">
                  <v:imagedata r:id="rId5507" o:title=""/>
                </v:shape>
                <o:OLEObject Type="Embed" ProgID="Equation.DSMT4" ShapeID="_x0000_i3719" DrawAspect="Content" ObjectID="_1690175020" r:id="rId55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Tính bán kính đường tròn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D829AD2">
                <v:shape id="_x0000_i3720" type="#_x0000_t75" style="width:9.75pt;height:12.75pt" o:ole="">
                  <v:imagedata r:id="rId5509" o:title=""/>
                </v:shape>
                <o:OLEObject Type="Embed" ProgID="Equation.DSMT4" ShapeID="_x0000_i3720" DrawAspect="Content" ObjectID="_1690175021" r:id="rId55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tiếp xúc với đường thẳng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067A42EF">
                <v:shape id="_x0000_i3721" type="#_x0000_t75" style="width:10.5pt;height:14.25pt" o:ole="">
                  <v:imagedata r:id="rId5511" o:title=""/>
                </v:shape>
                <o:OLEObject Type="Embed" ProgID="Equation.DSMT4" ShapeID="_x0000_i3721" DrawAspect="Content" ObjectID="_1690175022" r:id="rId55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1A069F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405" w:dyaOrig="660" w14:anchorId="1B6679BB">
                <v:shape id="_x0000_i3722" type="#_x0000_t75" style="width:20.25pt;height:33pt" o:ole="">
                  <v:imagedata r:id="rId5513" o:title=""/>
                </v:shape>
                <o:OLEObject Type="Embed" ProgID="Equation.DSMT4" ShapeID="_x0000_i3722" DrawAspect="Content" ObjectID="_1690175023" r:id="rId551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558C989">
                <v:shape id="_x0000_i3723" type="#_x0000_t75" style="width:9pt;height:14.25pt" o:ole="">
                  <v:imagedata r:id="rId5515" o:title=""/>
                </v:shape>
                <o:OLEObject Type="Embed" ProgID="Equation.DSMT4" ShapeID="_x0000_i3723" DrawAspect="Content" ObjectID="_1690175024" r:id="rId551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7A3854FF">
                <v:shape id="_x0000_i3724" type="#_x0000_t75" style="width:6.75pt;height:12.75pt" o:ole="">
                  <v:imagedata r:id="rId5517" o:title=""/>
                </v:shape>
                <o:OLEObject Type="Embed" ProgID="Equation.DSMT4" ShapeID="_x0000_i3724" DrawAspect="Content" ObjectID="_1690175025" r:id="rId551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5E21BEBC">
                <v:shape id="_x0000_i3725" type="#_x0000_t75" style="width:18pt;height:18pt" o:ole="">
                  <v:imagedata r:id="rId5519" o:title=""/>
                </v:shape>
                <o:OLEObject Type="Embed" ProgID="Equation.DSMT4" ShapeID="_x0000_i3725" DrawAspect="Content" ObjectID="_1690175026" r:id="rId552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7CE18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6E48A6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AF665B" w:rsidRPr="00676FB5" w14:paraId="3070CAAA" w14:textId="77777777" w:rsidTr="00EC4384">
        <w:tc>
          <w:tcPr>
            <w:tcW w:w="6200" w:type="dxa"/>
            <w:shd w:val="clear" w:color="auto" w:fill="auto"/>
          </w:tcPr>
          <w:p w14:paraId="7DAB757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17: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đường tròn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2820" w:dyaOrig="405" w14:anchorId="4F9F1520">
                <v:shape id="_x0000_i3726" type="#_x0000_t75" style="width:141pt;height:20.25pt" o:ole="">
                  <v:imagedata r:id="rId5521" o:title=""/>
                </v:shape>
                <o:OLEObject Type="Embed" ProgID="Equation.DSMT4" ShapeID="_x0000_i3726" DrawAspect="Content" ObjectID="_1690175027" r:id="rId55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Chỉ ra mệnh đề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eastAsia="ko-KR"/>
              </w:rPr>
              <w:t>sai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trong các mệnh đề sau:</w:t>
            </w:r>
          </w:p>
          <w:p w14:paraId="35C76D77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24FA5CDF">
                <v:shape id="_x0000_i3727" type="#_x0000_t75" style="width:21pt;height:20.25pt" o:ole="">
                  <v:imagedata r:id="rId5523" o:title=""/>
                </v:shape>
                <o:OLEObject Type="Embed" ProgID="Equation.DSMT4" ShapeID="_x0000_i3727" DrawAspect="Content" ObjectID="_1690175028" r:id="rId55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33C98E3C">
                <v:shape id="_x0000_i3728" type="#_x0000_t75" style="width:39.75pt;height:20.25pt" o:ole="">
                  <v:imagedata r:id="rId5525" o:title=""/>
                </v:shape>
                <o:OLEObject Type="Embed" ProgID="Equation.DSMT4" ShapeID="_x0000_i3728" DrawAspect="Content" ObjectID="_1690175029" r:id="rId55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5662689D">
                <v:shape id="_x0000_i3729" type="#_x0000_t75" style="width:21pt;height:20.25pt" o:ole="">
                  <v:imagedata r:id="rId5527" o:title=""/>
                </v:shape>
                <o:OLEObject Type="Embed" ProgID="Equation.DSMT4" ShapeID="_x0000_i3729" DrawAspect="Content" ObjectID="_1690175030" r:id="rId55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75" w:dyaOrig="405" w14:anchorId="1854408E">
                <v:shape id="_x0000_i3730" type="#_x0000_t75" style="width:33.75pt;height:20.25pt" o:ole="">
                  <v:imagedata r:id="rId5529" o:title=""/>
                </v:shape>
                <o:OLEObject Type="Embed" ProgID="Equation.DSMT4" ShapeID="_x0000_i3730" DrawAspect="Content" ObjectID="_1690175031" r:id="rId55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3EBF507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733D422D">
                <v:shape id="_x0000_i3731" type="#_x0000_t75" style="width:21pt;height:20.25pt" o:ole="">
                  <v:imagedata r:id="rId5531" o:title=""/>
                </v:shape>
                <o:OLEObject Type="Embed" ProgID="Equation.DSMT4" ShapeID="_x0000_i3731" DrawAspect="Content" ObjectID="_1690175032" r:id="rId55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70" w14:anchorId="1020BA34">
                <v:shape id="_x0000_i3732" type="#_x0000_t75" style="width:30pt;height:13.5pt" o:ole="">
                  <v:imagedata r:id="rId5533" o:title=""/>
                </v:shape>
                <o:OLEObject Type="Embed" ProgID="Equation.DSMT4" ShapeID="_x0000_i3732" DrawAspect="Content" ObjectID="_1690175033" r:id="rId55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420" w:dyaOrig="405" w14:anchorId="52940820">
                <v:shape id="_x0000_i3733" type="#_x0000_t75" style="width:21pt;height:20.25pt" o:ole="">
                  <v:imagedata r:id="rId5535" o:title=""/>
                </v:shape>
                <o:OLEObject Type="Embed" ProgID="Equation.DSMT4" ShapeID="_x0000_i3733" DrawAspect="Content" ObjectID="_1690175034" r:id="rId55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55" w:dyaOrig="405" w14:anchorId="1408860D">
                <v:shape id="_x0000_i3734" type="#_x0000_t75" style="width:42.75pt;height:20.25pt" o:ole="">
                  <v:imagedata r:id="rId5537" o:title=""/>
                </v:shape>
                <o:OLEObject Type="Embed" ProgID="Equation.DSMT4" ShapeID="_x0000_i3734" DrawAspect="Content" ObjectID="_1690175035" r:id="rId55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4C7E9DB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075C0C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0A99A4E3" w14:textId="77777777" w:rsidTr="00EC4384">
        <w:tc>
          <w:tcPr>
            <w:tcW w:w="6200" w:type="dxa"/>
            <w:shd w:val="clear" w:color="auto" w:fill="auto"/>
          </w:tcPr>
          <w:p w14:paraId="721B9CB8" w14:textId="77777777" w:rsidR="00AF665B" w:rsidRPr="00676FB5" w:rsidRDefault="00AF665B" w:rsidP="00EC4384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fr-FR" w:eastAsia="ko-KR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>Câu 18: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Trong mặt phẳng </w:t>
            </w:r>
            <w:r w:rsidRPr="00676FB5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495" w:dyaOrig="315" w14:anchorId="260B4CB5">
                <v:shape id="_x0000_i3735" type="#_x0000_t75" style="width:24.75pt;height:15.75pt" o:ole="">
                  <v:imagedata r:id="rId5539" o:title=""/>
                </v:shape>
                <o:OLEObject Type="Embed" ProgID="Equation.DSMT4" ShapeID="_x0000_i3735" DrawAspect="Content" ObjectID="_1690175036" r:id="rId554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đường tròn </w:t>
            </w:r>
            <w:r w:rsidRPr="00676FB5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070" w:dyaOrig="360" w14:anchorId="1A8A8722">
                <v:shape id="_x0000_i3736" type="#_x0000_t75" style="width:103.5pt;height:18pt" o:ole="">
                  <v:imagedata r:id="rId5541" o:title=""/>
                </v:shape>
                <o:OLEObject Type="Embed" ProgID="Equation.DSMT4" ShapeID="_x0000_i3736" DrawAspect="Content" ObjectID="_1690175037" r:id="rId5542"/>
              </w:objec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  <w:lang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có bán kính bằng bao nhiêu?</w:t>
            </w:r>
          </w:p>
          <w:p w14:paraId="28582B31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4F6EF2DA">
                <v:shape id="_x0000_i3737" type="#_x0000_t75" style="width:10.5pt;height:12.75pt" o:ole="">
                  <v:imagedata r:id="rId5543" o:title=""/>
                </v:shape>
                <o:OLEObject Type="Embed" ProgID="Equation.DSMT4" ShapeID="_x0000_i3737" DrawAspect="Content" ObjectID="_1690175038" r:id="rId554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6E676451">
                <v:shape id="_x0000_i3738" type="#_x0000_t75" style="width:10.5pt;height:14.25pt" o:ole="">
                  <v:imagedata r:id="rId5545" o:title=""/>
                </v:shape>
                <o:OLEObject Type="Embed" ProgID="Equation.DSMT4" ShapeID="_x0000_i3738" DrawAspect="Content" ObjectID="_1690175039" r:id="rId554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00" w:dyaOrig="285" w14:anchorId="0F807070">
                <v:shape id="_x0000_i3739" type="#_x0000_t75" style="width:15pt;height:14.25pt" o:ole="">
                  <v:imagedata r:id="rId5547" o:title=""/>
                </v:shape>
                <o:OLEObject Type="Embed" ProgID="Equation.DSMT4" ShapeID="_x0000_i3739" DrawAspect="Content" ObjectID="_1690175040" r:id="rId554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360" w:dyaOrig="360" w14:anchorId="4D6639A6">
                <v:shape id="_x0000_i3740" type="#_x0000_t75" style="width:18pt;height:18pt" o:ole="">
                  <v:imagedata r:id="rId5549" o:title=""/>
                </v:shape>
                <o:OLEObject Type="Embed" ProgID="Equation.DSMT4" ShapeID="_x0000_i3740" DrawAspect="Content" ObjectID="_1690175041" r:id="rId555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</w:p>
          <w:p w14:paraId="597DC37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8C00C03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7FDE0464" w14:textId="77777777" w:rsidTr="00EC4384">
        <w:tc>
          <w:tcPr>
            <w:tcW w:w="6200" w:type="dxa"/>
            <w:shd w:val="clear" w:color="auto" w:fill="auto"/>
          </w:tcPr>
          <w:p w14:paraId="43574B1E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19: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 xml:space="preserve">(Oxy), 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tam giác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ABC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655" w:dyaOrig="405" w14:anchorId="65BE81A6">
                <v:shape id="_x0000_i3741" type="#_x0000_t75" style="width:132.75pt;height:20.25pt" o:ole="">
                  <v:imagedata r:id="rId5551" o:title=""/>
                </v:shape>
                <o:OLEObject Type="Embed" ProgID="Equation.DSMT4" ShapeID="_x0000_i3741" DrawAspect="Content" ObjectID="_1690175042" r:id="rId555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 Tính bán kính đường tròn ngoại tiếp tam giác đó.</w:t>
            </w:r>
          </w:p>
          <w:p w14:paraId="06E98FA6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85" w14:anchorId="5880B02B">
                <v:shape id="_x0000_i3742" type="#_x0000_t75" style="width:36pt;height:14.25pt" o:ole="">
                  <v:imagedata r:id="rId5553" o:title=""/>
                </v:shape>
                <o:OLEObject Type="Embed" ProgID="Equation.DSMT4" ShapeID="_x0000_i3742" DrawAspect="Content" ObjectID="_1690175043" r:id="rId55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1020" w:dyaOrig="375" w14:anchorId="5BF34CEB">
                <v:shape id="_x0000_i3743" type="#_x0000_t75" style="width:51pt;height:18.75pt" o:ole="">
                  <v:imagedata r:id="rId5555" o:title=""/>
                </v:shape>
                <o:OLEObject Type="Embed" ProgID="Equation.DSMT4" ShapeID="_x0000_i3743" DrawAspect="Content" ObjectID="_1690175044" r:id="rId55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1FDAB169">
                <v:shape id="_x0000_i3744" type="#_x0000_t75" style="width:30pt;height:14.25pt" o:ole="">
                  <v:imagedata r:id="rId5557" o:title=""/>
                </v:shape>
                <o:OLEObject Type="Embed" ProgID="Equation.DSMT4" ShapeID="_x0000_i3744" DrawAspect="Content" ObjectID="_1690175045" r:id="rId55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870" w:dyaOrig="375" w14:anchorId="23D4BB0C">
                <v:shape id="_x0000_i3745" type="#_x0000_t75" style="width:43.5pt;height:18.75pt" o:ole="">
                  <v:imagedata r:id="rId5559" o:title=""/>
                </v:shape>
                <o:OLEObject Type="Embed" ProgID="Equation.DSMT4" ShapeID="_x0000_i3745" DrawAspect="Content" ObjectID="_1690175046" r:id="rId55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9388D4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9918D14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3ECB0853" w14:textId="77777777" w:rsidTr="00EC4384">
        <w:tc>
          <w:tcPr>
            <w:tcW w:w="6200" w:type="dxa"/>
            <w:shd w:val="clear" w:color="auto" w:fill="auto"/>
          </w:tcPr>
          <w:p w14:paraId="035B5F2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20: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05" w:dyaOrig="345" w14:anchorId="33189427">
                <v:shape id="_x0000_i3746" type="#_x0000_t75" style="width:110.25pt;height:17.25pt" o:ole="">
                  <v:imagedata r:id="rId5561" o:title=""/>
                </v:shape>
                <o:OLEObject Type="Embed" ProgID="Equation.DSMT4" ShapeID="_x0000_i3746" DrawAspect="Content" ObjectID="_1690175047" r:id="rId5562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thì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bán kính bằng bao nhiêu?</w:t>
            </w:r>
          </w:p>
          <w:p w14:paraId="635E0128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525" w:dyaOrig="360" w14:anchorId="50F85902">
                <v:shape id="_x0000_i3747" type="#_x0000_t75" style="width:26.25pt;height:18pt" o:ole="">
                  <v:imagedata r:id="rId5563" o:title=""/>
                </v:shape>
                <o:OLEObject Type="Embed" ProgID="Equation.DSMT4" ShapeID="_x0000_i3747" DrawAspect="Content" ObjectID="_1690175048" r:id="rId5564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300" w14:anchorId="627B8E72">
                <v:shape id="_x0000_i3748" type="#_x0000_t75" style="width:17.25pt;height:15pt" o:ole="">
                  <v:imagedata r:id="rId5565" o:title=""/>
                </v:shape>
                <o:OLEObject Type="Embed" ProgID="Equation.DSMT4" ShapeID="_x0000_i3748" DrawAspect="Content" ObjectID="_1690175049" r:id="rId5566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300" w14:anchorId="39149AC2">
                <v:shape id="_x0000_i3749" type="#_x0000_t75" style="width:9.75pt;height:15pt" o:ole="">
                  <v:imagedata r:id="rId5567" o:title=""/>
                </v:shape>
                <o:OLEObject Type="Embed" ProgID="Equation.DSMT4" ShapeID="_x0000_i3749" DrawAspect="Content" ObjectID="_1690175050" r:id="rId5568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681DB2B">
                <v:shape id="_x0000_i3750" type="#_x0000_t75" style="width:6.75pt;height:12.75pt" o:ole="">
                  <v:imagedata r:id="rId5569" o:title=""/>
                </v:shape>
                <o:OLEObject Type="Embed" ProgID="Equation.DSMT4" ShapeID="_x0000_i3750" DrawAspect="Content" ObjectID="_1690175051" r:id="rId5570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85F38E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816691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05751CFC" w14:textId="77777777" w:rsidTr="00EC4384">
        <w:tc>
          <w:tcPr>
            <w:tcW w:w="6200" w:type="dxa"/>
            <w:shd w:val="clear" w:color="auto" w:fill="auto"/>
          </w:tcPr>
          <w:p w14:paraId="0E0B37F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15" w:dyaOrig="405" w14:anchorId="1EC1E088">
                <v:shape id="_x0000_i3751" type="#_x0000_t75" style="width:150.75pt;height:20.25pt" o:ole="">
                  <v:imagedata r:id="rId5571" o:title=""/>
                </v:shape>
                <o:OLEObject Type="Embed" ProgID="Equation.DSMT4" ShapeID="_x0000_i3751" DrawAspect="Content" ObjectID="_1690175052" r:id="rId55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mệnh đề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trong các mệnh đề sau</w:t>
            </w:r>
          </w:p>
          <w:p w14:paraId="5F6FA49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0ECF8811">
                <v:shape id="_x0000_i3752" type="#_x0000_t75" style="width:20.25pt;height:20.25pt" o:ole="">
                  <v:imagedata r:id="rId5573" o:title=""/>
                </v:shape>
                <o:OLEObject Type="Embed" ProgID="Equation.DSMT4" ShapeID="_x0000_i3752" DrawAspect="Content" ObjectID="_1690175053" r:id="rId55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4AA3B2AA">
                <v:shape id="_x0000_i3753" type="#_x0000_t75" style="width:48.75pt;height:20.25pt" o:ole="">
                  <v:imagedata r:id="rId5575" o:title=""/>
                </v:shape>
                <o:OLEObject Type="Embed" ProgID="Equation.DSMT4" ShapeID="_x0000_i3753" DrawAspect="Content" ObjectID="_1690175054" r:id="rId55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90A6A8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050A1055">
                <v:shape id="_x0000_i3754" type="#_x0000_t75" style="width:20.25pt;height:20.25pt" o:ole="">
                  <v:imagedata r:id="rId5573" o:title=""/>
                </v:shape>
                <o:OLEObject Type="Embed" ProgID="Equation.DSMT4" ShapeID="_x0000_i3754" DrawAspect="Content" ObjectID="_1690175055" r:id="rId55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bán kính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45" w:dyaOrig="255" w14:anchorId="6E2147EB">
                <v:shape id="_x0000_i3755" type="#_x0000_t75" style="width:32.25pt;height:12.75pt" o:ole="">
                  <v:imagedata r:id="rId5578" o:title=""/>
                </v:shape>
                <o:OLEObject Type="Embed" ProgID="Equation.DSMT4" ShapeID="_x0000_i3755" DrawAspect="Content" ObjectID="_1690175056" r:id="rId55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FA6B5C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0DD107AC">
                <v:shape id="_x0000_i3756" type="#_x0000_t75" style="width:20.25pt;height:20.25pt" o:ole="">
                  <v:imagedata r:id="rId5573" o:title=""/>
                </v:shape>
                <o:OLEObject Type="Embed" ProgID="Equation.DSMT4" ShapeID="_x0000_i3756" DrawAspect="Content" ObjectID="_1690175057" r:id="rId55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không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7200A5B">
                <v:shape id="_x0000_i3757" type="#_x0000_t75" style="width:38.25pt;height:20.25pt" o:ole="">
                  <v:imagedata r:id="rId5581" o:title=""/>
                </v:shape>
                <o:OLEObject Type="Embed" ProgID="Equation.DSMT4" ShapeID="_x0000_i3757" DrawAspect="Content" ObjectID="_1690175058" r:id="rId55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9989E9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133A19BB">
                <v:shape id="_x0000_i3758" type="#_x0000_t75" style="width:20.25pt;height:20.25pt" o:ole="">
                  <v:imagedata r:id="rId5573" o:title=""/>
                </v:shape>
                <o:OLEObject Type="Embed" ProgID="Equation.DSMT4" ShapeID="_x0000_i3758" DrawAspect="Content" ObjectID="_1690175059" r:id="rId55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6F9D827">
                <v:shape id="_x0000_i3759" type="#_x0000_t75" style="width:51.75pt;height:20.25pt" o:ole="">
                  <v:imagedata r:id="rId5584" o:title=""/>
                </v:shape>
                <o:OLEObject Type="Embed" ProgID="Equation.DSMT4" ShapeID="_x0000_i3759" DrawAspect="Content" ObjectID="_1690175060" r:id="rId55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F08ADB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AFE364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72FF0DD0" w14:textId="77777777" w:rsidTr="00EC4384">
        <w:tc>
          <w:tcPr>
            <w:tcW w:w="6200" w:type="dxa"/>
            <w:shd w:val="clear" w:color="auto" w:fill="auto"/>
          </w:tcPr>
          <w:p w14:paraId="78E5A54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22:</w: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Cho hai điểm </w:t>
            </w:r>
            <w:r w:rsidRPr="00676FB5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780" w:dyaOrig="405" w14:anchorId="29E61301">
                <v:shape id="_x0000_i3760" type="#_x0000_t75" style="width:39pt;height:20.25pt" o:ole="">
                  <v:imagedata r:id="rId5586" o:title=""/>
                </v:shape>
                <o:OLEObject Type="Embed" ProgID="Equation.DSMT4" ShapeID="_x0000_i3760" DrawAspect="Content" ObjectID="_1690175061" r:id="rId5587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; </w:t>
            </w:r>
            <w:r w:rsidRPr="00676FB5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735" w:dyaOrig="405" w14:anchorId="7A73E819">
                <v:shape id="_x0000_i3761" type="#_x0000_t75" style="width:36.75pt;height:20.25pt" o:ole="">
                  <v:imagedata r:id="rId5588" o:title=""/>
                </v:shape>
                <o:OLEObject Type="Embed" ProgID="Equation.DSMT4" ShapeID="_x0000_i3761" DrawAspect="Content" ObjectID="_1690175062" r:id="rId5589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. Tập hợp các điểm </w:t>
            </w:r>
            <w:r w:rsidRPr="00676FB5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285" w:dyaOrig="285" w14:anchorId="4B9C0603">
                <v:shape id="_x0000_i3762" type="#_x0000_t75" style="width:14.25pt;height:14.25pt" o:ole="">
                  <v:imagedata r:id="rId5590" o:title=""/>
                </v:shape>
                <o:OLEObject Type="Embed" ProgID="Equation.DSMT4" ShapeID="_x0000_i3762" DrawAspect="Content" ObjectID="_1690175063" r:id="rId5591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thoả mãn </w:t>
            </w:r>
            <w:r w:rsidRPr="00676FB5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1080" w:dyaOrig="285" w14:anchorId="3B9F6F8A">
                <v:shape id="_x0000_i3763" type="#_x0000_t75" style="width:54pt;height:14.25pt" o:ole="">
                  <v:imagedata r:id="rId5592" o:title=""/>
                </v:shape>
                <o:OLEObject Type="Embed" ProgID="Equation.DSMT4" ShapeID="_x0000_i3763" DrawAspect="Content" ObjectID="_1690175064" r:id="rId5593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là đường tròn </w:t>
            </w:r>
            <w:r w:rsidRPr="00676FB5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420" w:dyaOrig="405" w14:anchorId="6E86E1CA">
                <v:shape id="_x0000_i3764" type="#_x0000_t75" style="width:21pt;height:20.25pt" o:ole="">
                  <v:imagedata r:id="rId5594" o:title=""/>
                </v:shape>
                <o:OLEObject Type="Embed" ProgID="Equation.DSMT4" ShapeID="_x0000_i3764" DrawAspect="Content" ObjectID="_1690175065" r:id="rId5595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có tâm </w:t>
            </w:r>
            <w:r w:rsidRPr="00676FB5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735" w:dyaOrig="405" w14:anchorId="4790E85C">
                <v:shape id="_x0000_i3765" type="#_x0000_t75" style="width:36.75pt;height:20.25pt" o:ole="">
                  <v:imagedata r:id="rId5596" o:title=""/>
                </v:shape>
                <o:OLEObject Type="Embed" ProgID="Equation.DSMT4" ShapeID="_x0000_i3765" DrawAspect="Content" ObjectID="_1690175066" r:id="rId5597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240" w:dyaOrig="255" w14:anchorId="1D2EF381">
                <v:shape id="_x0000_i3766" type="#_x0000_t75" style="width:12pt;height:12.75pt" o:ole="">
                  <v:imagedata r:id="rId5598" o:title=""/>
                </v:shape>
                <o:OLEObject Type="Embed" ProgID="Equation.DSMT4" ShapeID="_x0000_i3766" DrawAspect="Content" ObjectID="_1690175067" r:id="rId5599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. Giá trị của </w:t>
            </w:r>
            <w:r w:rsidRPr="00676FB5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975" w:dyaOrig="315" w14:anchorId="2D406CCA">
                <v:shape id="_x0000_i3767" type="#_x0000_t75" style="width:48.75pt;height:15.75pt" o:ole="">
                  <v:imagedata r:id="rId5600" o:title=""/>
                </v:shape>
                <o:OLEObject Type="Embed" ProgID="Equation.DSMT4" ShapeID="_x0000_i3767" DrawAspect="Content" ObjectID="_1690175068" r:id="rId5601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thuộc khoảng nào sau đây?</w:t>
            </w:r>
          </w:p>
          <w:p w14:paraId="1D022AF9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55" w:dyaOrig="405" w14:anchorId="1B9A3B74">
                <v:shape id="_x0000_i3768" type="#_x0000_t75" style="width:27.75pt;height:20.25pt" o:ole="">
                  <v:imagedata r:id="rId5602" o:title=""/>
                </v:shape>
                <o:OLEObject Type="Embed" ProgID="Equation.DSMT4" ShapeID="_x0000_i3768" DrawAspect="Content" ObjectID="_1690175069" r:id="rId56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85" w:dyaOrig="405" w14:anchorId="06E7A238">
                <v:shape id="_x0000_i3769" type="#_x0000_t75" style="width:29.25pt;height:20.25pt" o:ole="">
                  <v:imagedata r:id="rId5604" o:title=""/>
                </v:shape>
                <o:OLEObject Type="Embed" ProgID="Equation.DSMT4" ShapeID="_x0000_i3769" DrawAspect="Content" ObjectID="_1690175070" r:id="rId56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00" w:dyaOrig="405" w14:anchorId="7F46DFFC">
                <v:shape id="_x0000_i3770" type="#_x0000_t75" style="width:30pt;height:20.25pt" o:ole="">
                  <v:imagedata r:id="rId5606" o:title=""/>
                </v:shape>
                <o:OLEObject Type="Embed" ProgID="Equation.DSMT4" ShapeID="_x0000_i3770" DrawAspect="Content" ObjectID="_1690175071" r:id="rId56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00" w:dyaOrig="405" w14:anchorId="5D0BB5BD">
                <v:shape id="_x0000_i3771" type="#_x0000_t75" style="width:30pt;height:20.25pt" o:ole="">
                  <v:imagedata r:id="rId5608" o:title=""/>
                </v:shape>
                <o:OLEObject Type="Embed" ProgID="Equation.DSMT4" ShapeID="_x0000_i3771" DrawAspect="Content" ObjectID="_1690175072" r:id="rId56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37634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2E980C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75F39B28" w14:textId="77777777" w:rsidTr="00EC4384">
        <w:tc>
          <w:tcPr>
            <w:tcW w:w="6200" w:type="dxa"/>
            <w:shd w:val="clear" w:color="auto" w:fill="auto"/>
          </w:tcPr>
          <w:p w14:paraId="3DC1E07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ba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315" w14:anchorId="254802C8">
                <v:shape id="_x0000_i3772" type="#_x0000_t75" style="width:60pt;height:15.75pt" o:ole="">
                  <v:imagedata r:id="rId5610" o:title=""/>
                </v:shape>
                <o:OLEObject Type="Embed" ProgID="Equation.DSMT4" ShapeID="_x0000_i3772" DrawAspect="Content" ObjectID="_1690175073" r:id="rId561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60" w:dyaOrig="360" w14:anchorId="569F7471">
                <v:shape id="_x0000_i3773" type="#_x0000_t75" style="width:93pt;height:18pt" o:ole="">
                  <v:imagedata r:id="rId5612" o:title=""/>
                </v:shape>
                <o:OLEObject Type="Embed" ProgID="Equation.DSMT4" ShapeID="_x0000_i3773" DrawAspect="Content" ObjectID="_1690175074" r:id="rId561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75" w:dyaOrig="360" w14:anchorId="3E42FF53">
                <v:shape id="_x0000_i3774" type="#_x0000_t75" style="width:93.75pt;height:18pt" o:ole="">
                  <v:imagedata r:id="rId5614" o:title=""/>
                </v:shape>
                <o:OLEObject Type="Embed" ProgID="Equation.DSMT4" ShapeID="_x0000_i3774" DrawAspect="Content" ObjectID="_1690175075" r:id="rId561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thuộc đường thẳng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2B49D8B0">
                <v:shape id="_x0000_i3775" type="#_x0000_t75" style="width:11.25pt;height:14.25pt" o:ole="">
                  <v:imagedata r:id="rId5616" o:title=""/>
                </v:shape>
                <o:OLEObject Type="Embed" ProgID="Equation.DSMT4" ShapeID="_x0000_i3775" DrawAspect="Content" ObjectID="_1690175076" r:id="rId56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tiếp xúc với hai đường thẳng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15" w:dyaOrig="360" w14:anchorId="4B0AA0FE">
                <v:shape id="_x0000_i3776" type="#_x0000_t75" style="width:30.75pt;height:18pt" o:ole="">
                  <v:imagedata r:id="rId5618" o:title=""/>
                </v:shape>
                <o:OLEObject Type="Embed" ProgID="Equation.DSMT4" ShapeID="_x0000_i3776" DrawAspect="Content" ObjectID="_1690175077" r:id="rId561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có bán kính bằng bao nhiêu?</w:t>
            </w:r>
          </w:p>
          <w:p w14:paraId="51CE2C65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  <w:lang w:val="nl-NL"/>
              </w:rPr>
              <w:object w:dxaOrig="225" w:dyaOrig="615" w14:anchorId="71CF0DEE">
                <v:shape id="_x0000_i3777" type="#_x0000_t75" style="width:11.25pt;height:30.75pt" o:ole="">
                  <v:imagedata r:id="rId5620" o:title=""/>
                </v:shape>
                <o:OLEObject Type="Embed" ProgID="Equation.DSMT4" ShapeID="_x0000_i3777" DrawAspect="Content" ObjectID="_1690175078" r:id="rId56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  <w:lang w:val="nl-NL"/>
              </w:rPr>
              <w:object w:dxaOrig="240" w:dyaOrig="615" w14:anchorId="2F56659D">
                <v:shape id="_x0000_i3778" type="#_x0000_t75" style="width:12pt;height:30.75pt" o:ole="">
                  <v:imagedata r:id="rId5622" o:title=""/>
                </v:shape>
                <o:OLEObject Type="Embed" ProgID="Equation.DSMT4" ShapeID="_x0000_i3778" DrawAspect="Content" ObjectID="_1690175079" r:id="rId562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8"/>
                <w:sz w:val="24"/>
                <w:szCs w:val="24"/>
                <w:lang w:val="nl-NL"/>
              </w:rPr>
              <w:object w:dxaOrig="405" w:dyaOrig="660" w14:anchorId="2084FF25">
                <v:shape id="_x0000_i3779" type="#_x0000_t75" style="width:20.25pt;height:33pt" o:ole="">
                  <v:imagedata r:id="rId5624" o:title=""/>
                </v:shape>
                <o:OLEObject Type="Embed" ProgID="Equation.DSMT4" ShapeID="_x0000_i3779" DrawAspect="Content" ObjectID="_1690175080" r:id="rId56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8"/>
                <w:sz w:val="24"/>
                <w:szCs w:val="24"/>
                <w:lang w:val="nl-NL"/>
              </w:rPr>
              <w:object w:dxaOrig="405" w:dyaOrig="660" w14:anchorId="293CF061">
                <v:shape id="_x0000_i3780" type="#_x0000_t75" style="width:20.25pt;height:33pt" o:ole="">
                  <v:imagedata r:id="rId5626" o:title=""/>
                </v:shape>
                <o:OLEObject Type="Embed" ProgID="Equation.DSMT4" ShapeID="_x0000_i3780" DrawAspect="Content" ObjectID="_1690175081" r:id="rId56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D8A0AB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3CACBA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580094C7" w14:textId="77777777" w:rsidTr="00EC4384">
        <w:tc>
          <w:tcPr>
            <w:tcW w:w="6200" w:type="dxa"/>
            <w:shd w:val="clear" w:color="auto" w:fill="auto"/>
          </w:tcPr>
          <w:p w14:paraId="1D94576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24: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370" w:dyaOrig="735" w14:anchorId="21DE8D16">
                <v:shape id="_x0000_i3781" type="#_x0000_t75" style="width:118.5pt;height:36.75pt" o:ole="">
                  <v:imagedata r:id="rId5487" o:title=""/>
                </v:shape>
                <o:OLEObject Type="Embed" ProgID="Equation.DSMT4" ShapeID="_x0000_i3781" DrawAspect="Content" ObjectID="_1690175082" r:id="rId56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đường tròn</w:t>
            </w:r>
          </w:p>
          <w:p w14:paraId="5EE9C64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71D74248">
                <v:shape id="_x0000_i3782" type="#_x0000_t75" style="width:43.5pt;height:20.25pt" o:ole="">
                  <v:imagedata r:id="rId5493" o:title=""/>
                </v:shape>
                <o:OLEObject Type="Embed" ProgID="Equation.DSMT4" ShapeID="_x0000_i3782" DrawAspect="Content" ObjectID="_1690175083" r:id="rId56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6A16B452">
                <v:shape id="_x0000_i3783" type="#_x0000_t75" style="width:33.75pt;height:14.25pt" o:ole="">
                  <v:imagedata r:id="rId5495" o:title=""/>
                </v:shape>
                <o:OLEObject Type="Embed" ProgID="Equation.DSMT4" ShapeID="_x0000_i3783" DrawAspect="Content" ObjectID="_1690175084" r:id="rId56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68BD6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0410AAD9">
                <v:shape id="_x0000_i3784" type="#_x0000_t75" style="width:42pt;height:20.25pt" o:ole="">
                  <v:imagedata r:id="rId5497" o:title=""/>
                </v:shape>
                <o:OLEObject Type="Embed" ProgID="Equation.DSMT4" ShapeID="_x0000_i3784" DrawAspect="Content" ObjectID="_1690175085" r:id="rId56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70" w14:anchorId="0E770061">
                <v:shape id="_x0000_i3785" type="#_x0000_t75" style="width:30pt;height:13.5pt" o:ole="">
                  <v:imagedata r:id="rId5499" o:title=""/>
                </v:shape>
                <o:OLEObject Type="Embed" ProgID="Equation.DSMT4" ShapeID="_x0000_i3785" DrawAspect="Content" ObjectID="_1690175086" r:id="rId56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360A6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06564FE6">
                <v:shape id="_x0000_i3786" type="#_x0000_t75" style="width:43.5pt;height:20.25pt" o:ole="">
                  <v:imagedata r:id="rId5501" o:title=""/>
                </v:shape>
                <o:OLEObject Type="Embed" ProgID="Equation.DSMT4" ShapeID="_x0000_i3786" DrawAspect="Content" ObjectID="_1690175087" r:id="rId56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70" w14:anchorId="3843E90C">
                <v:shape id="_x0000_i3787" type="#_x0000_t75" style="width:30pt;height:13.5pt" o:ole="">
                  <v:imagedata r:id="rId5503" o:title=""/>
                </v:shape>
                <o:OLEObject Type="Embed" ProgID="Equation.DSMT4" ShapeID="_x0000_i3787" DrawAspect="Content" ObjectID="_1690175088" r:id="rId56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3AEFC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20503792">
                <v:shape id="_x0000_i3788" type="#_x0000_t75" style="width:42pt;height:20.25pt" o:ole="">
                  <v:imagedata r:id="rId5489" o:title=""/>
                </v:shape>
                <o:OLEObject Type="Embed" ProgID="Equation.DSMT4" ShapeID="_x0000_i3788" DrawAspect="Content" ObjectID="_1690175089" r:id="rId56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40709715">
                <v:shape id="_x0000_i3789" type="#_x0000_t75" style="width:33.75pt;height:14.25pt" o:ole="">
                  <v:imagedata r:id="rId5491" o:title=""/>
                </v:shape>
                <o:OLEObject Type="Embed" ProgID="Equation.DSMT4" ShapeID="_x0000_i3789" DrawAspect="Content" ObjectID="_1690175090" r:id="rId56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0DB2F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698339B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3CB21A82" w14:textId="77777777" w:rsidTr="00EC4384">
        <w:tc>
          <w:tcPr>
            <w:tcW w:w="6200" w:type="dxa"/>
            <w:shd w:val="clear" w:color="auto" w:fill="auto"/>
          </w:tcPr>
          <w:p w14:paraId="29587D79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>Câu 25: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Trong mặt phẳng với hệ trục tọa độ </w:t>
            </w:r>
            <w:r w:rsidRPr="00676FB5">
              <w:rPr>
                <w:rFonts w:ascii="Chu Van An" w:eastAsiaTheme="minorEastAsia" w:hAnsi="Chu Van An" w:cs="Chu Van An"/>
                <w:b/>
                <w:bCs/>
                <w:color w:val="0000FF"/>
                <w:position w:val="-10"/>
                <w:sz w:val="24"/>
                <w:szCs w:val="24"/>
                <w:lang w:eastAsia="vi-VN"/>
              </w:rPr>
              <w:object w:dxaOrig="465" w:dyaOrig="315" w14:anchorId="3A60DF90">
                <v:shape id="_x0000_i3790" type="#_x0000_t75" style="width:23.25pt;height:15.75pt" o:ole="">
                  <v:imagedata r:id="rId5637" o:title=""/>
                </v:shape>
                <o:OLEObject Type="Embed" ProgID="Equation.DSMT4" ShapeID="_x0000_i3790" DrawAspect="Content" ObjectID="_1690175091" r:id="rId5638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, cho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 w:val="24"/>
                <w:szCs w:val="24"/>
                <w:lang w:eastAsia="vi-VN"/>
              </w:rPr>
              <w:object w:dxaOrig="4365" w:dyaOrig="405" w14:anchorId="316D7679">
                <v:shape id="_x0000_i3791" type="#_x0000_t75" style="width:218.25pt;height:20.25pt" o:ole="">
                  <v:imagedata r:id="rId5639" o:title=""/>
                </v:shape>
                <o:OLEObject Type="Embed" ProgID="Equation.DSMT4" ShapeID="_x0000_i3791" DrawAspect="Content" ObjectID="_1690175092" r:id="rId5640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 (</w:t>
            </w:r>
            <w:r w:rsidRPr="00676FB5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  <w:lang w:eastAsia="vi-VN"/>
              </w:rPr>
              <w:object w:dxaOrig="255" w:dyaOrig="225" w14:anchorId="4F66CDA8">
                <v:shape id="_x0000_i3792" type="#_x0000_t75" style="width:12.75pt;height:11.25pt" o:ole="">
                  <v:imagedata r:id="rId5641" o:title=""/>
                </v:shape>
                <o:OLEObject Type="Embed" ProgID="Equation.DSMT4" ShapeID="_x0000_i3792" DrawAspect="Content" ObjectID="_1690175093" r:id="rId5642"/>
              </w:object>
            </w:r>
            <w:r w:rsidRPr="00676FB5">
              <w:rPr>
                <w:rFonts w:ascii="Chu Van An" w:eastAsia="Times New Roman" w:hAnsi="Chu Van An" w:cs="Chu Van An"/>
                <w:b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là tham số). Tập hợp các điểm </w:t>
            </w:r>
            <w:r w:rsidRPr="00676FB5">
              <w:rPr>
                <w:rFonts w:ascii="Chu Van An" w:eastAsiaTheme="minorEastAsia" w:hAnsi="Chu Van An" w:cs="Chu Van An"/>
                <w:position w:val="-12"/>
                <w:sz w:val="24"/>
                <w:szCs w:val="24"/>
                <w:lang w:eastAsia="vi-VN"/>
              </w:rPr>
              <w:object w:dxaOrig="285" w:dyaOrig="360" w14:anchorId="35EC8DBC">
                <v:shape id="_x0000_i3793" type="#_x0000_t75" style="width:14.25pt;height:18pt" o:ole="">
                  <v:imagedata r:id="rId5643" o:title=""/>
                </v:shape>
                <o:OLEObject Type="Embed" ProgID="Equation.DSMT4" ShapeID="_x0000_i3793" DrawAspect="Content" ObjectID="_1690175094" r:id="rId5644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 là tâm của đường tròn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khi </w:t>
            </w:r>
            <w:r w:rsidRPr="00676FB5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  <w:lang w:eastAsia="vi-VN"/>
              </w:rPr>
              <w:object w:dxaOrig="255" w:dyaOrig="225" w14:anchorId="4F0627C2">
                <v:shape id="_x0000_i3794" type="#_x0000_t75" style="width:12.75pt;height:11.25pt" o:ole="">
                  <v:imagedata r:id="rId5641" o:title=""/>
                </v:shape>
                <o:OLEObject Type="Embed" ProgID="Equation.DSMT4" ShapeID="_x0000_i3794" DrawAspect="Content" ObjectID="_1690175095" r:id="rId5645"/>
              </w:object>
            </w:r>
            <w:r w:rsidRPr="00676FB5">
              <w:rPr>
                <w:rFonts w:ascii="Chu Van An" w:eastAsia="Times New Roman" w:hAnsi="Chu Van An" w:cs="Chu Van An"/>
                <w:b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>thay đổi là</w:t>
            </w:r>
          </w:p>
          <w:p w14:paraId="42D24301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parabol </w:t>
            </w:r>
            <w:r w:rsidRPr="00676FB5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  <w:lang w:eastAsia="vi-VN"/>
              </w:rPr>
              <w:object w:dxaOrig="1695" w:dyaOrig="405" w14:anchorId="3A301BBD">
                <v:shape id="_x0000_i3795" type="#_x0000_t75" style="width:84.75pt;height:20.25pt" o:ole="">
                  <v:imagedata r:id="rId5646" o:title=""/>
                </v:shape>
                <o:OLEObject Type="Embed" ProgID="Equation.DSMT4" ShapeID="_x0000_i3795" DrawAspect="Content" ObjectID="_1690175096" r:id="rId5647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>.</w:t>
            </w:r>
          </w:p>
          <w:p w14:paraId="1761521C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đường thẳng </w:t>
            </w:r>
            <w:r w:rsidRPr="00676FB5">
              <w:rPr>
                <w:rFonts w:ascii="Chu Van An" w:eastAsia="Arial" w:hAnsi="Chu Van An" w:cs="Chu Van An"/>
                <w:b/>
                <w:bCs/>
                <w:color w:val="0000FF"/>
                <w:position w:val="-14"/>
                <w:sz w:val="24"/>
                <w:szCs w:val="24"/>
                <w:lang w:eastAsia="vi-VN"/>
              </w:rPr>
              <w:object w:dxaOrig="1515" w:dyaOrig="405" w14:anchorId="62A4E877">
                <v:shape id="_x0000_i3796" type="#_x0000_t75" style="width:75.75pt;height:20.25pt" o:ole="">
                  <v:imagedata r:id="rId5648" o:title=""/>
                </v:shape>
                <o:OLEObject Type="Embed" ProgID="Equation.DSMT4" ShapeID="_x0000_i3796" DrawAspect="Content" ObjectID="_1690175097" r:id="rId5649"/>
              </w:objec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</w:p>
          <w:p w14:paraId="0B97C05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>C.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parabol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  <w:lang w:eastAsia="vi-VN"/>
              </w:rPr>
              <w:object w:dxaOrig="1575" w:dyaOrig="405" w14:anchorId="6B771005">
                <v:shape id="_x0000_i3797" type="#_x0000_t75" style="width:78.75pt;height:20.25pt" o:ole="">
                  <v:imagedata r:id="rId5650" o:title=""/>
                </v:shape>
                <o:OLEObject Type="Embed" ProgID="Equation.DSMT4" ShapeID="_x0000_i3797" DrawAspect="Content" ObjectID="_1690175098" r:id="rId5651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>.</w:t>
            </w:r>
          </w:p>
          <w:p w14:paraId="57BB482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đường thẳng </w:t>
            </w:r>
            <w:r w:rsidRPr="00676FB5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 w:val="24"/>
                <w:szCs w:val="24"/>
                <w:lang w:eastAsia="vi-VN"/>
              </w:rPr>
              <w:object w:dxaOrig="1635" w:dyaOrig="405" w14:anchorId="51AE7425">
                <v:shape id="_x0000_i3798" type="#_x0000_t75" style="width:81.75pt;height:20.25pt" o:ole="">
                  <v:imagedata r:id="rId5652" o:title=""/>
                </v:shape>
                <o:OLEObject Type="Embed" ProgID="Equation.DSMT4" ShapeID="_x0000_i3798" DrawAspect="Content" ObjectID="_1690175099" r:id="rId5653"/>
              </w:objec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</w:p>
          <w:p w14:paraId="46CB41D4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EA9370E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AF665B" w:rsidRPr="00676FB5" w14:paraId="6FD4757C" w14:textId="77777777" w:rsidTr="00EC4384">
        <w:tc>
          <w:tcPr>
            <w:tcW w:w="6200" w:type="dxa"/>
            <w:shd w:val="clear" w:color="auto" w:fill="auto"/>
          </w:tcPr>
          <w:p w14:paraId="17AFC1F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2CAA91AD">
                <v:shape id="_x0000_i3799" type="#_x0000_t75" style="width:22.5pt;height:15.75pt" o:ole="">
                  <v:imagedata r:id="rId5654" o:title=""/>
                </v:shape>
                <o:OLEObject Type="Embed" ProgID="Equation.DSMT4" ShapeID="_x0000_i3799" DrawAspect="Content" ObjectID="_1690175100" r:id="rId56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6A35258">
                <v:shape id="_x0000_i3800" type="#_x0000_t75" style="width:27.75pt;height:14.25pt" o:ole="">
                  <v:imagedata r:id="rId5656" o:title=""/>
                </v:shape>
                <o:OLEObject Type="Embed" ProgID="Equation.DSMT4" ShapeID="_x0000_i3800" DrawAspect="Content" ObjectID="_1690175101" r:id="rId56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390" w14:anchorId="629AD228">
                <v:shape id="_x0000_i3801" type="#_x0000_t75" style="width:38.25pt;height:19.5pt" o:ole="">
                  <v:imagedata r:id="rId5658" o:title=""/>
                </v:shape>
                <o:OLEObject Type="Embed" ProgID="Equation.DSMT4" ShapeID="_x0000_i3801" DrawAspect="Content" ObjectID="_1690175102" r:id="rId56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687D40B7">
                <v:shape id="_x0000_i3802" type="#_x0000_t75" style="width:37.5pt;height:19.5pt" o:ole="">
                  <v:imagedata r:id="rId5660" o:title=""/>
                </v:shape>
                <o:OLEObject Type="Embed" ProgID="Equation.DSMT4" ShapeID="_x0000_i3802" DrawAspect="Content" ObjectID="_1690175103" r:id="rId566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282893CF">
                <v:shape id="_x0000_i3803" type="#_x0000_t75" style="width:37.5pt;height:19.5pt" o:ole="">
                  <v:imagedata r:id="rId5662" o:title=""/>
                </v:shape>
                <o:OLEObject Type="Embed" ProgID="Equation.DSMT4" ShapeID="_x0000_i3803" DrawAspect="Content" ObjectID="_1690175104" r:id="rId5663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Bán kính của đường tròn ngoại tiếp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7BB322F">
                <v:shape id="_x0000_i3804" type="#_x0000_t75" style="width:27.75pt;height:14.25pt" o:ole="">
                  <v:imagedata r:id="rId5664" o:title=""/>
                </v:shape>
                <o:OLEObject Type="Embed" ProgID="Equation.DSMT4" ShapeID="_x0000_i3804" DrawAspect="Content" ObjectID="_1690175105" r:id="rId56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CB131A4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23810194">
                <v:shape id="_x0000_i3805" type="#_x0000_t75" style="width:12pt;height:30.75pt" o:ole="">
                  <v:imagedata r:id="rId5666" o:title=""/>
                </v:shape>
                <o:OLEObject Type="Embed" ProgID="Equation.DSMT4" ShapeID="_x0000_i3805" DrawAspect="Content" ObjectID="_1690175106" r:id="rId566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7264FB4">
                <v:shape id="_x0000_i3806" type="#_x0000_t75" style="width:9pt;height:14.25pt" o:ole="">
                  <v:imagedata r:id="rId5668" o:title=""/>
                </v:shape>
                <o:OLEObject Type="Embed" ProgID="Equation.DSMT4" ShapeID="_x0000_i3806" DrawAspect="Content" ObjectID="_1690175107" r:id="rId56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10" w:dyaOrig="690" w14:anchorId="03CC6411">
                <v:shape id="_x0000_i3807" type="#_x0000_t75" style="width:25.5pt;height:34.5pt" o:ole="">
                  <v:imagedata r:id="rId5670" o:title=""/>
                </v:shape>
                <o:OLEObject Type="Embed" ProgID="Equation.DSMT4" ShapeID="_x0000_i3807" DrawAspect="Content" ObjectID="_1690175108" r:id="rId56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3279214">
                <v:shape id="_x0000_i3808" type="#_x0000_t75" style="width:9pt;height:14.25pt" o:ole="">
                  <v:imagedata r:id="rId5672" o:title=""/>
                </v:shape>
                <o:OLEObject Type="Embed" ProgID="Equation.DSMT4" ShapeID="_x0000_i3808" DrawAspect="Content" ObjectID="_1690175109" r:id="rId56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4CA45A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EDF1925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</w:tbl>
    <w:p w14:paraId="44ABF61B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40D3E8E" w14:textId="77777777" w:rsidR="00AF665B" w:rsidRPr="00E67A79" w:rsidRDefault="00AF665B" w:rsidP="00AF665B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B2591C5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C6301A" wp14:editId="3C304098">
                <wp:extent cx="6547104" cy="2200275"/>
                <wp:effectExtent l="0" t="19050" r="25400" b="28575"/>
                <wp:docPr id="212457304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00275"/>
                          <a:chOff x="0" y="0"/>
                          <a:chExt cx="6547104" cy="2137941"/>
                        </a:xfrm>
                      </wpg:grpSpPr>
                      <wps:wsp>
                        <wps:cNvPr id="212457304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8772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1AD53E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7385D1" w14:textId="77777777" w:rsidR="00AF665B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AF665B" w:rsidRPr="00864063" w14:paraId="3E31A6D7" w14:textId="77777777" w:rsidTr="00CB7E43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39E151AF" w14:textId="77777777" w:rsidR="00AF665B" w:rsidRPr="00864063" w:rsidRDefault="00AF665B" w:rsidP="00B210BA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1407673E" w14:textId="77777777" w:rsidR="00AF665B" w:rsidRPr="00776705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11C7BFEE">
                                        <v:shape id="_x0000_i4874" type="#_x0000_t75" style="width:279.75pt;height:42pt" o:ole="">
                                          <v:imagedata r:id="rId4752" o:title=""/>
                                        </v:shape>
                                        <o:OLEObject Type="Embed" ProgID="Equation.DSMT4" ShapeID="_x0000_i4874" DrawAspect="Content" ObjectID="_1690177071" r:id="rId567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7B105FA1" w14:textId="77777777" w:rsidR="00AF665B" w:rsidRPr="00864063" w:rsidRDefault="00AF665B" w:rsidP="00B210B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5F9A90E" wp14:editId="15D754E9">
                                          <wp:extent cx="1371600" cy="1236080"/>
                                          <wp:effectExtent l="0" t="0" r="0" b="2540"/>
                                          <wp:docPr id="154" name="Picture 15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5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1DA499E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E46FF1F" w14:textId="77777777" w:rsidR="00AF665B" w:rsidRPr="00B210BA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04B64878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006CEFA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003F2D2F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6" name="Group 2124573046"/>
                        <wpg:cNvGrpSpPr/>
                        <wpg:grpSpPr>
                          <a:xfrm>
                            <a:off x="150812" y="0"/>
                            <a:ext cx="5659438" cy="571533"/>
                            <a:chOff x="150812" y="0"/>
                            <a:chExt cx="5659774" cy="571533"/>
                          </a:xfrm>
                        </wpg:grpSpPr>
                        <wpg:grpSp>
                          <wpg:cNvPr id="2124573047" name="Group 2124573047"/>
                          <wpg:cNvGrpSpPr/>
                          <wpg:grpSpPr>
                            <a:xfrm>
                              <a:off x="150812" y="0"/>
                              <a:ext cx="5659774" cy="485775"/>
                              <a:chOff x="150812" y="0"/>
                              <a:chExt cx="5659774" cy="485775"/>
                            </a:xfrm>
                          </wpg:grpSpPr>
                          <wpg:grpSp>
                            <wpg:cNvPr id="2124573048" name="Group 2124573048"/>
                            <wpg:cNvGrpSpPr/>
                            <wpg:grpSpPr>
                              <a:xfrm>
                                <a:off x="184078" y="0"/>
                                <a:ext cx="5626508" cy="485775"/>
                                <a:chOff x="184078" y="0"/>
                                <a:chExt cx="5626508" cy="485775"/>
                              </a:xfrm>
                            </wpg:grpSpPr>
                            <wps:wsp>
                              <wps:cNvPr id="2124573049" name="Rectangle: Single Corner Snipped 2124573049"/>
                              <wps:cNvSpPr/>
                              <wps:spPr>
                                <a:xfrm>
                                  <a:off x="184078" y="38089"/>
                                  <a:ext cx="562650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50" name="Group 2124573050"/>
                              <wpg:cNvGrpSpPr/>
                              <wpg:grpSpPr>
                                <a:xfrm>
                                  <a:off x="1502180" y="0"/>
                                  <a:ext cx="4232200" cy="485775"/>
                                  <a:chOff x="1502180" y="0"/>
                                  <a:chExt cx="4232200" cy="485775"/>
                                </a:xfrm>
                              </wpg:grpSpPr>
                              <wpg:grpSp>
                                <wpg:cNvPr id="2124573051" name="Group 2124573051"/>
                                <wpg:cNvGrpSpPr/>
                                <wpg:grpSpPr>
                                  <a:xfrm>
                                    <a:off x="1611714" y="104387"/>
                                    <a:ext cx="4122666" cy="369570"/>
                                    <a:chOff x="1611714" y="104387"/>
                                    <a:chExt cx="4122666" cy="369570"/>
                                  </a:xfrm>
                                </wpg:grpSpPr>
                                <wps:wsp>
                                  <wps:cNvPr id="2124573052" name="Arrow: Chevron 2124573052"/>
                                  <wps:cNvSpPr/>
                                  <wps:spPr>
                                    <a:xfrm>
                                      <a:off x="1761050" y="105159"/>
                                      <a:ext cx="397333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0E13DFF" w14:textId="77777777" w:rsidR="00AF665B" w:rsidRPr="00B210BA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210B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biết tâm và bán kính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53" name="Group 212457305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54" name="Freeform: Shape 212457305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B3C198C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56" name="Group 212457305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57" name="Freeform: Shape 212457305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58" name="Flowchart: Terminator 212457305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59" name="Flowchart: Direct Access Storage 212457305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60" name="Group 212457306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61" name="Flowchart: Preparation 212457306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62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BAC647C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C6301A" id="_x0000_s1402" style="width:515.5pt;height:173.25pt;mso-position-horizontal-relative:char;mso-position-vertical-relative:line" coordsize="65471,21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">
                <v:shape id="Rectangle: Diagonal Corners Rounded 1" o:spid="_x0000_s1403" style="position:absolute;top:2607;width:65471;height:18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4973;6547104,1859457;6532329,1877234;112179,1877234;0,1742261;0,17777;14775,0" o:connectangles="0,0,0,0,0,0,0,0,0" textboxrect="0,0,6435090,1533525"/>
                  <v:textbox>
                    <w:txbxContent>
                      <w:p w14:paraId="371AD53E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7385D1" w14:textId="77777777" w:rsidR="00AF665B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AF665B" w:rsidRPr="00864063" w14:paraId="3E31A6D7" w14:textId="77777777" w:rsidTr="00CB7E43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39E151AF" w14:textId="77777777" w:rsidR="00AF665B" w:rsidRPr="00864063" w:rsidRDefault="00AF665B" w:rsidP="00B210B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1407673E" w14:textId="77777777" w:rsidR="00AF665B" w:rsidRPr="0077670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11C7BFEE">
                                  <v:shape id="_x0000_i4874" type="#_x0000_t75" style="width:279.75pt;height:42pt" o:ole="">
                                    <v:imagedata r:id="rId4752" o:title=""/>
                                  </v:shape>
                                  <o:OLEObject Type="Embed" ProgID="Equation.DSMT4" ShapeID="_x0000_i4874" DrawAspect="Content" ObjectID="_1690177071" r:id="rId5675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7B105FA1" w14:textId="77777777" w:rsidR="00AF665B" w:rsidRPr="00864063" w:rsidRDefault="00AF665B" w:rsidP="00B210B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5F9A90E" wp14:editId="15D754E9">
                                    <wp:extent cx="1371600" cy="1236080"/>
                                    <wp:effectExtent l="0" t="0" r="0" b="2540"/>
                                    <wp:docPr id="154" name="Picture 15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1DA499E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E46FF1F" w14:textId="77777777" w:rsidR="00AF665B" w:rsidRPr="00B210BA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04B64878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006CEFA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003F2D2F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46" o:spid="_x0000_s1404" style="position:absolute;left:1508;width:56594;height:5715" coordorigin="1508" coordsize="5659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<v:group id="Group 2124573047" o:spid="_x0000_s1405" style="position:absolute;left:1508;width:56597;height:4857" coordorigin="1508" coordsize="565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HhA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">
                    <v:group id="Group 2124573048" o:spid="_x0000_s1406" style="position:absolute;left:1840;width:56265;height:4857" coordorigin="1840" coordsize="562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<v:shape id="Rectangle: Single Corner Snipped 2124573049" o:spid="_x0000_s1407" style="position:absolute;left:1840;top:380;width:56265;height:4476;visibility:visible;mso-wrap-style:square;v-text-anchor:middle" coordsize="56265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" path="m,l5471784,r154724,154724l5626508,447554,,447554,,xe" fillcolor="#efddf6 [663]" stroked="f" strokeweight="1.25pt">
                        <v:fill r:id="rId349" o:title="" color2="#fffff7" type="pattern"/>
                        <v:path arrowok="t" o:connecttype="custom" o:connectlocs="0,0;5471784,0;5626508,154724;5626508,447554;0,447554;0,0" o:connectangles="0,0,0,0,0,0"/>
                      </v:shape>
                      <v:group id="Group 2124573050" o:spid="_x0000_s1408" style="position:absolute;left:15021;width:42322;height:4857" coordorigin="15021" coordsize="423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">
                        <v:group id="Group 2124573051" o:spid="_x0000_s1409" style="position:absolute;left:16117;top:1043;width:41226;height:3696" coordorigin="16117,1043" coordsize="4122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NNy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">
                          <v:shape id="Arrow: Chevron 2124573052" o:spid="_x0000_s1410" type="#_x0000_t55" style="position:absolute;left:17610;top:1051;width:3973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" adj="2124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0E13DFF" w14:textId="77777777" w:rsidR="00AF665B" w:rsidRPr="00B210BA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210B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biết tâm và bán kính</w:t>
                                  </w:r>
                                </w:p>
                              </w:txbxContent>
                            </v:textbox>
                          </v:shape>
                          <v:group id="Group 2124573053" o:spid="_x0000_s141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ie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">
                            <v:shape id="Freeform: Shape 2124573054" o:spid="_x0000_s141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1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Ixb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" filled="f" stroked="f">
                              <v:textbox>
                                <w:txbxContent>
                                  <w:p w14:paraId="0B3C198C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56" o:spid="_x0000_s141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">
                          <v:shape id="Freeform: Shape 2124573057" o:spid="_x0000_s141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58" o:spid="_x0000_s141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59" o:spid="_x0000_s141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60" o:spid="_x0000_s141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">
                    <v:shape id="Flowchart: Preparation 2124573061" o:spid="_x0000_s141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2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4BAC647C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B5617A5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0D5F00E" w14:textId="77777777" w:rsidR="00AF665B" w:rsidRPr="00E67A79" w:rsidRDefault="00AF665B" w:rsidP="00AF665B">
      <w:pPr>
        <w:spacing w:before="120"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01BE20F">
          <v:shape id="_x0000_i3809" type="#_x0000_t75" style="width:21pt;height:20.25pt" o:ole="">
            <v:imagedata r:id="rId5676" o:title=""/>
          </v:shape>
          <o:OLEObject Type="Embed" ProgID="Equation.DSMT4" ShapeID="_x0000_i3809" DrawAspect="Content" ObjectID="_1690175110" r:id="rId56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38BC164B">
          <v:shape id="_x0000_i3810" type="#_x0000_t75" style="width:41.25pt;height:20.25pt" o:ole="">
            <v:imagedata r:id="rId5678" o:title=""/>
          </v:shape>
          <o:OLEObject Type="Embed" ProgID="Equation.DSMT4" ShapeID="_x0000_i3810" DrawAspect="Content" ObjectID="_1690175111" r:id="rId56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22B0019B">
          <v:shape id="_x0000_i3811" type="#_x0000_t75" style="width:43.5pt;height:18pt" o:ole="">
            <v:imagedata r:id="rId5680" o:title=""/>
          </v:shape>
          <o:OLEObject Type="Embed" ProgID="Equation.DSMT4" ShapeID="_x0000_i3811" DrawAspect="Content" ObjectID="_1690175112" r:id="rId5681"/>
        </w:object>
      </w:r>
      <w:r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6A671E21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A.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553A604A">
          <v:shape id="_x0000_i3812" type="#_x0000_t75" style="width:111pt;height:22.5pt" o:ole="">
            <v:imagedata r:id="rId5682" o:title=""/>
          </v:shape>
          <o:OLEObject Type="Embed" ProgID="Equation.DSMT4" ShapeID="_x0000_i3812" DrawAspect="Content" ObjectID="_1690175113" r:id="rId568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3B8CCD93">
          <v:shape id="_x0000_i3813" type="#_x0000_t75" style="width:111pt;height:22.5pt" o:ole="">
            <v:imagedata r:id="rId5684" o:title=""/>
          </v:shape>
          <o:OLEObject Type="Embed" ProgID="Equation.DSMT4" ShapeID="_x0000_i3813" DrawAspect="Content" ObjectID="_1690175114" r:id="rId56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0FBB80D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450" w14:anchorId="23B76050">
          <v:shape id="_x0000_i3814" type="#_x0000_t75" style="width:109.5pt;height:22.5pt" o:ole="">
            <v:imagedata r:id="rId5686" o:title=""/>
          </v:shape>
          <o:OLEObject Type="Embed" ProgID="Equation.DSMT4" ShapeID="_x0000_i3814" DrawAspect="Content" ObjectID="_1690175115" r:id="rId56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75" w:dyaOrig="450" w14:anchorId="4CF6A3B8">
          <v:shape id="_x0000_i3815" type="#_x0000_t75" style="width:108.75pt;height:22.5pt" o:ole="">
            <v:imagedata r:id="rId5688" o:title=""/>
          </v:shape>
          <o:OLEObject Type="Embed" ProgID="Equation.DSMT4" ShapeID="_x0000_i3815" DrawAspect="Content" ObjectID="_1690175116" r:id="rId56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3D078F5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FBD0541" w14:textId="77777777" w:rsidR="00AF665B" w:rsidRPr="00E67A79" w:rsidRDefault="00AF665B" w:rsidP="00AF665B">
      <w:pPr>
        <w:pStyle w:val="ListParagraph"/>
        <w:ind w:left="1000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17F5592" w14:textId="77777777" w:rsidR="00AF665B" w:rsidRPr="00E67A79" w:rsidRDefault="00AF665B" w:rsidP="00AF665B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2CF3AEB3">
          <v:shape id="_x0000_i3816" type="#_x0000_t75" style="width:21pt;height:20.25pt" o:ole="">
            <v:imagedata r:id="rId5676" o:title=""/>
          </v:shape>
          <o:OLEObject Type="Embed" ProgID="Equation.DSMT4" ShapeID="_x0000_i3816" DrawAspect="Content" ObjectID="_1690175117" r:id="rId56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1B81CF3D">
          <v:shape id="_x0000_i3817" type="#_x0000_t75" style="width:41.25pt;height:20.25pt" o:ole="">
            <v:imagedata r:id="rId5678" o:title=""/>
          </v:shape>
          <o:OLEObject Type="Embed" ProgID="Equation.DSMT4" ShapeID="_x0000_i3817" DrawAspect="Content" ObjectID="_1690175118" r:id="rId569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5DF81234">
          <v:shape id="_x0000_i3818" type="#_x0000_t75" style="width:43.5pt;height:18pt" o:ole="">
            <v:imagedata r:id="rId5680" o:title=""/>
          </v:shape>
          <o:OLEObject Type="Embed" ProgID="Equation.DSMT4" ShapeID="_x0000_i3818" DrawAspect="Content" ObjectID="_1690175119" r:id="rId5692"/>
        </w:object>
      </w:r>
      <w:r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6D029C66" w14:textId="77777777" w:rsidR="00AF665B" w:rsidRPr="00E67A79" w:rsidRDefault="00AF665B" w:rsidP="00AF665B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5145" w:dyaOrig="540" w14:anchorId="10DF33D4">
          <v:shape id="_x0000_i3819" type="#_x0000_t75" style="width:257.25pt;height:27pt" o:ole="">
            <v:imagedata r:id="rId5693" o:title=""/>
          </v:shape>
          <o:OLEObject Type="Embed" ProgID="Equation.DSMT4" ShapeID="_x0000_i3819" DrawAspect="Content" ObjectID="_1690175120" r:id="rId56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36F782" w14:textId="77777777" w:rsidR="00AF665B" w:rsidRPr="00E67A79" w:rsidRDefault="00AF665B" w:rsidP="00AF665B">
      <w:pPr>
        <w:ind w:left="1000"/>
        <w:rPr>
          <w:rFonts w:ascii="Chu Van An" w:hAnsi="Chu Van An" w:cs="Chu Van An"/>
          <w:sz w:val="24"/>
          <w:szCs w:val="24"/>
        </w:rPr>
      </w:pPr>
    </w:p>
    <w:p w14:paraId="0FC1F2D9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5DD404CF">
          <v:shape id="_x0000_i3820" type="#_x0000_t75" style="width:23.25pt;height:16.5pt" o:ole="">
            <v:imagedata r:id="rId5695" o:title=""/>
          </v:shape>
          <o:OLEObject Type="Embed" ProgID="Equation.DSMT4" ShapeID="_x0000_i3820" DrawAspect="Content" ObjectID="_1690175121" r:id="rId569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29C96D44">
          <v:shape id="_x0000_i3821" type="#_x0000_t75" style="width:21pt;height:19.5pt" o:ole="">
            <v:imagedata r:id="rId5697" o:title=""/>
          </v:shape>
          <o:OLEObject Type="Embed" ProgID="Equation.DSMT4" ShapeID="_x0000_i3821" DrawAspect="Content" ObjectID="_1690175122" r:id="rId569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F718B0B">
          <v:shape id="_x0000_i3822" type="#_x0000_t75" style="width:45.75pt;height:20.25pt" o:ole="">
            <v:imagedata r:id="rId5699" o:title=""/>
          </v:shape>
          <o:OLEObject Type="Embed" ProgID="Equation.DSMT4" ShapeID="_x0000_i3822" DrawAspect="Content" ObjectID="_1690175123" r:id="rId570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1EFE775">
          <v:shape id="_x0000_i3823" type="#_x0000_t75" style="width:30pt;height:14.25pt" o:ole="">
            <v:imagedata r:id="rId5701" o:title=""/>
          </v:shape>
          <o:OLEObject Type="Embed" ProgID="Equation.DSMT4" ShapeID="_x0000_i3823" DrawAspect="Content" ObjectID="_1690175124" r:id="rId5702"/>
        </w:object>
      </w:r>
      <w:r w:rsidRPr="00E67A79">
        <w:rPr>
          <w:rFonts w:ascii="Chu Van An" w:hAnsi="Chu Van An" w:cs="Chu Van An"/>
          <w:position w:val="-10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>có phương trình là</w:t>
      </w:r>
    </w:p>
    <w:p w14:paraId="1E8E2049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5B8F51C3">
          <v:shape id="_x0000_i3824" type="#_x0000_t75" style="width:111.75pt;height:22.5pt" o:ole="">
            <v:imagedata r:id="rId5703" o:title=""/>
          </v:shape>
          <o:OLEObject Type="Embed" ProgID="Equation.DSMT4" ShapeID="_x0000_i3824" DrawAspect="Content" ObjectID="_1690175125" r:id="rId570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24409303">
          <v:shape id="_x0000_i3825" type="#_x0000_t75" style="width:111.75pt;height:22.5pt" o:ole="">
            <v:imagedata r:id="rId5705" o:title=""/>
          </v:shape>
          <o:OLEObject Type="Embed" ProgID="Equation.DSMT4" ShapeID="_x0000_i3825" DrawAspect="Content" ObjectID="_1690175126" r:id="rId570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7965DD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5C54A684">
          <v:shape id="_x0000_i3826" type="#_x0000_t75" style="width:105.75pt;height:22.5pt" o:ole="">
            <v:imagedata r:id="rId5707" o:title=""/>
          </v:shape>
          <o:OLEObject Type="Embed" ProgID="Equation.DSMT4" ShapeID="_x0000_i3826" DrawAspect="Content" ObjectID="_1690175127" r:id="rId570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3684FA48">
          <v:shape id="_x0000_i3827" type="#_x0000_t75" style="width:105.75pt;height:22.5pt" o:ole="">
            <v:imagedata r:id="rId5709" o:title=""/>
          </v:shape>
          <o:OLEObject Type="Embed" ProgID="Equation.DSMT4" ShapeID="_x0000_i3827" DrawAspect="Content" ObjectID="_1690175128" r:id="rId571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545A4DA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1BD229AC" w14:textId="77777777" w:rsidR="00AF665B" w:rsidRPr="00E67A79" w:rsidRDefault="00AF665B" w:rsidP="00AF665B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6895633B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Ta có phương trình đường tròn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26827E50">
          <v:shape id="_x0000_i3828" type="#_x0000_t75" style="width:111.75pt;height:22.5pt" o:ole="">
            <v:imagedata r:id="rId5705" o:title=""/>
          </v:shape>
          <o:OLEObject Type="Embed" ProgID="Equation.DSMT4" ShapeID="_x0000_i3828" DrawAspect="Content" ObjectID="_1690175129" r:id="rId571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60CADAB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77349AF3">
          <v:shape id="_x0000_i3829" type="#_x0000_t75" style="width:21pt;height:20.25pt" o:ole="">
            <v:imagedata r:id="rId5712" o:title=""/>
          </v:shape>
          <o:OLEObject Type="Embed" ProgID="Equation.DSMT4" ShapeID="_x0000_i3829" DrawAspect="Content" ObjectID="_1690175130" r:id="rId571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38295EF4">
          <v:shape id="_x0000_i3830" type="#_x0000_t75" style="width:33.75pt;height:20.25pt" o:ole="">
            <v:imagedata r:id="rId5714" o:title=""/>
          </v:shape>
          <o:OLEObject Type="Embed" ProgID="Equation.DSMT4" ShapeID="_x0000_i3830" DrawAspect="Content" ObjectID="_1690175131" r:id="rId571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262C8817">
          <v:shape id="_x0000_i3831" type="#_x0000_t75" style="width:29.25pt;height:14.25pt" o:ole="">
            <v:imagedata r:id="rId5716" o:title=""/>
          </v:shape>
          <o:OLEObject Type="Embed" ProgID="Equation.DSMT4" ShapeID="_x0000_i3831" DrawAspect="Content" ObjectID="_1690175132" r:id="rId571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là</w:t>
      </w:r>
    </w:p>
    <w:p w14:paraId="6F6F4DCA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156D9ED8">
          <v:shape id="_x0000_i3832" type="#_x0000_t75" style="width:104.25pt;height:21.75pt" o:ole="">
            <v:imagedata r:id="rId5718" o:title=""/>
          </v:shape>
          <o:OLEObject Type="Embed" ProgID="Equation.DSMT4" ShapeID="_x0000_i3832" DrawAspect="Content" ObjectID="_1690175133" r:id="rId571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297378B2">
          <v:shape id="_x0000_i3833" type="#_x0000_t75" style="width:104.25pt;height:21.75pt" o:ole="">
            <v:imagedata r:id="rId5720" o:title=""/>
          </v:shape>
          <o:OLEObject Type="Embed" ProgID="Equation.DSMT4" ShapeID="_x0000_i3833" DrawAspect="Content" ObjectID="_1690175134" r:id="rId57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0821F7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040" w:dyaOrig="435" w14:anchorId="4DEA0F4B">
          <v:shape id="_x0000_i3834" type="#_x0000_t75" style="width:102pt;height:21.75pt" o:ole="">
            <v:imagedata r:id="rId5722" o:title=""/>
          </v:shape>
          <o:OLEObject Type="Embed" ProgID="Equation.DSMT4" ShapeID="_x0000_i3834" DrawAspect="Content" ObjectID="_1690175135" r:id="rId572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35" w14:anchorId="275986CA">
          <v:shape id="_x0000_i3835" type="#_x0000_t75" style="width:102pt;height:21.75pt" o:ole="">
            <v:imagedata r:id="rId5724" o:title=""/>
          </v:shape>
          <o:OLEObject Type="Embed" ProgID="Equation.DSMT4" ShapeID="_x0000_i3835" DrawAspect="Content" ObjectID="_1690175136" r:id="rId572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F0BC3A3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015D4C4A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734460F6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Phươn trình đường tròn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3094C55B">
          <v:shape id="_x0000_i3836" type="#_x0000_t75" style="width:33.75pt;height:20.25pt" o:ole="">
            <v:imagedata r:id="rId5714" o:title=""/>
          </v:shape>
          <o:OLEObject Type="Embed" ProgID="Equation.DSMT4" ShapeID="_x0000_i3836" DrawAspect="Content" ObjectID="_1690175137" r:id="rId572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566402F5">
          <v:shape id="_x0000_i3837" type="#_x0000_t75" style="width:29.25pt;height:14.25pt" o:ole="">
            <v:imagedata r:id="rId5716" o:title=""/>
          </v:shape>
          <o:OLEObject Type="Embed" ProgID="Equation.DSMT4" ShapeID="_x0000_i3837" DrawAspect="Content" ObjectID="_1690175138" r:id="rId572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5D2551B">
          <v:shape id="_x0000_i3838" type="#_x0000_t75" style="width:104.25pt;height:21.75pt" o:ole="">
            <v:imagedata r:id="rId5720" o:title=""/>
          </v:shape>
          <o:OLEObject Type="Embed" ProgID="Equation.DSMT4" ShapeID="_x0000_i3838" DrawAspect="Content" ObjectID="_1690175139" r:id="rId57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148B269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0117E06D">
          <v:shape id="_x0000_i3839" type="#_x0000_t75" style="width:40.5pt;height:19.5pt" o:ole="">
            <v:imagedata r:id="rId5729" o:title=""/>
          </v:shape>
          <o:OLEObject Type="Embed" ProgID="Equation.DSMT4" ShapeID="_x0000_i3839" DrawAspect="Content" ObjectID="_1690175140" r:id="rId57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0C09737E">
          <v:shape id="_x0000_i3840" type="#_x0000_t75" style="width:30pt;height:13.5pt" o:ole="">
            <v:imagedata r:id="rId5731" o:title=""/>
          </v:shape>
          <o:OLEObject Type="Embed" ProgID="Equation.DSMT4" ShapeID="_x0000_i3840" DrawAspect="Content" ObjectID="_1690175141" r:id="rId57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7CF11A84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61A05D99">
          <v:shape id="_x0000_i3841" type="#_x0000_t75" style="width:103.5pt;height:22.5pt" o:ole="">
            <v:imagedata r:id="rId5733" o:title=""/>
          </v:shape>
          <o:OLEObject Type="Embed" ProgID="Equation.DSMT4" ShapeID="_x0000_i3841" DrawAspect="Content" ObjectID="_1690175142" r:id="rId57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60339E18">
          <v:shape id="_x0000_i3842" type="#_x0000_t75" style="width:103.5pt;height:22.5pt" o:ole="">
            <v:imagedata r:id="rId5735" o:title=""/>
          </v:shape>
          <o:OLEObject Type="Embed" ProgID="Equation.DSMT4" ShapeID="_x0000_i3842" DrawAspect="Content" ObjectID="_1690175143" r:id="rId57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89338E2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3744E945">
          <v:shape id="_x0000_i3843" type="#_x0000_t75" style="width:103.5pt;height:22.5pt" o:ole="">
            <v:imagedata r:id="rId5737" o:title=""/>
          </v:shape>
          <o:OLEObject Type="Embed" ProgID="Equation.DSMT4" ShapeID="_x0000_i3843" DrawAspect="Content" ObjectID="_1690175144" r:id="rId57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69B5BAC7">
          <v:shape id="_x0000_i3844" type="#_x0000_t75" style="width:103.5pt;height:22.5pt" o:ole="">
            <v:imagedata r:id="rId5739" o:title=""/>
          </v:shape>
          <o:OLEObject Type="Embed" ProgID="Equation.DSMT4" ShapeID="_x0000_i3844" DrawAspect="Content" ObjectID="_1690175145" r:id="rId57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2FA048D" w14:textId="77777777" w:rsidR="00AF665B" w:rsidRPr="00E67A79" w:rsidRDefault="00AF665B" w:rsidP="00AF665B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C8D75E1" w14:textId="77777777" w:rsidR="00AF665B" w:rsidRPr="00E67A79" w:rsidRDefault="00AF665B" w:rsidP="00AF665B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39F01EB7" w14:textId="77777777" w:rsidR="00AF665B" w:rsidRPr="00E67A79" w:rsidRDefault="00AF665B" w:rsidP="00AF665B">
      <w:pPr>
        <w:ind w:left="1000"/>
        <w:rPr>
          <w:rFonts w:ascii="Chu Van An" w:hAnsi="Chu Van An" w:cs="Chu Van An"/>
          <w:position w:val="-14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7BCB65C4">
          <v:shape id="_x0000_i3845" type="#_x0000_t75" style="width:21.75pt;height:19.5pt" o:ole="">
            <v:imagedata r:id="rId5741" o:title=""/>
          </v:shape>
          <o:OLEObject Type="Embed" ProgID="Equation.DSMT4" ShapeID="_x0000_i3845" DrawAspect="Content" ObjectID="_1690175146" r:id="rId57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450C0B9C">
          <v:shape id="_x0000_i3846" type="#_x0000_t75" style="width:37.5pt;height:19.5pt" o:ole="">
            <v:imagedata r:id="rId5743" o:title=""/>
          </v:shape>
          <o:OLEObject Type="Embed" ProgID="Equation.DSMT4" ShapeID="_x0000_i3846" DrawAspect="Content" ObjectID="_1690175147" r:id="rId57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A263FCD">
          <v:shape id="_x0000_i3847" type="#_x0000_t75" style="width:12pt;height:13.5pt" o:ole="">
            <v:imagedata r:id="rId5745" o:title=""/>
          </v:shape>
          <o:OLEObject Type="Embed" ProgID="Equation.DSMT4" ShapeID="_x0000_i3847" DrawAspect="Content" ObjectID="_1690175148" r:id="rId57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610" w:dyaOrig="450" w14:anchorId="286A9D66">
          <v:shape id="_x0000_i3848" type="#_x0000_t75" style="width:130.5pt;height:22.5pt" o:ole="">
            <v:imagedata r:id="rId5747" o:title=""/>
          </v:shape>
          <o:OLEObject Type="Embed" ProgID="Equation.DSMT4" ShapeID="_x0000_i3848" DrawAspect="Content" ObjectID="_1690175149" r:id="rId5748"/>
        </w:object>
      </w:r>
    </w:p>
    <w:p w14:paraId="4BD7347C" w14:textId="77777777" w:rsidR="00AF665B" w:rsidRPr="00E67A79" w:rsidRDefault="00AF665B" w:rsidP="00AF665B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Khi đó,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1D252AB3">
          <v:shape id="_x0000_i3849" type="#_x0000_t75" style="width:40.5pt;height:19.5pt" o:ole="">
            <v:imagedata r:id="rId5749" o:title=""/>
          </v:shape>
          <o:OLEObject Type="Embed" ProgID="Equation.DSMT4" ShapeID="_x0000_i3849" DrawAspect="Content" ObjectID="_1690175150" r:id="rId575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35E3C3EF">
          <v:shape id="_x0000_i3850" type="#_x0000_t75" style="width:30pt;height:13.5pt" o:ole="">
            <v:imagedata r:id="rId5751" o:title=""/>
          </v:shape>
          <o:OLEObject Type="Embed" ProgID="Equation.DSMT4" ShapeID="_x0000_i3850" DrawAspect="Content" ObjectID="_1690175151" r:id="rId57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7DE0766C">
          <v:shape id="_x0000_i3851" type="#_x0000_t75" style="width:103.5pt;height:22.5pt" o:ole="">
            <v:imagedata r:id="rId5753" o:title=""/>
          </v:shape>
          <o:OLEObject Type="Embed" ProgID="Equation.DSMT4" ShapeID="_x0000_i3851" DrawAspect="Content" ObjectID="_1690175152" r:id="rId575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A05695E" w14:textId="77777777" w:rsidR="00AF665B" w:rsidRPr="00E67A79" w:rsidRDefault="00AF665B" w:rsidP="00AF665B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272BFBD5">
          <v:shape id="_x0000_i3852" type="#_x0000_t75" style="width:21.75pt;height:19.5pt" o:ole="">
            <v:imagedata r:id="rId5755" o:title=""/>
          </v:shape>
          <o:OLEObject Type="Embed" ProgID="Equation.DSMT4" ShapeID="_x0000_i3852" DrawAspect="Content" ObjectID="_1690175153" r:id="rId57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5D68D1C0">
          <v:shape id="_x0000_i3853" type="#_x0000_t75" style="width:103.5pt;height:22.5pt" o:ole="">
            <v:imagedata r:id="rId5757" o:title=""/>
          </v:shape>
          <o:OLEObject Type="Embed" ProgID="Equation.DSMT4" ShapeID="_x0000_i3853" DrawAspect="Content" ObjectID="_1690175154" r:id="rId57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CA7F956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AF665B" w:rsidRPr="00676FB5" w14:paraId="63D2ABF5" w14:textId="77777777" w:rsidTr="00EC4384">
        <w:tc>
          <w:tcPr>
            <w:tcW w:w="6200" w:type="dxa"/>
            <w:shd w:val="clear" w:color="auto" w:fill="auto"/>
          </w:tcPr>
          <w:p w14:paraId="33154F4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Viết phương trình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19439582">
                <v:shape id="_x0000_i3854" type="#_x0000_t75" style="width:21pt;height:20.25pt" o:ole="">
                  <v:imagedata r:id="rId5759" o:title=""/>
                </v:shape>
                <o:OLEObject Type="Embed" ProgID="Equation.DSMT4" ShapeID="_x0000_i3854" DrawAspect="Content" ObjectID="_1690175155" r:id="rId576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840" w:dyaOrig="405" w14:anchorId="50CB5F23">
                <v:shape id="_x0000_i3855" type="#_x0000_t75" style="width:42pt;height:20.25pt" o:ole="">
                  <v:imagedata r:id="rId5761" o:title=""/>
                </v:shape>
                <o:OLEObject Type="Embed" ProgID="Equation.DSMT4" ShapeID="_x0000_i3855" DrawAspect="Content" ObjectID="_1690175156" r:id="rId576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600" w:dyaOrig="285" w14:anchorId="250DA36C">
                <v:shape id="_x0000_i3856" type="#_x0000_t75" style="width:30pt;height:14.25pt" o:ole="">
                  <v:imagedata r:id="rId5763" o:title=""/>
                </v:shape>
                <o:OLEObject Type="Embed" ProgID="Equation.DSMT4" ShapeID="_x0000_i3856" DrawAspect="Content" ObjectID="_1690175157" r:id="rId576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3902EDD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17433AAE">
                <v:shape id="_x0000_i3857" type="#_x0000_t75" style="width:113.25pt;height:21.75pt" o:ole="">
                  <v:imagedata r:id="rId5765" o:title=""/>
                </v:shape>
                <o:OLEObject Type="Embed" ProgID="Equation.DSMT4" ShapeID="_x0000_i3857" DrawAspect="Content" ObjectID="_1690175158" r:id="rId576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35" w:dyaOrig="435" w14:anchorId="092EF3E4">
                <v:shape id="_x0000_i3858" type="#_x0000_t75" style="width:111.75pt;height:21.75pt" o:ole="">
                  <v:imagedata r:id="rId5767" o:title=""/>
                </v:shape>
                <o:OLEObject Type="Embed" ProgID="Equation.DSMT4" ShapeID="_x0000_i3858" DrawAspect="Content" ObjectID="_1690175159" r:id="rId576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D62B1B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694F1AA9">
                <v:shape id="_x0000_i3859" type="#_x0000_t75" style="width:113.25pt;height:21.75pt" o:ole="">
                  <v:imagedata r:id="rId5769" o:title=""/>
                </v:shape>
                <o:OLEObject Type="Embed" ProgID="Equation.DSMT4" ShapeID="_x0000_i3859" DrawAspect="Content" ObjectID="_1690175160" r:id="rId577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1ABEC560">
                <v:shape id="_x0000_i3860" type="#_x0000_t75" style="width:113.25pt;height:21.75pt" o:ole="">
                  <v:imagedata r:id="rId5771" o:title=""/>
                </v:shape>
                <o:OLEObject Type="Embed" ProgID="Equation.DSMT4" ShapeID="_x0000_i3860" DrawAspect="Content" ObjectID="_1690175161" r:id="rId577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E48CD17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9F0BEC0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4B46C820" w14:textId="77777777" w:rsidTr="00EC4384">
        <w:tc>
          <w:tcPr>
            <w:tcW w:w="6200" w:type="dxa"/>
            <w:shd w:val="clear" w:color="auto" w:fill="auto"/>
          </w:tcPr>
          <w:p w14:paraId="241BB889" w14:textId="77777777" w:rsidR="00AF665B" w:rsidRPr="00676FB5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23A6B0A5">
                <v:shape id="_x0000_i3861" type="#_x0000_t75" style="width:21.75pt;height:19.5pt" o:ole="">
                  <v:imagedata r:id="rId5773" o:title=""/>
                </v:shape>
                <o:OLEObject Type="Embed" ProgID="Equation.DSMT4" ShapeID="_x0000_i3861" DrawAspect="Content" ObjectID="_1690175162" r:id="rId577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390" w14:anchorId="4CD36955">
                <v:shape id="_x0000_i3862" type="#_x0000_t75" style="width:41.25pt;height:19.5pt" o:ole="">
                  <v:imagedata r:id="rId5775" o:title=""/>
                </v:shape>
                <o:OLEObject Type="Embed" ProgID="Equation.DSMT4" ShapeID="_x0000_i3862" DrawAspect="Content" ObjectID="_1690175163" r:id="rId577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900" w:dyaOrig="375" w14:anchorId="657CAEFA">
                <v:shape id="_x0000_i3863" type="#_x0000_t75" style="width:45pt;height:18.75pt" o:ole="">
                  <v:imagedata r:id="rId5777" o:title=""/>
                </v:shape>
                <o:OLEObject Type="Embed" ProgID="Equation.DSMT4" ShapeID="_x0000_i3863" DrawAspect="Content" ObjectID="_1690175164" r:id="rId577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5683342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7B51A97F">
                <v:shape id="_x0000_i3864" type="#_x0000_t75" style="width:113.25pt;height:21.75pt" o:ole="">
                  <v:imagedata r:id="rId5779" o:title=""/>
                </v:shape>
                <o:OLEObject Type="Embed" ProgID="Equation.DSMT4" ShapeID="_x0000_i3864" DrawAspect="Content" ObjectID="_1690175165" r:id="rId578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06E076EF">
                <v:shape id="_x0000_i3865" type="#_x0000_t75" style="width:113.25pt;height:21.75pt" o:ole="">
                  <v:imagedata r:id="rId5781" o:title=""/>
                </v:shape>
                <o:OLEObject Type="Embed" ProgID="Equation.DSMT4" ShapeID="_x0000_i3865" DrawAspect="Content" ObjectID="_1690175166" r:id="rId578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27410C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6C3F63CC">
                <v:shape id="_x0000_i3866" type="#_x0000_t75" style="width:113.25pt;height:21.75pt" o:ole="">
                  <v:imagedata r:id="rId5783" o:title=""/>
                </v:shape>
                <o:OLEObject Type="Embed" ProgID="Equation.DSMT4" ShapeID="_x0000_i3866" DrawAspect="Content" ObjectID="_1690175167" r:id="rId578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56E4730F">
                <v:shape id="_x0000_i3867" type="#_x0000_t75" style="width:113.25pt;height:21.75pt" o:ole="">
                  <v:imagedata r:id="rId5785" o:title=""/>
                </v:shape>
                <o:OLEObject Type="Embed" ProgID="Equation.DSMT4" ShapeID="_x0000_i3867" DrawAspect="Content" ObjectID="_1690175168" r:id="rId578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9B4C257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66905CD8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104F5E12" w14:textId="77777777" w:rsidTr="00EC4384">
        <w:tc>
          <w:tcPr>
            <w:tcW w:w="6200" w:type="dxa"/>
            <w:shd w:val="clear" w:color="auto" w:fill="auto"/>
          </w:tcPr>
          <w:p w14:paraId="75783E8D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151EDA4C">
                <v:shape id="_x0000_i3868" type="#_x0000_t75" style="width:23.25pt;height:15.75pt" o:ole="">
                  <v:imagedata r:id="rId5787" o:title=""/>
                </v:shape>
                <o:OLEObject Type="Embed" ProgID="Equation.DSMT4" ShapeID="_x0000_i3868" DrawAspect="Content" ObjectID="_1690175169" r:id="rId578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5BA952E6">
                <v:shape id="_x0000_i3869" type="#_x0000_t75" style="width:41.25pt;height:20.25pt" o:ole="">
                  <v:imagedata r:id="rId5789" o:title=""/>
                </v:shape>
                <o:OLEObject Type="Embed" ProgID="Equation.DSMT4" ShapeID="_x0000_i3869" DrawAspect="Content" ObjectID="_1690175170" r:id="rId5790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9DE31BA">
                <v:shape id="_x0000_i3870" type="#_x0000_t75" style="width:30pt;height:12.75pt" o:ole="">
                  <v:imagedata r:id="rId5791" o:title=""/>
                </v:shape>
                <o:OLEObject Type="Embed" ProgID="Equation.DSMT4" ShapeID="_x0000_i3870" DrawAspect="Content" ObjectID="_1690175171" r:id="rId579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là</w:t>
            </w:r>
          </w:p>
          <w:p w14:paraId="210499A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2C265CD3">
                <v:shape id="_x0000_i3871" type="#_x0000_t75" style="width:104.25pt;height:21.75pt" o:ole="">
                  <v:imagedata r:id="rId5793" o:title=""/>
                </v:shape>
                <o:OLEObject Type="Embed" ProgID="Equation.DSMT4" ShapeID="_x0000_i3871" DrawAspect="Content" ObjectID="_1690175172" r:id="rId579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56C3E397">
                <v:shape id="_x0000_i3872" type="#_x0000_t75" style="width:104.25pt;height:21.75pt" o:ole="">
                  <v:imagedata r:id="rId5795" o:title=""/>
                </v:shape>
                <o:OLEObject Type="Embed" ProgID="Equation.DSMT4" ShapeID="_x0000_i3872" DrawAspect="Content" ObjectID="_1690175173" r:id="rId57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886EA2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33FF0900">
                <v:shape id="_x0000_i3873" type="#_x0000_t75" style="width:104.25pt;height:21.75pt" o:ole="">
                  <v:imagedata r:id="rId5797" o:title=""/>
                </v:shape>
                <o:OLEObject Type="Embed" ProgID="Equation.DSMT4" ShapeID="_x0000_i3873" DrawAspect="Content" ObjectID="_1690175174" r:id="rId57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5A09031D">
                <v:shape id="_x0000_i3874" type="#_x0000_t75" style="width:104.25pt;height:21.75pt" o:ole="">
                  <v:imagedata r:id="rId5799" o:title=""/>
                </v:shape>
                <o:OLEObject Type="Embed" ProgID="Equation.DSMT4" ShapeID="_x0000_i3874" DrawAspect="Content" ObjectID="_1690175175" r:id="rId58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AD13E71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48556D4F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242E0753" w14:textId="77777777" w:rsidTr="00EC4384">
        <w:tc>
          <w:tcPr>
            <w:tcW w:w="6200" w:type="dxa"/>
            <w:shd w:val="clear" w:color="auto" w:fill="auto"/>
          </w:tcPr>
          <w:p w14:paraId="4FD8A15E" w14:textId="77777777" w:rsidR="00AF665B" w:rsidRPr="00676FB5" w:rsidRDefault="00AF665B" w:rsidP="00EC4384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4: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26C95FA1">
                <v:shape id="_x0000_i3875" type="#_x0000_t75" style="width:45.75pt;height:20.25pt" o:ole="">
                  <v:imagedata r:id="rId5801" o:title=""/>
                </v:shape>
                <o:OLEObject Type="Embed" ProgID="Equation.DSMT4" ShapeID="_x0000_i3875" DrawAspect="Content" ObjectID="_1690175176" r:id="rId580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16667324">
                <v:shape id="_x0000_i3876" type="#_x0000_t75" style="width:30pt;height:12.75pt" o:ole="">
                  <v:imagedata r:id="rId5803" o:title=""/>
                </v:shape>
                <o:OLEObject Type="Embed" ProgID="Equation.DSMT4" ShapeID="_x0000_i3876" DrawAspect="Content" ObjectID="_1690175177" r:id="rId580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44B3824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50" w14:anchorId="735BE2C6">
                <v:shape id="_x0000_i3877" type="#_x0000_t75" style="width:107.25pt;height:22.5pt" o:ole="">
                  <v:imagedata r:id="rId5805" o:title=""/>
                </v:shape>
                <o:OLEObject Type="Embed" ProgID="Equation.DSMT4" ShapeID="_x0000_i3877" DrawAspect="Content" ObjectID="_1690175178" r:id="rId580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2717B6B3">
                <v:shape id="_x0000_i3878" type="#_x0000_t75" style="width:111pt;height:22.5pt" o:ole="">
                  <v:imagedata r:id="rId5807" o:title=""/>
                </v:shape>
                <o:OLEObject Type="Embed" ProgID="Equation.DSMT4" ShapeID="_x0000_i3878" DrawAspect="Content" ObjectID="_1690175179" r:id="rId580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9952D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50" w14:anchorId="53C8B2BD">
                <v:shape id="_x0000_i3879" type="#_x0000_t75" style="width:107.25pt;height:22.5pt" o:ole="">
                  <v:imagedata r:id="rId5809" o:title=""/>
                </v:shape>
                <o:OLEObject Type="Embed" ProgID="Equation.DSMT4" ShapeID="_x0000_i3879" DrawAspect="Content" ObjectID="_1690175180" r:id="rId581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557DE1F6">
                <v:shape id="_x0000_i3880" type="#_x0000_t75" style="width:111pt;height:22.5pt" o:ole="">
                  <v:imagedata r:id="rId5811" o:title=""/>
                </v:shape>
                <o:OLEObject Type="Embed" ProgID="Equation.DSMT4" ShapeID="_x0000_i3880" DrawAspect="Content" ObjectID="_1690175181" r:id="rId58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60C6177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>Lời giải</w:t>
            </w:r>
          </w:p>
          <w:p w14:paraId="3403FE21" w14:textId="77777777" w:rsidR="00AF665B" w:rsidRPr="00676FB5" w:rsidRDefault="00AF665B" w:rsidP="00EC438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CC"/>
                <w:szCs w:val="22"/>
                <w:u w:val="single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 xml:space="preserve">họn 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  <w:u w:val="single"/>
              </w:rPr>
              <w:t>D</w:t>
            </w:r>
          </w:p>
          <w:p w14:paraId="1839010C" w14:textId="77777777" w:rsidR="00AF665B" w:rsidRPr="00676FB5" w:rsidRDefault="00AF665B" w:rsidP="00EC4384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Ta có phương trình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59528A62">
                <v:shape id="_x0000_i3881" type="#_x0000_t75" style="width:45.75pt;height:20.25pt" o:ole="">
                  <v:imagedata r:id="rId5813" o:title=""/>
                </v:shape>
                <o:OLEObject Type="Embed" ProgID="Equation.DSMT4" ShapeID="_x0000_i3881" DrawAspect="Content" ObjectID="_1690175182" r:id="rId581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4E93C0A5">
                <v:shape id="_x0000_i3882" type="#_x0000_t75" style="width:30pt;height:12.75pt" o:ole="">
                  <v:imagedata r:id="rId5815" o:title=""/>
                </v:shape>
                <o:OLEObject Type="Embed" ProgID="Equation.DSMT4" ShapeID="_x0000_i3882" DrawAspect="Content" ObjectID="_1690175183" r:id="rId581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15525B20">
                <v:shape id="_x0000_i3883" type="#_x0000_t75" style="width:111pt;height:22.5pt" o:ole="">
                  <v:imagedata r:id="rId5817" o:title=""/>
                </v:shape>
                <o:OLEObject Type="Embed" ProgID="Equation.DSMT4" ShapeID="_x0000_i3883" DrawAspect="Content" ObjectID="_1690175184" r:id="rId58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DE9E0A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705C68D1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5B5AFEB3" w14:textId="77777777" w:rsidTr="00EC4384">
        <w:tc>
          <w:tcPr>
            <w:tcW w:w="6200" w:type="dxa"/>
            <w:shd w:val="clear" w:color="auto" w:fill="auto"/>
          </w:tcPr>
          <w:p w14:paraId="14DBB620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5:</w:t>
            </w:r>
            <w:r w:rsidRPr="00676FB5">
              <w:rPr>
                <w:rFonts w:ascii="Chu Van An" w:hAnsi="Chu Van An" w:cs="Chu Van An"/>
                <w:szCs w:val="22"/>
              </w:rPr>
              <w:t>T</w: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137EA4A8">
                <v:shape id="_x0000_i3884" type="#_x0000_t75" style="width:23.25pt;height:15.75pt" o:ole="">
                  <v:imagedata r:id="rId5819" o:title=""/>
                </v:shape>
                <o:OLEObject Type="Embed" ProgID="Equation.DSMT4" ShapeID="_x0000_i3884" DrawAspect="Content" ObjectID="_1690175185" r:id="rId582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C7F8630">
                <v:shape id="_x0000_i3885" type="#_x0000_t75" style="width:21pt;height:20.25pt" o:ole="">
                  <v:imagedata r:id="rId5821" o:title=""/>
                </v:shape>
                <o:OLEObject Type="Embed" ProgID="Equation.DSMT4" ShapeID="_x0000_i3885" DrawAspect="Content" ObjectID="_1690175186" r:id="rId582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434BD261">
                <v:shape id="_x0000_i3886" type="#_x0000_t75" style="width:42.75pt;height:20.25pt" o:ole="">
                  <v:imagedata r:id="rId5823" o:title=""/>
                </v:shape>
                <o:OLEObject Type="Embed" ProgID="Equation.DSMT4" ShapeID="_x0000_i3886" DrawAspect="Content" ObjectID="_1690175187" r:id="rId582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85" w14:anchorId="4ED29F4A">
                <v:shape id="_x0000_i3887" type="#_x0000_t75" style="width:30pt;height:14.25pt" o:ole="">
                  <v:imagedata r:id="rId5825" o:title=""/>
                </v:shape>
                <o:OLEObject Type="Embed" ProgID="Equation.DSMT4" ShapeID="_x0000_i3887" DrawAspect="Content" ObjectID="_1690175188" r:id="rId582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có phương trình là</w:t>
            </w:r>
          </w:p>
          <w:p w14:paraId="4BE69B3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65" w14:anchorId="0135C1BD">
                <v:shape id="_x0000_i3888" type="#_x0000_t75" style="width:107.25pt;height:23.25pt" o:ole="">
                  <v:imagedata r:id="rId5827" o:title=""/>
                </v:shape>
                <o:OLEObject Type="Embed" ProgID="Equation.DSMT4" ShapeID="_x0000_i3888" DrawAspect="Content" ObjectID="_1690175189" r:id="rId582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65" w14:anchorId="065619B3">
                <v:shape id="_x0000_i3889" type="#_x0000_t75" style="width:113.25pt;height:23.25pt" o:ole="">
                  <v:imagedata r:id="rId5829" o:title=""/>
                </v:shape>
                <o:OLEObject Type="Embed" ProgID="Equation.DSMT4" ShapeID="_x0000_i3889" DrawAspect="Content" ObjectID="_1690175190" r:id="rId583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8DDE35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65" w14:anchorId="302497AF">
                <v:shape id="_x0000_i3890" type="#_x0000_t75" style="width:113.25pt;height:23.25pt" o:ole="">
                  <v:imagedata r:id="rId5831" o:title=""/>
                </v:shape>
                <o:OLEObject Type="Embed" ProgID="Equation.DSMT4" ShapeID="_x0000_i3890" DrawAspect="Content" ObjectID="_1690175191" r:id="rId583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65" w14:anchorId="06DBE7A2">
                <v:shape id="_x0000_i3891" type="#_x0000_t75" style="width:107.25pt;height:23.25pt" o:ole="">
                  <v:imagedata r:id="rId5833" o:title=""/>
                </v:shape>
                <o:OLEObject Type="Embed" ProgID="Equation.DSMT4" ShapeID="_x0000_i3891" DrawAspect="Content" ObjectID="_1690175192" r:id="rId583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367C106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E64C80A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6EC5B758" w14:textId="77777777" w:rsidTr="00EC4384">
        <w:tc>
          <w:tcPr>
            <w:tcW w:w="6200" w:type="dxa"/>
            <w:shd w:val="clear" w:color="auto" w:fill="auto"/>
          </w:tcPr>
          <w:p w14:paraId="4CE9F56A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6: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D51D7E1">
                <v:shape id="_x0000_i3892" type="#_x0000_t75" style="width:22.5pt;height:16.5pt" o:ole="">
                  <v:imagedata r:id="rId5835" o:title=""/>
                </v:shape>
                <o:OLEObject Type="Embed" ProgID="Equation.DSMT4" ShapeID="_x0000_i3892" DrawAspect="Content" ObjectID="_1690175193" r:id="rId583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cho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07D3A068">
                <v:shape id="_x0000_i3893" type="#_x0000_t75" style="width:41.25pt;height:20.25pt" o:ole="">
                  <v:imagedata r:id="rId5837" o:title=""/>
                </v:shape>
                <o:OLEObject Type="Embed" ProgID="Equation.DSMT4" ShapeID="_x0000_i3893" DrawAspect="Content" ObjectID="_1690175194" r:id="rId58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tâm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5CBD607D">
                <v:shape id="_x0000_i3894" type="#_x0000_t75" style="width:9.75pt;height:12.75pt" o:ole="">
                  <v:imagedata r:id="rId5839" o:title=""/>
                </v:shape>
                <o:OLEObject Type="Embed" ProgID="Equation.DSMT4" ShapeID="_x0000_i3894" DrawAspect="Content" ObjectID="_1690175195" r:id="rId58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682B89C7">
                <v:shape id="_x0000_i3895" type="#_x0000_t75" style="width:30pt;height:12.75pt" o:ole="">
                  <v:imagedata r:id="rId5841" o:title=""/>
                </v:shape>
                <o:OLEObject Type="Embed" ProgID="Equation.DSMT4" ShapeID="_x0000_i3895" DrawAspect="Content" ObjectID="_1690175196" r:id="rId584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678BBE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6951867C">
                <v:shape id="_x0000_i3896" type="#_x0000_t75" style="width:105pt;height:21.75pt" o:ole="">
                  <v:imagedata r:id="rId5843" o:title=""/>
                </v:shape>
                <o:OLEObject Type="Embed" ProgID="Equation.DSMT4" ShapeID="_x0000_i3896" DrawAspect="Content" ObjectID="_1690175197" r:id="rId584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77A1322A">
                <v:shape id="_x0000_i3897" type="#_x0000_t75" style="width:105pt;height:21.75pt" o:ole="">
                  <v:imagedata r:id="rId5845" o:title=""/>
                </v:shape>
                <o:OLEObject Type="Embed" ProgID="Equation.DSMT4" ShapeID="_x0000_i3897" DrawAspect="Content" ObjectID="_1690175198" r:id="rId584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0CE3377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7E0E5D68">
                <v:shape id="_x0000_i3898" type="#_x0000_t75" style="width:105pt;height:21.75pt" o:ole="">
                  <v:imagedata r:id="rId5847" o:title=""/>
                </v:shape>
                <o:OLEObject Type="Embed" ProgID="Equation.DSMT4" ShapeID="_x0000_i3898" DrawAspect="Content" ObjectID="_1690175199" r:id="rId58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08224B35">
                <v:shape id="_x0000_i3899" type="#_x0000_t75" style="width:105pt;height:21.75pt" o:ole="">
                  <v:imagedata r:id="rId5849" o:title=""/>
                </v:shape>
                <o:OLEObject Type="Embed" ProgID="Equation.DSMT4" ShapeID="_x0000_i3899" DrawAspect="Content" ObjectID="_1690175200" r:id="rId585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19910D5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827827D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098DAB99" w14:textId="77777777" w:rsidTr="00EC4384">
        <w:tc>
          <w:tcPr>
            <w:tcW w:w="6200" w:type="dxa"/>
            <w:shd w:val="clear" w:color="auto" w:fill="auto"/>
          </w:tcPr>
          <w:p w14:paraId="3217A52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7: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Viết phương trình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26ABDD70">
                <v:shape id="_x0000_i3900" type="#_x0000_t75" style="width:21pt;height:20.25pt" o:ole="">
                  <v:imagedata r:id="rId5851" o:title=""/>
                </v:shape>
                <o:OLEObject Type="Embed" ProgID="Equation.DSMT4" ShapeID="_x0000_i3900" DrawAspect="Content" ObjectID="_1690175201" r:id="rId585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tâm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40" w:dyaOrig="405" w14:anchorId="2A5AD978">
                <v:shape id="_x0000_i3901" type="#_x0000_t75" style="width:42pt;height:20.25pt" o:ole="">
                  <v:imagedata r:id="rId5853" o:title=""/>
                </v:shape>
                <o:OLEObject Type="Embed" ProgID="Equation.DSMT4" ShapeID="_x0000_i3901" DrawAspect="Content" ObjectID="_1690175202" r:id="rId585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600" w:dyaOrig="285" w14:anchorId="7A55AAE1">
                <v:shape id="_x0000_i3902" type="#_x0000_t75" style="width:30pt;height:14.25pt" o:ole="">
                  <v:imagedata r:id="rId5855" o:title=""/>
                </v:shape>
                <o:OLEObject Type="Embed" ProgID="Equation.DSMT4" ShapeID="_x0000_i3902" DrawAspect="Content" ObjectID="_1690175203" r:id="rId585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0289314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65" w:dyaOrig="450" w14:anchorId="43897538">
                <v:shape id="_x0000_i3903" type="#_x0000_t75" style="width:113.25pt;height:22.5pt" o:ole="">
                  <v:imagedata r:id="rId5857" o:title=""/>
                </v:shape>
                <o:OLEObject Type="Embed" ProgID="Equation.DSMT4" ShapeID="_x0000_i3903" DrawAspect="Content" ObjectID="_1690175204" r:id="rId585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50" w14:anchorId="0B62CC60">
                <v:shape id="_x0000_i3904" type="#_x0000_t75" style="width:111.75pt;height:22.5pt" o:ole="">
                  <v:imagedata r:id="rId5859" o:title=""/>
                </v:shape>
                <o:OLEObject Type="Embed" ProgID="Equation.DSMT4" ShapeID="_x0000_i3904" DrawAspect="Content" ObjectID="_1690175205" r:id="rId5860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F9F370A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50" w:dyaOrig="450" w14:anchorId="684728FC">
                <v:shape id="_x0000_i3905" type="#_x0000_t75" style="width:112.5pt;height:22.5pt" o:ole="">
                  <v:imagedata r:id="rId5861" o:title=""/>
                </v:shape>
                <o:OLEObject Type="Embed" ProgID="Equation.DSMT4" ShapeID="_x0000_i3905" DrawAspect="Content" ObjectID="_1690175206" r:id="rId586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50" w:dyaOrig="450" w14:anchorId="0CFC2889">
                <v:shape id="_x0000_i3906" type="#_x0000_t75" style="width:112.5pt;height:22.5pt" o:ole="">
                  <v:imagedata r:id="rId5863" o:title=""/>
                </v:shape>
                <o:OLEObject Type="Embed" ProgID="Equation.DSMT4" ShapeID="_x0000_i3906" DrawAspect="Content" ObjectID="_1690175207" r:id="rId586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A0F4D21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180EC44E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3278E435" w14:textId="77777777" w:rsidTr="00EC4384">
        <w:tc>
          <w:tcPr>
            <w:tcW w:w="6200" w:type="dxa"/>
            <w:shd w:val="clear" w:color="auto" w:fill="auto"/>
          </w:tcPr>
          <w:p w14:paraId="1AFCB61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390" w14:anchorId="40ABD335">
                <v:shape id="_x0000_i3907" type="#_x0000_t75" style="width:21pt;height:19.5pt" o:ole="">
                  <v:imagedata r:id="rId5865" o:title=""/>
                </v:shape>
                <o:OLEObject Type="Embed" ProgID="Equation.DSMT4" ShapeID="_x0000_i3907" DrawAspect="Content" ObjectID="_1690175208" r:id="rId586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tâm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675" w:dyaOrig="390" w14:anchorId="1AD25E04">
                <v:shape id="_x0000_i3908" type="#_x0000_t75" style="width:33.75pt;height:19.5pt" o:ole="">
                  <v:imagedata r:id="rId5867" o:title=""/>
                </v:shape>
                <o:OLEObject Type="Embed" ProgID="Equation.DSMT4" ShapeID="_x0000_i3908" DrawAspect="Content" ObjectID="_1690175209" r:id="rId586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bán kính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85" w:dyaOrig="285" w14:anchorId="136D770E">
                <v:shape id="_x0000_i3909" type="#_x0000_t75" style="width:29.25pt;height:14.25pt" o:ole="">
                  <v:imagedata r:id="rId5869" o:title=""/>
                </v:shape>
                <o:OLEObject Type="Embed" ProgID="Equation.DSMT4" ShapeID="_x0000_i3909" DrawAspect="Content" ObjectID="_1690175210" r:id="rId587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là:</w:t>
            </w:r>
          </w:p>
          <w:p w14:paraId="6BE2825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2085" w:dyaOrig="435" w14:anchorId="697CFF05">
                <v:shape id="_x0000_i3910" type="#_x0000_t75" style="width:104.25pt;height:21.75pt" o:ole="">
                  <v:imagedata r:id="rId5871" o:title=""/>
                </v:shape>
                <o:OLEObject Type="Embed" ProgID="Equation.DSMT4" ShapeID="_x0000_i3910" DrawAspect="Content" ObjectID="_1690175211" r:id="rId587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2085" w:dyaOrig="435" w14:anchorId="7B503FB9">
                <v:shape id="_x0000_i3911" type="#_x0000_t75" style="width:104.25pt;height:21.75pt" o:ole="">
                  <v:imagedata r:id="rId5873" o:title=""/>
                </v:shape>
                <o:OLEObject Type="Embed" ProgID="Equation.DSMT4" ShapeID="_x0000_i3911" DrawAspect="Content" ObjectID="_1690175212" r:id="rId587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BAE683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2040" w:dyaOrig="435" w14:anchorId="50A9A566">
                <v:shape id="_x0000_i3912" type="#_x0000_t75" style="width:102pt;height:21.75pt" o:ole="">
                  <v:imagedata r:id="rId5875" o:title=""/>
                </v:shape>
                <o:OLEObject Type="Embed" ProgID="Equation.DSMT4" ShapeID="_x0000_i3912" DrawAspect="Content" ObjectID="_1690175213" r:id="rId5876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2"/>
              </w:rPr>
              <w:object w:dxaOrig="2040" w:dyaOrig="435" w14:anchorId="173B2A60">
                <v:shape id="_x0000_i3913" type="#_x0000_t75" style="width:102pt;height:21.75pt" o:ole="">
                  <v:imagedata r:id="rId5877" o:title=""/>
                </v:shape>
                <o:OLEObject Type="Embed" ProgID="Equation.DSMT4" ShapeID="_x0000_i3913" DrawAspect="Content" ObjectID="_1690175214" r:id="rId587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CE008ED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9C33FF1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7016688A" w14:textId="77777777" w:rsidTr="00EC4384">
        <w:tc>
          <w:tcPr>
            <w:tcW w:w="6200" w:type="dxa"/>
            <w:shd w:val="clear" w:color="auto" w:fill="auto"/>
          </w:tcPr>
          <w:p w14:paraId="62D78F0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53D56311">
                <v:shape id="_x0000_i3914" type="#_x0000_t75" style="width:22.5pt;height:15.75pt" o:ole="">
                  <v:imagedata r:id="rId5879" o:title=""/>
                </v:shape>
                <o:OLEObject Type="Embed" ProgID="Equation.DSMT4" ShapeID="_x0000_i3914" DrawAspect="Content" ObjectID="_1690175215" r:id="rId588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65" w:dyaOrig="405" w14:anchorId="3C4653E0">
                <v:shape id="_x0000_i3915" type="#_x0000_t75" style="width:83.25pt;height:20.25pt" o:ole="">
                  <v:imagedata r:id="rId5881" o:title=""/>
                </v:shape>
                <o:OLEObject Type="Embed" ProgID="Equation.DSMT4" ShapeID="_x0000_i3915" DrawAspect="Content" ObjectID="_1690175216" r:id="rId588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nào dưới đây là phương trình của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10C83E6">
                <v:shape id="_x0000_i3916" type="#_x0000_t75" style="width:20.25pt;height:12.75pt" o:ole="">
                  <v:imagedata r:id="rId5883" o:title=""/>
                </v:shape>
                <o:OLEObject Type="Embed" ProgID="Equation.DSMT4" ShapeID="_x0000_i3916" DrawAspect="Content" ObjectID="_1690175217" r:id="rId5884"/>
              </w:object>
            </w:r>
            <w:r w:rsidRPr="00676FB5">
              <w:rPr>
                <w:rFonts w:ascii="Chu Van An" w:hAnsi="Chu Van An" w:cs="Chu Van An"/>
                <w:szCs w:val="22"/>
              </w:rPr>
              <w:t>?</w:t>
            </w:r>
          </w:p>
          <w:p w14:paraId="0298091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082D125B">
                <v:shape id="_x0000_i3917" type="#_x0000_t75" style="width:111pt;height:21.75pt" o:ole="">
                  <v:imagedata r:id="rId5885" o:title=""/>
                </v:shape>
                <o:OLEObject Type="Embed" ProgID="Equation.DSMT4" ShapeID="_x0000_i3917" DrawAspect="Content" ObjectID="_1690175218" r:id="rId5886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4425F404">
                <v:shape id="_x0000_i3918" type="#_x0000_t75" style="width:111pt;height:21.75pt" o:ole="">
                  <v:imagedata r:id="rId5887" o:title=""/>
                </v:shape>
                <o:OLEObject Type="Embed" ProgID="Equation.DSMT4" ShapeID="_x0000_i3918" DrawAspect="Content" ObjectID="_1690175219" r:id="rId5888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DA0AA1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7F0F17D0">
                <v:shape id="_x0000_i3919" type="#_x0000_t75" style="width:104.25pt;height:21.75pt" o:ole="">
                  <v:imagedata r:id="rId5889" o:title=""/>
                </v:shape>
                <o:OLEObject Type="Embed" ProgID="Equation.DSMT4" ShapeID="_x0000_i3919" DrawAspect="Content" ObjectID="_1690175220" r:id="rId5890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01118904">
                <v:shape id="_x0000_i3920" type="#_x0000_t75" style="width:104.25pt;height:21.75pt" o:ole="">
                  <v:imagedata r:id="rId5891" o:title=""/>
                </v:shape>
                <o:OLEObject Type="Embed" ProgID="Equation.DSMT4" ShapeID="_x0000_i3920" DrawAspect="Content" ObjectID="_1690175221" r:id="rId5892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7AB0BA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7EBE755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6E08AE0D" w14:textId="77777777" w:rsidTr="00EC4384">
        <w:tc>
          <w:tcPr>
            <w:tcW w:w="6200" w:type="dxa"/>
            <w:shd w:val="clear" w:color="auto" w:fill="auto"/>
          </w:tcPr>
          <w:p w14:paraId="26B56CF9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18C21B13">
                <v:shape id="_x0000_i3921" type="#_x0000_t75" style="width:9.75pt;height:13.5pt" o:ole="">
                  <v:imagedata r:id="rId5893" o:title=""/>
                </v:shape>
                <o:OLEObject Type="Embed" ProgID="Equation.DSMT4" ShapeID="_x0000_i3921" DrawAspect="Content" ObjectID="_1690175222" r:id="rId589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6995595B">
                <v:shape id="_x0000_i3922" type="#_x0000_t75" style="width:33.75pt;height:20.25pt" o:ole="">
                  <v:imagedata r:id="rId5895" o:title=""/>
                </v:shape>
                <o:OLEObject Type="Embed" ProgID="Equation.DSMT4" ShapeID="_x0000_i3922" DrawAspect="Content" ObjectID="_1690175223" r:id="rId589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191D8E8">
                <v:shape id="_x0000_i3923" type="#_x0000_t75" style="width:38.25pt;height:20.25pt" o:ole="">
                  <v:imagedata r:id="rId5897" o:title=""/>
                </v:shape>
                <o:OLEObject Type="Embed" ProgID="Equation.DSMT4" ShapeID="_x0000_i3923" DrawAspect="Content" ObjectID="_1690175224" r:id="rId589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733AFA2B">
                <v:shape id="_x0000_i3924" type="#_x0000_t75" style="width:20.25pt;height:13.5pt" o:ole="">
                  <v:imagedata r:id="rId5899" o:title=""/>
                </v:shape>
                <o:OLEObject Type="Embed" ProgID="Equation.DSMT4" ShapeID="_x0000_i3924" DrawAspect="Content" ObjectID="_1690175225" r:id="rId590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1922433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60" w:dyaOrig="360" w14:anchorId="389C452C">
                <v:shape id="_x0000_i3925" type="#_x0000_t75" style="width:123pt;height:18pt" o:ole="">
                  <v:imagedata r:id="rId5901" o:title=""/>
                </v:shape>
                <o:OLEObject Type="Embed" ProgID="Equation.DSMT4" ShapeID="_x0000_i3925" DrawAspect="Content" ObjectID="_1690175226" r:id="rId590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60" w:dyaOrig="360" w14:anchorId="5E168512">
                <v:shape id="_x0000_i3926" type="#_x0000_t75" style="width:123pt;height:18pt" o:ole="">
                  <v:imagedata r:id="rId5903" o:title=""/>
                </v:shape>
                <o:OLEObject Type="Embed" ProgID="Equation.DSMT4" ShapeID="_x0000_i3926" DrawAspect="Content" ObjectID="_1690175227" r:id="rId590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279FFC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45" w:dyaOrig="360" w14:anchorId="20FBE672">
                <v:shape id="_x0000_i3927" type="#_x0000_t75" style="width:122.25pt;height:18pt" o:ole="">
                  <v:imagedata r:id="rId5905" o:title=""/>
                </v:shape>
                <o:OLEObject Type="Embed" ProgID="Equation.DSMT4" ShapeID="_x0000_i3927" DrawAspect="Content" ObjectID="_1690175228" r:id="rId590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45" w:dyaOrig="360" w14:anchorId="7AC47442">
                <v:shape id="_x0000_i3928" type="#_x0000_t75" style="width:122.25pt;height:18pt" o:ole="">
                  <v:imagedata r:id="rId5907" o:title=""/>
                </v:shape>
                <o:OLEObject Type="Embed" ProgID="Equation.DSMT4" ShapeID="_x0000_i3928" DrawAspect="Content" ObjectID="_1690175229" r:id="rId590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D5765B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CE5FC31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475C5BDF" w14:textId="77777777" w:rsidTr="00EC4384">
        <w:tc>
          <w:tcPr>
            <w:tcW w:w="6200" w:type="dxa"/>
            <w:shd w:val="clear" w:color="auto" w:fill="auto"/>
          </w:tcPr>
          <w:p w14:paraId="5E0A2926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11: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DAD07CE">
                <v:shape id="_x0000_i3929" type="#_x0000_t75" style="width:23.25pt;height:15.75pt" o:ole="">
                  <v:imagedata r:id="rId5909" o:title=""/>
                </v:shape>
                <o:OLEObject Type="Embed" ProgID="Equation.DSMT4" ShapeID="_x0000_i3929" DrawAspect="Content" ObjectID="_1690175230" r:id="rId59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trình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2113F2E">
                <v:shape id="_x0000_i3930" type="#_x0000_t75" style="width:21pt;height:20.25pt" o:ole="">
                  <v:imagedata r:id="rId5911" o:title=""/>
                </v:shape>
                <o:OLEObject Type="Embed" ProgID="Equation.DSMT4" ShapeID="_x0000_i3930" DrawAspect="Content" ObjectID="_1690175231" r:id="rId591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AB19D47">
                <v:shape id="_x0000_i3931" type="#_x0000_t75" style="width:20.25pt;height:12.75pt" o:ole="">
                  <v:imagedata r:id="rId5913" o:title=""/>
                </v:shape>
                <o:OLEObject Type="Embed" ProgID="Equation.DSMT4" ShapeID="_x0000_i3931" DrawAspect="Content" ObjectID="_1690175232" r:id="rId591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0AEB9745">
                <v:shape id="_x0000_i3932" type="#_x0000_t75" style="width:51.75pt;height:20.25pt" o:ole="">
                  <v:imagedata r:id="rId5915" o:title=""/>
                </v:shape>
                <o:OLEObject Type="Embed" ProgID="Equation.DSMT4" ShapeID="_x0000_i3932" DrawAspect="Content" ObjectID="_1690175233" r:id="rId591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0B16E9E4">
                <v:shape id="_x0000_i3933" type="#_x0000_t75" style="width:47.25pt;height:20.25pt" o:ole="">
                  <v:imagedata r:id="rId5917" o:title=""/>
                </v:shape>
                <o:OLEObject Type="Embed" ProgID="Equation.DSMT4" ShapeID="_x0000_i3933" DrawAspect="Content" ObjectID="_1690175234" r:id="rId591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46D97D8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40" w:dyaOrig="435" w14:anchorId="09178FAC">
                <v:shape id="_x0000_i3934" type="#_x0000_t75" style="width:117pt;height:21.75pt" o:ole="">
                  <v:imagedata r:id="rId5919" o:title=""/>
                </v:shape>
                <o:OLEObject Type="Embed" ProgID="Equation.DSMT4" ShapeID="_x0000_i3934" DrawAspect="Content" ObjectID="_1690175235" r:id="rId59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60" w:dyaOrig="435" w14:anchorId="67EF63AB">
                <v:shape id="_x0000_i3935" type="#_x0000_t75" style="width:108pt;height:21.75pt" o:ole="">
                  <v:imagedata r:id="rId5921" o:title=""/>
                </v:shape>
                <o:OLEObject Type="Embed" ProgID="Equation.DSMT4" ShapeID="_x0000_i3935" DrawAspect="Content" ObjectID="_1690175236" r:id="rId592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0B1A55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60" w:dyaOrig="435" w14:anchorId="65CF7B13">
                <v:shape id="_x0000_i3936" type="#_x0000_t75" style="width:108pt;height:21.75pt" o:ole="">
                  <v:imagedata r:id="rId5923" o:title=""/>
                </v:shape>
                <o:OLEObject Type="Embed" ProgID="Equation.DSMT4" ShapeID="_x0000_i3936" DrawAspect="Content" ObjectID="_1690175237" r:id="rId592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35" w14:anchorId="63B16D94">
                <v:shape id="_x0000_i3937" type="#_x0000_t75" style="width:108.75pt;height:21.75pt" o:ole="">
                  <v:imagedata r:id="rId5925" o:title=""/>
                </v:shape>
                <o:OLEObject Type="Embed" ProgID="Equation.DSMT4" ShapeID="_x0000_i3937" DrawAspect="Content" ObjectID="_1690175238" r:id="rId592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A21F49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63B239B2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7D39CA83" w14:textId="77777777" w:rsidTr="00EC4384">
        <w:tc>
          <w:tcPr>
            <w:tcW w:w="6200" w:type="dxa"/>
            <w:shd w:val="clear" w:color="auto" w:fill="auto"/>
          </w:tcPr>
          <w:p w14:paraId="3D3D5DAB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12: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28C5B343">
                <v:shape id="_x0000_i3938" type="#_x0000_t75" style="width:23.25pt;height:15.75pt" o:ole="">
                  <v:imagedata r:id="rId5326" o:title=""/>
                </v:shape>
                <o:OLEObject Type="Embed" ProgID="Equation.DSMT4" ShapeID="_x0000_i3938" DrawAspect="Content" ObjectID="_1690175239" r:id="rId59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95" w:dyaOrig="405" w14:anchorId="437AEBC7">
                <v:shape id="_x0000_i3939" type="#_x0000_t75" style="width:39.75pt;height:20.25pt" o:ole="">
                  <v:imagedata r:id="rId5928" o:title=""/>
                </v:shape>
                <o:OLEObject Type="Embed" ProgID="Equation.DSMT4" ShapeID="_x0000_i3939" DrawAspect="Content" ObjectID="_1690175240" r:id="rId59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15" w:dyaOrig="405" w14:anchorId="5DB41459">
                <v:shape id="_x0000_i3940" type="#_x0000_t75" style="width:45.75pt;height:20.25pt" o:ole="">
                  <v:imagedata r:id="rId5930" o:title=""/>
                </v:shape>
                <o:OLEObject Type="Embed" ProgID="Equation.DSMT4" ShapeID="_x0000_i3940" DrawAspect="Content" ObjectID="_1690175241" r:id="rId593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55" w14:anchorId="607D791D">
                <v:shape id="_x0000_i3941" type="#_x0000_t75" style="width:20.25pt;height:12.75pt" o:ole="">
                  <v:imagedata r:id="rId5932" o:title=""/>
                </v:shape>
                <o:OLEObject Type="Embed" ProgID="Equation.DSMT4" ShapeID="_x0000_i3941" DrawAspect="Content" ObjectID="_1690175242" r:id="rId593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?</w:t>
            </w:r>
          </w:p>
          <w:p w14:paraId="763F32EC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60" w:dyaOrig="360" w14:anchorId="489C451F">
                <v:shape id="_x0000_i3942" type="#_x0000_t75" style="width:123pt;height:18pt" o:ole="">
                  <v:imagedata r:id="rId5934" o:title=""/>
                </v:shape>
                <o:OLEObject Type="Embed" ProgID="Equation.DSMT4" ShapeID="_x0000_i3942" DrawAspect="Content" ObjectID="_1690175243" r:id="rId593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75" w:dyaOrig="360" w14:anchorId="2E148C35">
                <v:shape id="_x0000_i3943" type="#_x0000_t75" style="width:123.75pt;height:18pt" o:ole="">
                  <v:imagedata r:id="rId5936" o:title=""/>
                </v:shape>
                <o:OLEObject Type="Embed" ProgID="Equation.DSMT4" ShapeID="_x0000_i3943" DrawAspect="Content" ObjectID="_1690175244" r:id="rId593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19184B6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60" w:dyaOrig="360" w14:anchorId="65538DD7">
                <v:shape id="_x0000_i3944" type="#_x0000_t75" style="width:123pt;height:18pt" o:ole="">
                  <v:imagedata r:id="rId5938" o:title=""/>
                </v:shape>
                <o:OLEObject Type="Embed" ProgID="Equation.DSMT4" ShapeID="_x0000_i3944" DrawAspect="Content" ObjectID="_1690175245" r:id="rId593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75" w:dyaOrig="360" w14:anchorId="517560F9">
                <v:shape id="_x0000_i3945" type="#_x0000_t75" style="width:123.75pt;height:18pt" o:ole="">
                  <v:imagedata r:id="rId5940" o:title=""/>
                </v:shape>
                <o:OLEObject Type="Embed" ProgID="Equation.DSMT4" ShapeID="_x0000_i3945" DrawAspect="Content" ObjectID="_1690175246" r:id="rId594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69D396B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8B0AF17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6967C1B7" w14:textId="77777777" w:rsidTr="00EC4384">
        <w:tc>
          <w:tcPr>
            <w:tcW w:w="6200" w:type="dxa"/>
            <w:shd w:val="clear" w:color="auto" w:fill="auto"/>
          </w:tcPr>
          <w:p w14:paraId="2D1AF68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650" w:dyaOrig="405" w14:anchorId="1F161191">
                <v:shape id="_x0000_i3946" type="#_x0000_t75" style="width:82.5pt;height:20.25pt" o:ole="">
                  <v:imagedata r:id="rId5942" o:title=""/>
                </v:shape>
                <o:OLEObject Type="Embed" ProgID="Equation.DSMT4" ShapeID="_x0000_i3946" DrawAspect="Content" ObjectID="_1690175247" r:id="rId59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40" w14:anchorId="2CACAABD">
                <v:shape id="_x0000_i3947" type="#_x0000_t75" style="width:20.25pt;height:12pt" o:ole="">
                  <v:imagedata r:id="rId5944" o:title=""/>
                </v:shape>
                <o:OLEObject Type="Embed" ProgID="Equation.DSMT4" ShapeID="_x0000_i3947" DrawAspect="Content" ObjectID="_1690175248" r:id="rId5945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7E708B74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771EDDF0">
                <v:shape id="_x0000_i3948" type="#_x0000_t75" style="width:135pt;height:19.5pt" o:ole="">
                  <v:imagedata r:id="rId5946" o:title=""/>
                </v:shape>
                <o:OLEObject Type="Embed" ProgID="Equation.DSMT4" ShapeID="_x0000_i3948" DrawAspect="Content" ObjectID="_1690175249" r:id="rId5947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EA2EF5B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color w:val="000000" w:themeColor="text1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763532C0">
                <v:shape id="_x0000_i3949" type="#_x0000_t75" style="width:135pt;height:19.5pt" o:ole="">
                  <v:imagedata r:id="rId5948" o:title=""/>
                </v:shape>
                <o:OLEObject Type="Embed" ProgID="Equation.DSMT4" ShapeID="_x0000_i3949" DrawAspect="Content" ObjectID="_1690175250" r:id="rId594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BC5469C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71E8E59C">
                <v:shape id="_x0000_i3950" type="#_x0000_t75" style="width:135pt;height:19.5pt" o:ole="">
                  <v:imagedata r:id="rId5950" o:title=""/>
                </v:shape>
                <o:OLEObject Type="Embed" ProgID="Equation.DSMT4" ShapeID="_x0000_i3950" DrawAspect="Content" ObjectID="_1690175251" r:id="rId595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2A328C44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0EBD873D">
                <v:shape id="_x0000_i3951" type="#_x0000_t75" style="width:135pt;height:19.5pt" o:ole="">
                  <v:imagedata r:id="rId5952" o:title=""/>
                </v:shape>
                <o:OLEObject Type="Embed" ProgID="Equation.DSMT4" ShapeID="_x0000_i3951" DrawAspect="Content" ObjectID="_1690175252" r:id="rId595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03BCC04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410EA1F3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59194569" w14:textId="77777777" w:rsidTr="00EC4384">
        <w:tc>
          <w:tcPr>
            <w:tcW w:w="6200" w:type="dxa"/>
            <w:shd w:val="clear" w:color="auto" w:fill="auto"/>
          </w:tcPr>
          <w:p w14:paraId="4C7F6C89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Lập phương trình đường tròn đường kính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55" w14:anchorId="17F9E27D">
                <v:shape id="_x0000_i3952" type="#_x0000_t75" style="width:20.25pt;height:12.75pt" o:ole="">
                  <v:imagedata r:id="rId5954" o:title=""/>
                </v:shape>
                <o:OLEObject Type="Embed" ProgID="Equation.DSMT4" ShapeID="_x0000_i3952" DrawAspect="Content" ObjectID="_1690175253" r:id="rId595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biết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68729925">
                <v:shape id="_x0000_i3953" type="#_x0000_t75" style="width:38.25pt;height:20.25pt" o:ole="">
                  <v:imagedata r:id="rId5956" o:title=""/>
                </v:shape>
                <o:OLEObject Type="Embed" ProgID="Equation.DSMT4" ShapeID="_x0000_i3953" DrawAspect="Content" ObjectID="_1690175254" r:id="rId595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00" w:dyaOrig="405" w14:anchorId="0F6A0214">
                <v:shape id="_x0000_i3954" type="#_x0000_t75" style="width:45pt;height:20.25pt" o:ole="">
                  <v:imagedata r:id="rId5958" o:title=""/>
                </v:shape>
                <o:OLEObject Type="Embed" ProgID="Equation.DSMT4" ShapeID="_x0000_i3954" DrawAspect="Content" ObjectID="_1690175255" r:id="rId5959"/>
              </w:object>
            </w:r>
          </w:p>
          <w:p w14:paraId="4F73A28E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65" w:dyaOrig="435" w14:anchorId="70DE6060">
                <v:shape id="_x0000_i3955" type="#_x0000_t75" style="width:113.25pt;height:21.75pt" o:ole="">
                  <v:imagedata r:id="rId5960" o:title=""/>
                </v:shape>
                <o:OLEObject Type="Embed" ProgID="Equation.DSMT4" ShapeID="_x0000_i3955" DrawAspect="Content" ObjectID="_1690175256" r:id="rId596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1E243C09">
                <v:shape id="_x0000_i3956" type="#_x0000_t75" style="width:111.75pt;height:21.75pt" o:ole="">
                  <v:imagedata r:id="rId5962" o:title=""/>
                </v:shape>
                <o:OLEObject Type="Embed" ProgID="Equation.DSMT4" ShapeID="_x0000_i3956" DrawAspect="Content" ObjectID="_1690175257" r:id="rId596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22FF2CF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6F1FF42B">
                <v:shape id="_x0000_i3957" type="#_x0000_t75" style="width:111.75pt;height:21.75pt" o:ole="">
                  <v:imagedata r:id="rId5964" o:title=""/>
                </v:shape>
                <o:OLEObject Type="Embed" ProgID="Equation.DSMT4" ShapeID="_x0000_i3957" DrawAspect="Content" ObjectID="_1690175258" r:id="rId596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65" w:dyaOrig="435" w14:anchorId="37E6F9BA">
                <v:shape id="_x0000_i3958" type="#_x0000_t75" style="width:113.25pt;height:21.75pt" o:ole="">
                  <v:imagedata r:id="rId5966" o:title=""/>
                </v:shape>
                <o:OLEObject Type="Embed" ProgID="Equation.DSMT4" ShapeID="_x0000_i3958" DrawAspect="Content" ObjectID="_1690175259" r:id="rId596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482C525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47D1DD08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6586F639" w14:textId="77777777" w:rsidTr="00EC4384">
        <w:tc>
          <w:tcPr>
            <w:tcW w:w="6200" w:type="dxa"/>
            <w:shd w:val="clear" w:color="auto" w:fill="auto"/>
          </w:tcPr>
          <w:p w14:paraId="3988AE41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30721D3">
                <v:shape id="_x0000_i3959" type="#_x0000_t75" style="width:23.25pt;height:15.75pt" o:ole="">
                  <v:imagedata r:id="rId5968" o:title=""/>
                </v:shape>
                <o:OLEObject Type="Embed" ProgID="Equation.DSMT4" ShapeID="_x0000_i3959" DrawAspect="Content" ObjectID="_1690175260" r:id="rId596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33A9598B">
                <v:shape id="_x0000_i3960" type="#_x0000_t75" style="width:42pt;height:20.25pt" o:ole="">
                  <v:imagedata r:id="rId5970" o:title=""/>
                </v:shape>
                <o:OLEObject Type="Embed" ProgID="Equation.DSMT4" ShapeID="_x0000_i3960" DrawAspect="Content" ObjectID="_1690175261" r:id="rId597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02DD04B0">
                <v:shape id="_x0000_i3961" type="#_x0000_t75" style="width:41.25pt;height:20.25pt" o:ole="">
                  <v:imagedata r:id="rId5972" o:title=""/>
                </v:shape>
                <o:OLEObject Type="Embed" ProgID="Equation.DSMT4" ShapeID="_x0000_i3961" DrawAspect="Content" ObjectID="_1690175262" r:id="rId597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là</w:t>
            </w:r>
          </w:p>
          <w:p w14:paraId="4B91B6A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74098995">
                <v:shape id="_x0000_i3962" type="#_x0000_t75" style="width:117.75pt;height:18pt" o:ole="">
                  <v:imagedata r:id="rId5974" o:title=""/>
                </v:shape>
                <o:OLEObject Type="Embed" ProgID="Equation.DSMT4" ShapeID="_x0000_i3962" DrawAspect="Content" ObjectID="_1690175263" r:id="rId597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2CF01B6F">
                <v:shape id="_x0000_i3963" type="#_x0000_t75" style="width:117.75pt;height:18pt" o:ole="">
                  <v:imagedata r:id="rId5976" o:title=""/>
                </v:shape>
                <o:OLEObject Type="Embed" ProgID="Equation.DSMT4" ShapeID="_x0000_i3963" DrawAspect="Content" ObjectID="_1690175264" r:id="rId59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019D42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125936F0">
                <v:shape id="_x0000_i3964" type="#_x0000_t75" style="width:117.75pt;height:18pt" o:ole="">
                  <v:imagedata r:id="rId5978" o:title=""/>
                </v:shape>
                <o:OLEObject Type="Embed" ProgID="Equation.DSMT4" ShapeID="_x0000_i3964" DrawAspect="Content" ObjectID="_1690175265" r:id="rId597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039D3EDA">
                <v:shape id="_x0000_i3965" type="#_x0000_t75" style="width:117.75pt;height:18pt" o:ole="">
                  <v:imagedata r:id="rId5980" o:title=""/>
                </v:shape>
                <o:OLEObject Type="Embed" ProgID="Equation.DSMT4" ShapeID="_x0000_i3965" DrawAspect="Content" ObjectID="_1690175266" r:id="rId598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9EBC230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1485A13A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1D5BF98D" w14:textId="77777777" w:rsidTr="00EC4384">
        <w:tc>
          <w:tcPr>
            <w:tcW w:w="6200" w:type="dxa"/>
            <w:shd w:val="clear" w:color="auto" w:fill="auto"/>
          </w:tcPr>
          <w:p w14:paraId="05A0E5D7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280E45F">
                <v:shape id="_x0000_i3966" type="#_x0000_t75" style="width:23.25pt;height:15.75pt" o:ole="">
                  <v:imagedata r:id="rId5982" o:title=""/>
                </v:shape>
                <o:OLEObject Type="Embed" ProgID="Equation.DSMT4" ShapeID="_x0000_i3966" DrawAspect="Content" ObjectID="_1690175267" r:id="rId598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25" w:dyaOrig="300" w14:anchorId="65C5ECAC">
                <v:shape id="_x0000_i3967" type="#_x0000_t75" style="width:41.25pt;height:15pt" o:ole="">
                  <v:imagedata r:id="rId5984" o:title=""/>
                </v:shape>
                <o:OLEObject Type="Embed" ProgID="Equation.DSMT4" ShapeID="_x0000_i3967" DrawAspect="Content" ObjectID="_1690175268" r:id="rId598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65" w:dyaOrig="300" w14:anchorId="75156C5B">
                <v:shape id="_x0000_i3968" type="#_x0000_t75" style="width:38.25pt;height:15pt" o:ole="">
                  <v:imagedata r:id="rId5986" o:title=""/>
                </v:shape>
                <o:OLEObject Type="Embed" ProgID="Equation.DSMT4" ShapeID="_x0000_i3968" DrawAspect="Content" ObjectID="_1690175269" r:id="rId59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89E299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75" w14:anchorId="51EAD226">
                <v:shape id="_x0000_i3969" type="#_x0000_t75" style="width:117.75pt;height:18.75pt" o:ole="">
                  <v:imagedata r:id="rId5988" o:title=""/>
                </v:shape>
                <o:OLEObject Type="Embed" ProgID="Equation.DSMT4" ShapeID="_x0000_i3969" DrawAspect="Content" ObjectID="_1690175270" r:id="rId598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15" w:dyaOrig="375" w14:anchorId="388CD5A5">
                <v:shape id="_x0000_i3970" type="#_x0000_t75" style="width:120.75pt;height:18.75pt" o:ole="">
                  <v:imagedata r:id="rId5990" o:title=""/>
                </v:shape>
                <o:OLEObject Type="Embed" ProgID="Equation.DSMT4" ShapeID="_x0000_i3970" DrawAspect="Content" ObjectID="_1690175271" r:id="rId5991"/>
              </w:object>
            </w:r>
          </w:p>
          <w:p w14:paraId="36AF7B4D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75" w14:anchorId="0DECEC9E">
                <v:shape id="_x0000_i3971" type="#_x0000_t75" style="width:117.75pt;height:18.75pt" o:ole="">
                  <v:imagedata r:id="rId5992" o:title=""/>
                </v:shape>
                <o:OLEObject Type="Embed" ProgID="Equation.DSMT4" ShapeID="_x0000_i3971" DrawAspect="Content" ObjectID="_1690175272" r:id="rId599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553E1C6C">
                <v:shape id="_x0000_i3972" type="#_x0000_t75" style="width:117.75pt;height:18pt" o:ole="">
                  <v:imagedata r:id="rId5994" o:title=""/>
                </v:shape>
                <o:OLEObject Type="Embed" ProgID="Equation.DSMT4" ShapeID="_x0000_i3972" DrawAspect="Content" ObjectID="_1690175273" r:id="rId599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519F7D7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045B5CA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1E494239" w14:textId="77777777" w:rsidTr="00EC4384">
        <w:tc>
          <w:tcPr>
            <w:tcW w:w="6200" w:type="dxa"/>
            <w:shd w:val="clear" w:color="auto" w:fill="auto"/>
          </w:tcPr>
          <w:p w14:paraId="6C8150AA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4AD54FD3">
                <v:shape id="_x0000_i3973" type="#_x0000_t75" style="width:33.75pt;height:20.25pt" o:ole="">
                  <v:imagedata r:id="rId5996" o:title=""/>
                </v:shape>
                <o:OLEObject Type="Embed" ProgID="Equation.DSMT4" ShapeID="_x0000_i3973" DrawAspect="Content" ObjectID="_1690175274" r:id="rId599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74641D67">
                <v:shape id="_x0000_i3974" type="#_x0000_t75" style="width:38.25pt;height:20.25pt" o:ole="">
                  <v:imagedata r:id="rId5998" o:title=""/>
                </v:shape>
                <o:OLEObject Type="Embed" ProgID="Equation.DSMT4" ShapeID="_x0000_i3974" DrawAspect="Content" ObjectID="_1690175275" r:id="rId599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3FC8EAC2">
                <v:shape id="_x0000_i3975" type="#_x0000_t75" style="width:20.25pt;height:12.75pt" o:ole="">
                  <v:imagedata r:id="rId6000" o:title=""/>
                </v:shape>
                <o:OLEObject Type="Embed" ProgID="Equation.DSMT4" ShapeID="_x0000_i3975" DrawAspect="Content" ObjectID="_1690175276" r:id="rId60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8007DA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60" w14:anchorId="19E2F583">
                <v:shape id="_x0000_i3976" type="#_x0000_t75" style="width:122.25pt;height:18pt" o:ole="">
                  <v:imagedata r:id="rId6002" o:title=""/>
                </v:shape>
                <o:OLEObject Type="Embed" ProgID="Equation.DSMT4" ShapeID="_x0000_i3976" DrawAspect="Content" ObjectID="_1690175277" r:id="rId60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32F15EAF">
                <v:shape id="_x0000_i3977" type="#_x0000_t75" style="width:123pt;height:18pt" o:ole="">
                  <v:imagedata r:id="rId6004" o:title=""/>
                </v:shape>
                <o:OLEObject Type="Embed" ProgID="Equation.DSMT4" ShapeID="_x0000_i3977" DrawAspect="Content" ObjectID="_1690175278" r:id="rId600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5E2095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70CA2CF9">
                <v:shape id="_x0000_i3978" type="#_x0000_t75" style="width:123pt;height:18pt" o:ole="">
                  <v:imagedata r:id="rId6006" o:title=""/>
                </v:shape>
                <o:OLEObject Type="Embed" ProgID="Equation.DSMT4" ShapeID="_x0000_i3978" DrawAspect="Content" ObjectID="_1690175279" r:id="rId600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60" w14:anchorId="172C3EA7">
                <v:shape id="_x0000_i3979" type="#_x0000_t75" style="width:122.25pt;height:18pt" o:ole="">
                  <v:imagedata r:id="rId6008" o:title=""/>
                </v:shape>
                <o:OLEObject Type="Embed" ProgID="Equation.DSMT4" ShapeID="_x0000_i3979" DrawAspect="Content" ObjectID="_1690175280" r:id="rId600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B8C86D3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691D260A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296FCA9C" w14:textId="77777777" w:rsidTr="00EC4384">
        <w:tc>
          <w:tcPr>
            <w:tcW w:w="6200" w:type="dxa"/>
            <w:shd w:val="clear" w:color="auto" w:fill="auto"/>
          </w:tcPr>
          <w:p w14:paraId="7B7E5075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176C3941">
                <v:shape id="_x0000_i3980" type="#_x0000_t75" style="width:23.25pt;height:16.5pt" o:ole="">
                  <v:imagedata r:id="rId1219" o:title=""/>
                </v:shape>
                <o:OLEObject Type="Embed" ProgID="Equation.DSMT4" ShapeID="_x0000_i3980" DrawAspect="Content" ObjectID="_1690175281" r:id="rId60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2DDD2903">
                <v:shape id="_x0000_i3981" type="#_x0000_t75" style="width:21pt;height:19.5pt" o:ole="">
                  <v:imagedata r:id="rId6011" o:title=""/>
                </v:shape>
                <o:OLEObject Type="Embed" ProgID="Equation.DSMT4" ShapeID="_x0000_i3981" DrawAspect="Content" ObjectID="_1690175282" r:id="rId601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390" w14:anchorId="187B2CFD">
                <v:shape id="_x0000_i3982" type="#_x0000_t75" style="width:34.5pt;height:19.5pt" o:ole="">
                  <v:imagedata r:id="rId6013" o:title=""/>
                </v:shape>
                <o:OLEObject Type="Embed" ProgID="Equation.DSMT4" ShapeID="_x0000_i3982" DrawAspect="Content" ObjectID="_1690175283" r:id="rId601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487991AB">
                <v:shape id="_x0000_i3983" type="#_x0000_t75" style="width:40.5pt;height:19.5pt" o:ole="">
                  <v:imagedata r:id="rId6015" o:title=""/>
                </v:shape>
                <o:OLEObject Type="Embed" ProgID="Equation.DSMT4" ShapeID="_x0000_i3983" DrawAspect="Content" ObjectID="_1690175284" r:id="rId601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37E18AD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175" w:dyaOrig="375" w14:anchorId="7AD629F4">
                <v:shape id="_x0000_i3984" type="#_x0000_t75" style="width:108.75pt;height:18.75pt" o:ole="">
                  <v:imagedata r:id="rId6017" o:title=""/>
                </v:shape>
                <o:OLEObject Type="Embed" ProgID="Equation.DSMT4" ShapeID="_x0000_i3984" DrawAspect="Content" ObjectID="_1690175285" r:id="rId60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175" w:dyaOrig="375" w14:anchorId="051477DF">
                <v:shape id="_x0000_i3985" type="#_x0000_t75" style="width:108.75pt;height:18.75pt" o:ole="">
                  <v:imagedata r:id="rId6019" o:title=""/>
                </v:shape>
                <o:OLEObject Type="Embed" ProgID="Equation.DSMT4" ShapeID="_x0000_i3985" DrawAspect="Content" ObjectID="_1690175286" r:id="rId60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2986180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055" w:dyaOrig="375" w14:anchorId="7D474DCC">
                <v:shape id="_x0000_i3986" type="#_x0000_t75" style="width:102.75pt;height:18.75pt" o:ole="">
                  <v:imagedata r:id="rId6021" o:title=""/>
                </v:shape>
                <o:OLEObject Type="Embed" ProgID="Equation.DSMT4" ShapeID="_x0000_i3986" DrawAspect="Content" ObjectID="_1690175287" r:id="rId602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055" w:dyaOrig="375" w14:anchorId="33807642">
                <v:shape id="_x0000_i3987" type="#_x0000_t75" style="width:102.75pt;height:18.75pt" o:ole="">
                  <v:imagedata r:id="rId6023" o:title=""/>
                </v:shape>
                <o:OLEObject Type="Embed" ProgID="Equation.DSMT4" ShapeID="_x0000_i3987" DrawAspect="Content" ObjectID="_1690175288" r:id="rId602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AE14DF6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0787D69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25FDFDEE" w14:textId="77777777" w:rsidTr="00EC4384">
        <w:tc>
          <w:tcPr>
            <w:tcW w:w="6200" w:type="dxa"/>
            <w:shd w:val="clear" w:color="auto" w:fill="auto"/>
          </w:tcPr>
          <w:p w14:paraId="40BC959E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62459239">
                <v:shape id="_x0000_i3988" type="#_x0000_t75" style="width:22.5pt;height:16.5pt" o:ole="">
                  <v:imagedata r:id="rId6025" o:title=""/>
                </v:shape>
                <o:OLEObject Type="Embed" ProgID="Equation.DSMT4" ShapeID="_x0000_i3988" DrawAspect="Content" ObjectID="_1690175289" r:id="rId60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390" w14:anchorId="22078327">
                <v:shape id="_x0000_i3989" type="#_x0000_t75" style="width:33.75pt;height:19.5pt" o:ole="">
                  <v:imagedata r:id="rId6027" o:title=""/>
                </v:shape>
                <o:OLEObject Type="Embed" ProgID="Equation.DSMT4" ShapeID="_x0000_i3989" DrawAspect="Content" ObjectID="_1690175290" r:id="rId602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390" w14:anchorId="153F3EF8">
                <v:shape id="_x0000_i3990" type="#_x0000_t75" style="width:39pt;height:19.5pt" o:ole="">
                  <v:imagedata r:id="rId6029" o:title=""/>
                </v:shape>
                <o:OLEObject Type="Embed" ProgID="Equation.DSMT4" ShapeID="_x0000_i3990" DrawAspect="Content" ObjectID="_1690175291" r:id="rId603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1DC4B6A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35" w14:anchorId="365F74BB">
                <v:shape id="_x0000_i3991" type="#_x0000_t75" style="width:102.75pt;height:21.75pt" o:ole="">
                  <v:imagedata r:id="rId6031" o:title=""/>
                </v:shape>
                <o:OLEObject Type="Embed" ProgID="Equation.DSMT4" ShapeID="_x0000_i3991" DrawAspect="Content" ObjectID="_1690175292" r:id="rId60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070DEC19">
                <v:shape id="_x0000_i3992" type="#_x0000_t75" style="width:111pt;height:21.75pt" o:ole="">
                  <v:imagedata r:id="rId6033" o:title=""/>
                </v:shape>
                <o:OLEObject Type="Embed" ProgID="Equation.DSMT4" ShapeID="_x0000_i3992" DrawAspect="Content" ObjectID="_1690175293" r:id="rId60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EA054E7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3C273D78">
                <v:shape id="_x0000_i3993" type="#_x0000_t75" style="width:112.5pt;height:21.75pt" o:ole="">
                  <v:imagedata r:id="rId6035" o:title=""/>
                </v:shape>
                <o:OLEObject Type="Embed" ProgID="Equation.DSMT4" ShapeID="_x0000_i3993" DrawAspect="Content" ObjectID="_1690175294" r:id="rId60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70" w:dyaOrig="435" w14:anchorId="486DFBE3">
                <v:shape id="_x0000_i3994" type="#_x0000_t75" style="width:103.5pt;height:21.75pt" o:ole="">
                  <v:imagedata r:id="rId6037" o:title=""/>
                </v:shape>
                <o:OLEObject Type="Embed" ProgID="Equation.DSMT4" ShapeID="_x0000_i3994" DrawAspect="Content" ObjectID="_1690175295" r:id="rId603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7E5DDCA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187A46E2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6564BA4C" w14:textId="77777777" w:rsidTr="00EC4384">
        <w:tc>
          <w:tcPr>
            <w:tcW w:w="6200" w:type="dxa"/>
            <w:shd w:val="clear" w:color="auto" w:fill="auto"/>
          </w:tcPr>
          <w:p w14:paraId="1C036549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MS Mincho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>Câu 20:</w: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465" w:dyaOrig="315" w14:anchorId="3E64FE65">
                <v:shape id="_x0000_i3995" type="#_x0000_t75" style="width:23.25pt;height:15.75pt" o:ole="">
                  <v:imagedata r:id="rId6039" o:title=""/>
                </v:shape>
                <o:OLEObject Type="Embed" ProgID="Equation.DSMT4" ShapeID="_x0000_i3995" DrawAspect="Content" ObjectID="_1690175296" r:id="rId6040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MS Mincho" w:hAnsi="Chu Van An" w:cs="Chu Van An"/>
                <w:position w:val="-14"/>
                <w:szCs w:val="22"/>
              </w:rPr>
              <w:object w:dxaOrig="795" w:dyaOrig="405" w14:anchorId="438034BE">
                <v:shape id="_x0000_i3996" type="#_x0000_t75" style="width:39.75pt;height:20.25pt" o:ole="">
                  <v:imagedata r:id="rId6041" o:title=""/>
                </v:shape>
                <o:OLEObject Type="Embed" ProgID="Equation.DSMT4" ShapeID="_x0000_i3996" DrawAspect="Content" ObjectID="_1690175297" r:id="rId6042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MS Mincho" w:hAnsi="Chu Van An" w:cs="Chu Van An"/>
                <w:position w:val="-14"/>
                <w:szCs w:val="22"/>
              </w:rPr>
              <w:object w:dxaOrig="915" w:dyaOrig="405" w14:anchorId="287444E0">
                <v:shape id="_x0000_i3997" type="#_x0000_t75" style="width:45.75pt;height:20.25pt" o:ole="">
                  <v:imagedata r:id="rId6043" o:title=""/>
                </v:shape>
                <o:OLEObject Type="Embed" ProgID="Equation.DSMT4" ShapeID="_x0000_i3997" DrawAspect="Content" ObjectID="_1690175298" r:id="rId6044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eastAsia="MS Mincho" w:hAnsi="Chu Van An" w:cs="Chu Van An"/>
                <w:position w:val="-4"/>
                <w:szCs w:val="22"/>
              </w:rPr>
              <w:object w:dxaOrig="405" w:dyaOrig="255" w14:anchorId="0F8315C7">
                <v:shape id="_x0000_i3998" type="#_x0000_t75" style="width:20.25pt;height:12.75pt" o:ole="">
                  <v:imagedata r:id="rId6045" o:title=""/>
                </v:shape>
                <o:OLEObject Type="Embed" ProgID="Equation.DSMT4" ShapeID="_x0000_i3998" DrawAspect="Content" ObjectID="_1690175299" r:id="rId6046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4951627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60" w:dyaOrig="360" w14:anchorId="32E722F3">
                <v:shape id="_x0000_i3999" type="#_x0000_t75" style="width:123pt;height:18pt" o:ole="">
                  <v:imagedata r:id="rId6047" o:title=""/>
                </v:shape>
                <o:OLEObject Type="Embed" ProgID="Equation.DSMT4" ShapeID="_x0000_i3999" DrawAspect="Content" ObjectID="_1690175300" r:id="rId6048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75" w:dyaOrig="360" w14:anchorId="68348BD5">
                <v:shape id="_x0000_i4000" type="#_x0000_t75" style="width:123.75pt;height:18pt" o:ole="">
                  <v:imagedata r:id="rId6049" o:title=""/>
                </v:shape>
                <o:OLEObject Type="Embed" ProgID="Equation.DSMT4" ShapeID="_x0000_i4000" DrawAspect="Content" ObjectID="_1690175301" r:id="rId6050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523BF507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75" w:dyaOrig="360" w14:anchorId="42E55620">
                <v:shape id="_x0000_i4001" type="#_x0000_t75" style="width:123.75pt;height:18pt" o:ole="">
                  <v:imagedata r:id="rId6051" o:title=""/>
                </v:shape>
                <o:OLEObject Type="Embed" ProgID="Equation.DSMT4" ShapeID="_x0000_i4001" DrawAspect="Content" ObjectID="_1690175302" r:id="rId6052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60" w:dyaOrig="360" w14:anchorId="7325EB1B">
                <v:shape id="_x0000_i4002" type="#_x0000_t75" style="width:123pt;height:18pt" o:ole="">
                  <v:imagedata r:id="rId6053" o:title=""/>
                </v:shape>
                <o:OLEObject Type="Embed" ProgID="Equation.DSMT4" ShapeID="_x0000_i4002" DrawAspect="Content" ObjectID="_1690175303" r:id="rId6054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6134006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23008115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732FC987" w14:textId="77777777" w:rsidTr="00EC4384">
        <w:tc>
          <w:tcPr>
            <w:tcW w:w="6200" w:type="dxa"/>
            <w:shd w:val="clear" w:color="auto" w:fill="auto"/>
          </w:tcPr>
          <w:p w14:paraId="644BF43C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21:</w:t>
            </w:r>
            <w:r w:rsidRPr="00676FB5">
              <w:rPr>
                <w:rFonts w:ascii="Chu Van An" w:hAnsi="Chu Van An" w:cs="Chu Van An"/>
                <w:szCs w:val="22"/>
              </w:rPr>
              <w:t xml:space="preserve">Phương trình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10B950B7">
                <v:shape id="_x0000_i4003" type="#_x0000_t75" style="width:42pt;height:20.25pt" o:ole="">
                  <v:imagedata r:id="rId6055" o:title=""/>
                </v:shape>
                <o:OLEObject Type="Embed" ProgID="Equation.DSMT4" ShapeID="_x0000_i4003" DrawAspect="Content" ObjectID="_1690175304" r:id="rId605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305A3128">
                <v:shape id="_x0000_i4004" type="#_x0000_t75" style="width:42pt;height:20.25pt" o:ole="">
                  <v:imagedata r:id="rId6057" o:title=""/>
                </v:shape>
                <o:OLEObject Type="Embed" ProgID="Equation.DSMT4" ShapeID="_x0000_i4004" DrawAspect="Content" ObjectID="_1690175305" r:id="rId6058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50E5A0F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75" w:dyaOrig="375" w14:anchorId="0F1C999C">
                <v:shape id="_x0000_i4005" type="#_x0000_t75" style="width:123.75pt;height:18.75pt" o:ole="">
                  <v:imagedata r:id="rId6059" o:title=""/>
                </v:shape>
                <o:OLEObject Type="Embed" ProgID="Equation.DSMT4" ShapeID="_x0000_i4005" DrawAspect="Content" ObjectID="_1690175306" r:id="rId606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45C6D7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40" w:dyaOrig="375" w14:anchorId="573DB37D">
                <v:shape id="_x0000_i4006" type="#_x0000_t75" style="width:117pt;height:18.75pt" o:ole="">
                  <v:imagedata r:id="rId6061" o:title=""/>
                </v:shape>
                <o:OLEObject Type="Embed" ProgID="Equation.DSMT4" ShapeID="_x0000_i4006" DrawAspect="Content" ObjectID="_1690175307" r:id="rId606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40" w:dyaOrig="375" w14:anchorId="751B96A0">
                <v:shape id="_x0000_i4007" type="#_x0000_t75" style="width:117pt;height:18.75pt" o:ole="">
                  <v:imagedata r:id="rId6063" o:title=""/>
                </v:shape>
                <o:OLEObject Type="Embed" ProgID="Equation.DSMT4" ShapeID="_x0000_i4007" DrawAspect="Content" ObjectID="_1690175308" r:id="rId606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8E0F46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290D02C3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0EC9DEC1" w14:textId="77777777" w:rsidTr="00EC4384">
        <w:tc>
          <w:tcPr>
            <w:tcW w:w="6200" w:type="dxa"/>
            <w:shd w:val="clear" w:color="auto" w:fill="auto"/>
          </w:tcPr>
          <w:p w14:paraId="0B534651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3E6E7E9F">
                <v:shape id="_x0000_i4008" type="#_x0000_t75" style="width:42.75pt;height:20.25pt" o:ole="">
                  <v:imagedata r:id="rId6065" o:title=""/>
                </v:shape>
                <o:OLEObject Type="Embed" ProgID="Equation.DSMT4" ShapeID="_x0000_i4008" DrawAspect="Content" ObjectID="_1690175309" r:id="rId606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FFC7566">
                <v:shape id="_x0000_i4009" type="#_x0000_t75" style="width:36.75pt;height:20.25pt" o:ole="">
                  <v:imagedata r:id="rId6067" o:title=""/>
                </v:shape>
                <o:OLEObject Type="Embed" ProgID="Equation.DSMT4" ShapeID="_x0000_i4009" DrawAspect="Content" ObjectID="_1690175310" r:id="rId606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Tập hợp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0330A984">
                <v:shape id="_x0000_i4010" type="#_x0000_t75" style="width:45pt;height:20.25pt" o:ole="">
                  <v:imagedata r:id="rId6069" o:title=""/>
                </v:shape>
                <o:OLEObject Type="Embed" ProgID="Equation.DSMT4" ShapeID="_x0000_i4010" DrawAspect="Content" ObjectID="_1690175311" r:id="rId607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nhìn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7CE3F029">
                <v:shape id="_x0000_i4011" type="#_x0000_t75" style="width:20.25pt;height:13.5pt" o:ole="">
                  <v:imagedata r:id="rId6071" o:title=""/>
                </v:shape>
                <o:OLEObject Type="Embed" ProgID="Equation.DSMT4" ShapeID="_x0000_i4011" DrawAspect="Content" ObjectID="_1690175312" r:id="rId607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dưới một góc vuông nằm trên đường tròn có phương trình là</w:t>
            </w:r>
          </w:p>
          <w:p w14:paraId="14BD581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205" w:dyaOrig="360" w14:anchorId="4F81527A">
                <v:shape id="_x0000_i4012" type="#_x0000_t75" style="width:110.25pt;height:18pt" o:ole="">
                  <v:imagedata r:id="rId6073" o:title=""/>
                </v:shape>
                <o:OLEObject Type="Embed" ProgID="Equation.DSMT4" ShapeID="_x0000_i4012" DrawAspect="Content" ObjectID="_1690175313" r:id="rId607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EE9027C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45" w:dyaOrig="360" w14:anchorId="2F45ED5C">
                <v:shape id="_x0000_i4013" type="#_x0000_t75" style="width:122.25pt;height:18pt" o:ole="">
                  <v:imagedata r:id="rId6075" o:title=""/>
                </v:shape>
                <o:OLEObject Type="Embed" ProgID="Equation.DSMT4" ShapeID="_x0000_i4013" DrawAspect="Content" ObjectID="_1690175314" r:id="rId607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205" w:dyaOrig="360" w14:anchorId="28AFB080">
                <v:shape id="_x0000_i4014" type="#_x0000_t75" style="width:110.25pt;height:18pt" o:ole="">
                  <v:imagedata r:id="rId6077" o:title=""/>
                </v:shape>
                <o:OLEObject Type="Embed" ProgID="Equation.DSMT4" ShapeID="_x0000_i4014" DrawAspect="Content" ObjectID="_1690175315" r:id="rId607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C111542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6694006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35C26E32" w14:textId="77777777" w:rsidTr="00EC4384">
        <w:tc>
          <w:tcPr>
            <w:tcW w:w="6200" w:type="dxa"/>
            <w:shd w:val="clear" w:color="auto" w:fill="auto"/>
          </w:tcPr>
          <w:p w14:paraId="71734AE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Viết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712DC50">
                <v:shape id="_x0000_i4015" type="#_x0000_t75" style="width:20.25pt;height:12.75pt" o:ole="">
                  <v:imagedata r:id="rId6079" o:title=""/>
                </v:shape>
                <o:OLEObject Type="Embed" ProgID="Equation.DSMT4" ShapeID="_x0000_i4015" DrawAspect="Content" ObjectID="_1690175316" r:id="rId608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biết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45" w:dyaOrig="315" w14:anchorId="299AE3A6">
                <v:shape id="_x0000_i4016" type="#_x0000_t75" style="width:32.25pt;height:15.75pt" o:ole="">
                  <v:imagedata r:id="rId6081" o:title=""/>
                </v:shape>
                <o:OLEObject Type="Embed" ProgID="Equation.DSMT4" ShapeID="_x0000_i4016" DrawAspect="Content" ObjectID="_1690175317" r:id="rId608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361C1113">
                <v:shape id="_x0000_i4017" type="#_x0000_t75" style="width:39pt;height:20.25pt" o:ole="">
                  <v:imagedata r:id="rId6083" o:title=""/>
                </v:shape>
                <o:OLEObject Type="Embed" ProgID="Equation.DSMT4" ShapeID="_x0000_i4017" DrawAspect="Content" ObjectID="_1690175318" r:id="rId608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F0D9A5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50" w14:anchorId="6DC7E176">
                <v:shape id="_x0000_i4018" type="#_x0000_t75" style="width:111.75pt;height:22.5pt" o:ole="">
                  <v:imagedata r:id="rId6085" o:title=""/>
                </v:shape>
                <o:OLEObject Type="Embed" ProgID="Equation.DSMT4" ShapeID="_x0000_i4018" DrawAspect="Content" ObjectID="_1690175319" r:id="rId608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20" w:dyaOrig="450" w14:anchorId="28216AB9">
                <v:shape id="_x0000_i4019" type="#_x0000_t75" style="width:111pt;height:22.5pt" o:ole="">
                  <v:imagedata r:id="rId6087" o:title=""/>
                </v:shape>
                <o:OLEObject Type="Embed" ProgID="Equation.DSMT4" ShapeID="_x0000_i4019" DrawAspect="Content" ObjectID="_1690175320" r:id="rId608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77E709B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50" w:dyaOrig="450" w14:anchorId="2508029E">
                <v:shape id="_x0000_i4020" type="#_x0000_t75" style="width:112.5pt;height:22.5pt" o:ole="">
                  <v:imagedata r:id="rId6089" o:title=""/>
                </v:shape>
                <o:OLEObject Type="Embed" ProgID="Equation.DSMT4" ShapeID="_x0000_i4020" DrawAspect="Content" ObjectID="_1690175321" r:id="rId609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200" w:dyaOrig="360" w14:anchorId="3F591ED9">
                <v:shape id="_x0000_i4021" type="#_x0000_t75" style="width:60pt;height:18pt" o:ole="">
                  <v:imagedata r:id="rId6091" o:title=""/>
                </v:shape>
                <o:OLEObject Type="Embed" ProgID="Equation.DSMT4" ShapeID="_x0000_i4021" DrawAspect="Content" ObjectID="_1690175322" r:id="rId609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756DADE3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BB4E503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5085F172" w14:textId="77777777" w:rsidTr="00EC4384">
        <w:tc>
          <w:tcPr>
            <w:tcW w:w="6200" w:type="dxa"/>
            <w:shd w:val="clear" w:color="auto" w:fill="auto"/>
          </w:tcPr>
          <w:p w14:paraId="7F0A404A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59012E31">
                <v:shape id="_x0000_i4022" type="#_x0000_t75" style="width:9.75pt;height:13.5pt" o:ole="">
                  <v:imagedata r:id="rId6093" o:title=""/>
                </v:shape>
                <o:OLEObject Type="Embed" ProgID="Equation.DSMT4" ShapeID="_x0000_i4022" DrawAspect="Content" ObjectID="_1690175323" r:id="rId609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1D55F2F5">
                <v:shape id="_x0000_i4023" type="#_x0000_t75" style="width:45pt;height:20.25pt" o:ole="">
                  <v:imagedata r:id="rId6095" o:title=""/>
                </v:shape>
                <o:OLEObject Type="Embed" ProgID="Equation.DSMT4" ShapeID="_x0000_i4023" DrawAspect="Content" ObjectID="_1690175324" r:id="rId609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05565CBA">
                <v:shape id="_x0000_i4024" type="#_x0000_t75" style="width:45pt;height:20.25pt" o:ole="">
                  <v:imagedata r:id="rId6097" o:title=""/>
                </v:shape>
                <o:OLEObject Type="Embed" ProgID="Equation.DSMT4" ShapeID="_x0000_i4024" DrawAspect="Content" ObjectID="_1690175325" r:id="rId609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5D2FF621">
                <v:shape id="_x0000_i4025" type="#_x0000_t75" style="width:20.25pt;height:13.5pt" o:ole="">
                  <v:imagedata r:id="rId6099" o:title=""/>
                </v:shape>
                <o:OLEObject Type="Embed" ProgID="Equation.DSMT4" ShapeID="_x0000_i4025" DrawAspect="Content" ObjectID="_1690175326" r:id="rId610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75145B4" w14:textId="77777777" w:rsidR="00AF66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75" w:dyaOrig="360" w14:anchorId="1402306D">
                <v:shape id="_x0000_i4026" type="#_x0000_t75" style="width:123.75pt;height:18pt" o:ole="">
                  <v:imagedata r:id="rId6101" o:title=""/>
                </v:shape>
                <o:OLEObject Type="Embed" ProgID="Equation.DSMT4" ShapeID="_x0000_i4026" DrawAspect="Content" ObjectID="_1690175327" r:id="rId610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</w:p>
          <w:p w14:paraId="13EBD6B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505" w:dyaOrig="360" w14:anchorId="3308704F">
                <v:shape id="_x0000_i4027" type="#_x0000_t75" style="width:125.25pt;height:18pt" o:ole="">
                  <v:imagedata r:id="rId6103" o:title=""/>
                </v:shape>
                <o:OLEObject Type="Embed" ProgID="Equation.DSMT4" ShapeID="_x0000_i4027" DrawAspect="Content" ObjectID="_1690175328" r:id="rId610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99A1462" w14:textId="77777777" w:rsidR="00AF66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C.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</w:p>
          <w:p w14:paraId="070CD9E2" w14:textId="77777777" w:rsidR="00AF665B" w:rsidRPr="00D2227A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505" w:dyaOrig="360" w14:anchorId="65C94EB4">
                <v:shape id="_x0000_i4028" type="#_x0000_t75" style="width:125.25pt;height:18pt" o:ole="">
                  <v:imagedata r:id="rId6105" o:title=""/>
                </v:shape>
                <o:OLEObject Type="Embed" ProgID="Equation.DSMT4" ShapeID="_x0000_i4028" DrawAspect="Content" ObjectID="_1690175329" r:id="rId610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130F6442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5F0D07E9" w14:textId="77777777" w:rsidTr="00EC4384">
        <w:tc>
          <w:tcPr>
            <w:tcW w:w="6200" w:type="dxa"/>
            <w:shd w:val="clear" w:color="auto" w:fill="auto"/>
          </w:tcPr>
          <w:p w14:paraId="3D8C8878" w14:textId="77777777" w:rsidR="00AF665B" w:rsidRPr="00676FB5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25: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76DD3E95">
                <v:shape id="_x0000_i4029" type="#_x0000_t75" style="width:21pt;height:20.25pt" o:ole="">
                  <v:imagedata r:id="rId6107" o:title=""/>
                </v:shape>
                <o:OLEObject Type="Embed" ProgID="Equation.DSMT4" ShapeID="_x0000_i4029" DrawAspect="Content" ObjectID="_1690175330" r:id="rId610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có tâm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645" w:dyaOrig="405" w14:anchorId="20B6C940">
                <v:shape id="_x0000_i4030" type="#_x0000_t75" style="width:32.25pt;height:20.25pt" o:ole="">
                  <v:imagedata r:id="rId6109" o:title=""/>
                </v:shape>
                <o:OLEObject Type="Embed" ProgID="Equation.DSMT4" ShapeID="_x0000_i4030" DrawAspect="Content" ObjectID="_1690175331" r:id="rId611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1F535E1D">
                <v:shape id="_x0000_i4031" type="#_x0000_t75" style="width:21pt;height:20.25pt" o:ole="">
                  <v:imagedata r:id="rId6107" o:title=""/>
                </v:shape>
                <o:OLEObject Type="Embed" ProgID="Equation.DSMT4" ShapeID="_x0000_i4031" DrawAspect="Content" ObjectID="_1690175332" r:id="rId611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cắt đường thẳng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0"/>
                <w:szCs w:val="22"/>
                <w:lang w:val="vi-VN"/>
              </w:rPr>
              <w:object w:dxaOrig="1815" w:dyaOrig="315" w14:anchorId="5C4E4B69">
                <v:shape id="_x0000_i4032" type="#_x0000_t75" style="width:90.75pt;height:15.75pt" o:ole="">
                  <v:imagedata r:id="rId6112" o:title=""/>
                </v:shape>
                <o:OLEObject Type="Embed" ProgID="Equation.DSMT4" ShapeID="_x0000_i4032" DrawAspect="Content" ObjectID="_1690175333" r:id="rId611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theo một dây cung có độ dài bằng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vi-VN"/>
              </w:rPr>
              <w:object w:dxaOrig="195" w:dyaOrig="285" w14:anchorId="42AFE2EC">
                <v:shape id="_x0000_i4033" type="#_x0000_t75" style="width:9.75pt;height:14.25pt" o:ole="">
                  <v:imagedata r:id="rId6114" o:title=""/>
                </v:shape>
                <o:OLEObject Type="Embed" ProgID="Equation.DSMT4" ShapeID="_x0000_i4033" DrawAspect="Content" ObjectID="_1690175334" r:id="rId611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. Phường trình của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70A14129">
                <v:shape id="_x0000_i4034" type="#_x0000_t75" style="width:21pt;height:20.25pt" o:ole="">
                  <v:imagedata r:id="rId6107" o:title=""/>
                </v:shape>
                <o:OLEObject Type="Embed" ProgID="Equation.DSMT4" ShapeID="_x0000_i4034" DrawAspect="Content" ObjectID="_1690175335" r:id="rId611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là</w:t>
            </w:r>
          </w:p>
          <w:p w14:paraId="535C263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160" w:dyaOrig="435" w14:anchorId="754DC265">
                <v:shape id="_x0000_i4035" type="#_x0000_t75" style="width:108pt;height:21.75pt" o:ole="">
                  <v:imagedata r:id="rId6117" o:title=""/>
                </v:shape>
                <o:OLEObject Type="Embed" ProgID="Equation.DSMT4" ShapeID="_x0000_i4035" DrawAspect="Content" ObjectID="_1690175336" r:id="rId611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040" w:dyaOrig="435" w14:anchorId="43278A50">
                <v:shape id="_x0000_i4036" type="#_x0000_t75" style="width:102pt;height:21.75pt" o:ole="">
                  <v:imagedata r:id="rId6119" o:title=""/>
                </v:shape>
                <o:OLEObject Type="Embed" ProgID="Equation.DSMT4" ShapeID="_x0000_i4036" DrawAspect="Content" ObjectID="_1690175337" r:id="rId612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1328517" w14:textId="77777777" w:rsidR="00AF665B" w:rsidRPr="00D2227A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145" w:dyaOrig="435" w14:anchorId="5EF1EF02">
                <v:shape id="_x0000_i4037" type="#_x0000_t75" style="width:107.25pt;height:21.75pt" o:ole="">
                  <v:imagedata r:id="rId6121" o:title=""/>
                </v:shape>
                <o:OLEObject Type="Embed" ProgID="Equation.DSMT4" ShapeID="_x0000_i4037" DrawAspect="Content" ObjectID="_1690175338" r:id="rId612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040" w:dyaOrig="435" w14:anchorId="026B18AA">
                <v:shape id="_x0000_i4038" type="#_x0000_t75" style="width:102pt;height:21.75pt" o:ole="">
                  <v:imagedata r:id="rId6123" o:title=""/>
                </v:shape>
                <o:OLEObject Type="Embed" ProgID="Equation.DSMT4" ShapeID="_x0000_i4038" DrawAspect="Content" ObjectID="_1690175339" r:id="rId612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5A2881EB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676FB5" w14:paraId="7AFBC9E7" w14:textId="77777777" w:rsidTr="00EC4384">
        <w:tc>
          <w:tcPr>
            <w:tcW w:w="6200" w:type="dxa"/>
            <w:shd w:val="clear" w:color="auto" w:fill="auto"/>
          </w:tcPr>
          <w:p w14:paraId="11F552EF" w14:textId="77777777" w:rsidR="00AF665B" w:rsidRPr="00676FB5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26: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19DEBAD">
                <v:shape id="_x0000_i4039" type="#_x0000_t75" style="width:21pt;height:20.25pt" o:ole="">
                  <v:imagedata r:id="rId6125" o:title=""/>
                </v:shape>
                <o:OLEObject Type="Embed" ProgID="Equation.DSMT4" ShapeID="_x0000_i4039" DrawAspect="Content" ObjectID="_1690175340" r:id="rId61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405" w14:anchorId="0267355A">
                <v:shape id="_x0000_i4040" type="#_x0000_t75" style="width:31.5pt;height:20.25pt" o:ole="">
                  <v:imagedata r:id="rId6127" o:title=""/>
                </v:shape>
                <o:OLEObject Type="Embed" ProgID="Equation.DSMT4" ShapeID="_x0000_i4040" DrawAspect="Content" ObjectID="_1690175341" r:id="rId612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C767E95">
                <v:shape id="_x0000_i4041" type="#_x0000_t75" style="width:21pt;height:20.25pt" o:ole="">
                  <v:imagedata r:id="rId6125" o:title=""/>
                </v:shape>
                <o:OLEObject Type="Embed" ProgID="Equation.DSMT4" ShapeID="_x0000_i4041" DrawAspect="Content" ObjectID="_1690175342" r:id="rId61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30" w14:anchorId="78E2FF82">
                <v:shape id="_x0000_i4042" type="#_x0000_t75" style="width:93pt;height:16.5pt" o:ole="">
                  <v:imagedata r:id="rId6130" o:title=""/>
                </v:shape>
                <o:OLEObject Type="Embed" ProgID="Equation.DSMT4" ShapeID="_x0000_i4042" DrawAspect="Content" ObjectID="_1690175343" r:id="rId613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theo một dây cung có độ dài bằng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377105DA">
                <v:shape id="_x0000_i4043" type="#_x0000_t75" style="width:9.75pt;height:14.25pt" o:ole="">
                  <v:imagedata r:id="rId6132" o:title=""/>
                </v:shape>
                <o:OLEObject Type="Embed" ProgID="Equation.DSMT4" ShapeID="_x0000_i4043" DrawAspect="Content" ObjectID="_1690175344" r:id="rId613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của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5FA5E21">
                <v:shape id="_x0000_i4044" type="#_x0000_t75" style="width:21pt;height:20.25pt" o:ole="">
                  <v:imagedata r:id="rId6125" o:title=""/>
                </v:shape>
                <o:OLEObject Type="Embed" ProgID="Equation.DSMT4" ShapeID="_x0000_i4044" DrawAspect="Content" ObjectID="_1690175345" r:id="rId613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0B7B53C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45" w:dyaOrig="450" w14:anchorId="70F9DAF9">
                <v:shape id="_x0000_i4045" type="#_x0000_t75" style="width:107.25pt;height:22.5pt" o:ole="">
                  <v:imagedata r:id="rId6135" o:title=""/>
                </v:shape>
                <o:OLEObject Type="Embed" ProgID="Equation.DSMT4" ShapeID="_x0000_i4045" DrawAspect="Content" ObjectID="_1690175346" r:id="rId61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40" w:dyaOrig="450" w14:anchorId="3C526B22">
                <v:shape id="_x0000_i4046" type="#_x0000_t75" style="width:102pt;height:22.5pt" o:ole="">
                  <v:imagedata r:id="rId6137" o:title=""/>
                </v:shape>
                <o:OLEObject Type="Embed" ProgID="Equation.DSMT4" ShapeID="_x0000_i4046" DrawAspect="Content" ObjectID="_1690175347" r:id="rId613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498835" w14:textId="77777777" w:rsidR="00AF665B" w:rsidRPr="00D2227A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60" w:dyaOrig="450" w14:anchorId="40E4C7C0">
                <v:shape id="_x0000_i4047" type="#_x0000_t75" style="width:108pt;height:22.5pt" o:ole="">
                  <v:imagedata r:id="rId6139" o:title=""/>
                </v:shape>
                <o:OLEObject Type="Embed" ProgID="Equation.DSMT4" ShapeID="_x0000_i4047" DrawAspect="Content" ObjectID="_1690175348" r:id="rId614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40" w:dyaOrig="450" w14:anchorId="23CFE6C5">
                <v:shape id="_x0000_i4048" type="#_x0000_t75" style="width:102pt;height:22.5pt" o:ole="">
                  <v:imagedata r:id="rId6141" o:title=""/>
                </v:shape>
                <o:OLEObject Type="Embed" ProgID="Equation.DSMT4" ShapeID="_x0000_i4048" DrawAspect="Content" ObjectID="_1690175349" r:id="rId614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40FB1259" w14:textId="77777777" w:rsidR="00AF665B" w:rsidRPr="00676FB5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287DA080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6831275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22AD752" wp14:editId="60931EEF">
                <wp:extent cx="6547104" cy="2390775"/>
                <wp:effectExtent l="0" t="19050" r="25400" b="28575"/>
                <wp:docPr id="212457306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390775"/>
                          <a:chOff x="0" y="0"/>
                          <a:chExt cx="6547104" cy="2323044"/>
                        </a:xfrm>
                      </wpg:grpSpPr>
                      <wps:wsp>
                        <wps:cNvPr id="212457306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206233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B70D45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F8506AD" w14:textId="77777777" w:rsidR="00AF665B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AF665B" w:rsidRPr="003E46C8" w14:paraId="4B045AF8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2D5E095E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6E66B5C0">
                                        <v:shape id="_x0000_i4875" type="#_x0000_t75" style="width:170.25pt;height:18.75pt" o:ole="">
                                          <v:imagedata r:id="rId4769" o:title=""/>
                                        </v:shape>
                                        <o:OLEObject Type="Embed" ProgID="Equation.DSMT4" ShapeID="_x0000_i4875" DrawAspect="Content" ObjectID="_1690177072" r:id="rId6143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755789CC">
                                        <v:shape id="_x0000_i4876" type="#_x0000_t75" style="width:15.75pt;height:15.75pt" o:ole="">
                                          <v:imagedata r:id="rId4771" o:title=""/>
                                        </v:shape>
                                        <o:OLEObject Type="Embed" ProgID="Equation.DSMT4" ShapeID="_x0000_i4876" DrawAspect="Content" ObjectID="_1690177073" r:id="rId6144"/>
                                      </w:object>
                                    </w:r>
                                  </w:p>
                                  <w:p w14:paraId="0B9A31FE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3A4E4B79">
                                        <v:shape id="_x0000_i4877" type="#_x0000_t75" style="width:36pt;height:16.5pt" o:ole="">
                                          <v:imagedata r:id="rId4773" o:title=""/>
                                        </v:shape>
                                        <o:OLEObject Type="Embed" ProgID="Equation.DSMT4" ShapeID="_x0000_i4877" DrawAspect="Content" ObjectID="_1690177074" r:id="rId614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68B23E3E">
                                        <v:shape id="_x0000_i4878" type="#_x0000_t75" style="width:116.25pt;height:21pt" o:ole="">
                                          <v:imagedata r:id="rId4775" o:title=""/>
                                        </v:shape>
                                        <o:OLEObject Type="Embed" ProgID="Equation.DSMT4" ShapeID="_x0000_i4878" DrawAspect="Content" ObjectID="_1690177075" r:id="rId6146"/>
                                      </w:object>
                                    </w:r>
                                  </w:p>
                                  <w:p w14:paraId="357CA4C2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190AAFD6">
                                        <v:shape id="_x0000_i4879" type="#_x0000_t75" style="width:16.5pt;height:16.5pt" o:ole="">
                                          <v:imagedata r:id="rId4777" o:title=""/>
                                        </v:shape>
                                        <o:OLEObject Type="Embed" ProgID="Equation.DSMT4" ShapeID="_x0000_i4879" DrawAspect="Content" ObjectID="_1690177076" r:id="rId6147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4A085A04">
                                        <v:shape id="_x0000_i4880" type="#_x0000_t75" style="width:41.25pt;height:16.5pt" o:ole="">
                                          <v:imagedata r:id="rId4779" o:title=""/>
                                        </v:shape>
                                        <o:OLEObject Type="Embed" ProgID="Equation.DSMT4" ShapeID="_x0000_i4880" DrawAspect="Content" ObjectID="_1690177077" r:id="rId6148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9C964E5" w14:textId="77777777" w:rsidR="00AF665B" w:rsidRPr="00585511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3D722AEA">
                                        <v:shape id="_x0000_i4881" type="#_x0000_t75" style="width:39pt;height:16.5pt" o:ole="">
                                          <v:imagedata r:id="rId4781" o:title=""/>
                                        </v:shape>
                                        <o:OLEObject Type="Embed" ProgID="Equation.DSMT4" ShapeID="_x0000_i4881" DrawAspect="Content" ObjectID="_1690177078" r:id="rId6149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5FE51638">
                                        <v:shape id="_x0000_i4882" type="#_x0000_t75" style="width:16.5pt;height:16.5pt" o:ole="">
                                          <v:imagedata r:id="rId4777" o:title=""/>
                                        </v:shape>
                                        <o:OLEObject Type="Embed" ProgID="Equation.DSMT4" ShapeID="_x0000_i4882" DrawAspect="Content" ObjectID="_1690177079" r:id="rId615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7292398F">
                                        <v:shape id="_x0000_i4883" type="#_x0000_t75" style="width:20.25pt;height:16.5pt" o:ole="">
                                          <v:imagedata r:id="rId4784" o:title=""/>
                                        </v:shape>
                                        <o:OLEObject Type="Embed" ProgID="Equation.DSMT4" ShapeID="_x0000_i4883" DrawAspect="Content" ObjectID="_1690177080" r:id="rId6151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0E30646F" w14:textId="77777777" w:rsidR="00AF665B" w:rsidRDefault="00AF665B" w:rsidP="009161FD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7189B57C" w14:textId="77777777" w:rsidR="00AF665B" w:rsidRPr="003E46C8" w:rsidRDefault="00AF665B" w:rsidP="009161FD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4EB53231" wp14:editId="18535B31">
                                          <wp:extent cx="1219200" cy="1213747"/>
                                          <wp:effectExtent l="0" t="0" r="0" b="0"/>
                                          <wp:docPr id="164" name="Picture 1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86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122BEEE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0353FA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3B97B67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DC0251A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65" name="Group 2124573065"/>
                        <wpg:cNvGrpSpPr/>
                        <wpg:grpSpPr>
                          <a:xfrm>
                            <a:off x="150812" y="0"/>
                            <a:ext cx="5326063" cy="571533"/>
                            <a:chOff x="150812" y="0"/>
                            <a:chExt cx="5326380" cy="571533"/>
                          </a:xfrm>
                        </wpg:grpSpPr>
                        <wpg:grpSp>
                          <wpg:cNvPr id="2124573066" name="Group 2124573066"/>
                          <wpg:cNvGrpSpPr/>
                          <wpg:grpSpPr>
                            <a:xfrm>
                              <a:off x="150812" y="0"/>
                              <a:ext cx="5326380" cy="485775"/>
                              <a:chOff x="150812" y="0"/>
                              <a:chExt cx="5326380" cy="485775"/>
                            </a:xfrm>
                          </wpg:grpSpPr>
                          <wpg:grpSp>
                            <wpg:cNvPr id="2124573067" name="Group 2124573067"/>
                            <wpg:cNvGrpSpPr/>
                            <wpg:grpSpPr>
                              <a:xfrm>
                                <a:off x="184078" y="0"/>
                                <a:ext cx="5293114" cy="485775"/>
                                <a:chOff x="184078" y="0"/>
                                <a:chExt cx="5293114" cy="485775"/>
                              </a:xfrm>
                            </wpg:grpSpPr>
                            <wps:wsp>
                              <wps:cNvPr id="2124573068" name="Rectangle: Single Corner Snipped 2124573068"/>
                              <wps:cNvSpPr/>
                              <wps:spPr>
                                <a:xfrm>
                                  <a:off x="184078" y="38089"/>
                                  <a:ext cx="529311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69" name="Group 2124573069"/>
                              <wpg:cNvGrpSpPr/>
                              <wpg:grpSpPr>
                                <a:xfrm>
                                  <a:off x="1502180" y="0"/>
                                  <a:ext cx="3851179" cy="485775"/>
                                  <a:chOff x="1502180" y="0"/>
                                  <a:chExt cx="3851179" cy="485775"/>
                                </a:xfrm>
                              </wpg:grpSpPr>
                              <wpg:grpSp>
                                <wpg:cNvPr id="2124573070" name="Group 2124573070"/>
                                <wpg:cNvGrpSpPr/>
                                <wpg:grpSpPr>
                                  <a:xfrm>
                                    <a:off x="1611714" y="104387"/>
                                    <a:ext cx="3741645" cy="369570"/>
                                    <a:chOff x="1611714" y="104387"/>
                                    <a:chExt cx="3741645" cy="369570"/>
                                  </a:xfrm>
                                </wpg:grpSpPr>
                                <wps:wsp>
                                  <wps:cNvPr id="2124573071" name="Arrow: Chevron 2124573071"/>
                                  <wps:cNvSpPr/>
                                  <wps:spPr>
                                    <a:xfrm>
                                      <a:off x="1761051" y="105159"/>
                                      <a:ext cx="35923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0DE3506" w14:textId="77777777" w:rsidR="00AF665B" w:rsidRPr="009161FD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161F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qua hai, ba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72" name="Group 212457307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73" name="Freeform: Shape 212457307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7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3C84497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75" name="Group 212457307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76" name="Freeform: Shape 2124573076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77" name="Flowchart: Terminator 212457307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78" name="Flowchart: Direct Access Storage 212457307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79" name="Group 212457307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80" name="Flowchart: Preparation 212457308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8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4EC6A22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2AD752" id="_x0000_s1421" style="width:515.5pt;height:188.25pt;mso-position-horizontal-relative:char;mso-position-vertical-relative:line" coordsize="65471,23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">
                <v:shape id="Rectangle: Diagonal Corners Rounded 1" o:spid="_x0000_s1422" style="position:absolute;top:2607;width:65471;height:206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48281;6547104,2042807;6532329,2062337;112179,2062337;0,1914056;0,19530;14775,0" o:connectangles="0,0,0,0,0,0,0,0,0" textboxrect="0,0,6435090,1533525"/>
                  <v:textbox>
                    <w:txbxContent>
                      <w:p w14:paraId="6EB70D45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F8506AD" w14:textId="77777777" w:rsidR="00AF665B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AF665B" w:rsidRPr="003E46C8" w14:paraId="4B045AF8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2D5E095E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6E66B5C0">
                                  <v:shape id="_x0000_i4875" type="#_x0000_t75" style="width:170.25pt;height:18.75pt" o:ole="">
                                    <v:imagedata r:id="rId4769" o:title=""/>
                                  </v:shape>
                                  <o:OLEObject Type="Embed" ProgID="Equation.DSMT4" ShapeID="_x0000_i4875" DrawAspect="Content" ObjectID="_1690177072" r:id="rId615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755789CC">
                                  <v:shape id="_x0000_i4876" type="#_x0000_t75" style="width:15.75pt;height:15.75pt" o:ole="">
                                    <v:imagedata r:id="rId4771" o:title=""/>
                                  </v:shape>
                                  <o:OLEObject Type="Embed" ProgID="Equation.DSMT4" ShapeID="_x0000_i4876" DrawAspect="Content" ObjectID="_1690177073" r:id="rId6153"/>
                                </w:object>
                              </w:r>
                            </w:p>
                            <w:p w14:paraId="0B9A31FE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3A4E4B79">
                                  <v:shape id="_x0000_i4877" type="#_x0000_t75" style="width:36pt;height:16.5pt" o:ole="">
                                    <v:imagedata r:id="rId4773" o:title=""/>
                                  </v:shape>
                                  <o:OLEObject Type="Embed" ProgID="Equation.DSMT4" ShapeID="_x0000_i4877" DrawAspect="Content" ObjectID="_1690177074" r:id="rId615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68B23E3E">
                                  <v:shape id="_x0000_i4878" type="#_x0000_t75" style="width:116.25pt;height:21pt" o:ole="">
                                    <v:imagedata r:id="rId4775" o:title=""/>
                                  </v:shape>
                                  <o:OLEObject Type="Embed" ProgID="Equation.DSMT4" ShapeID="_x0000_i4878" DrawAspect="Content" ObjectID="_1690177075" r:id="rId6155"/>
                                </w:object>
                              </w:r>
                            </w:p>
                            <w:p w14:paraId="357CA4C2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190AAFD6">
                                  <v:shape id="_x0000_i4879" type="#_x0000_t75" style="width:16.5pt;height:16.5pt" o:ole="">
                                    <v:imagedata r:id="rId4777" o:title=""/>
                                  </v:shape>
                                  <o:OLEObject Type="Embed" ProgID="Equation.DSMT4" ShapeID="_x0000_i4879" DrawAspect="Content" ObjectID="_1690177076" r:id="rId615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4A085A04">
                                  <v:shape id="_x0000_i4880" type="#_x0000_t75" style="width:41.25pt;height:16.5pt" o:ole="">
                                    <v:imagedata r:id="rId4779" o:title=""/>
                                  </v:shape>
                                  <o:OLEObject Type="Embed" ProgID="Equation.DSMT4" ShapeID="_x0000_i4880" DrawAspect="Content" ObjectID="_1690177077" r:id="rId6157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9C964E5" w14:textId="77777777" w:rsidR="00AF665B" w:rsidRPr="00585511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3D722AEA">
                                  <v:shape id="_x0000_i4881" type="#_x0000_t75" style="width:39pt;height:16.5pt" o:ole="">
                                    <v:imagedata r:id="rId4781" o:title=""/>
                                  </v:shape>
                                  <o:OLEObject Type="Embed" ProgID="Equation.DSMT4" ShapeID="_x0000_i4881" DrawAspect="Content" ObjectID="_1690177078" r:id="rId615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5FE51638">
                                  <v:shape id="_x0000_i4882" type="#_x0000_t75" style="width:16.5pt;height:16.5pt" o:ole="">
                                    <v:imagedata r:id="rId4777" o:title=""/>
                                  </v:shape>
                                  <o:OLEObject Type="Embed" ProgID="Equation.DSMT4" ShapeID="_x0000_i4882" DrawAspect="Content" ObjectID="_1690177079" r:id="rId6159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7292398F">
                                  <v:shape id="_x0000_i4883" type="#_x0000_t75" style="width:20.25pt;height:16.5pt" o:ole="">
                                    <v:imagedata r:id="rId4784" o:title=""/>
                                  </v:shape>
                                  <o:OLEObject Type="Embed" ProgID="Equation.DSMT4" ShapeID="_x0000_i4883" DrawAspect="Content" ObjectID="_1690177080" r:id="rId616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0E30646F" w14:textId="77777777" w:rsidR="00AF665B" w:rsidRDefault="00AF665B" w:rsidP="009161FD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7189B57C" w14:textId="77777777" w:rsidR="00AF665B" w:rsidRPr="003E46C8" w:rsidRDefault="00AF665B" w:rsidP="009161FD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4EB53231" wp14:editId="18535B31">
                                    <wp:extent cx="1219200" cy="1213747"/>
                                    <wp:effectExtent l="0" t="0" r="0" b="0"/>
                                    <wp:docPr id="164" name="Picture 1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8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122BEEE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0353FA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3B97B67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DC0251A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65" o:spid="_x0000_s1423" style="position:absolute;left:1508;width:53260;height:5715" coordorigin="1508" coordsize="5326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">
                  <v:group id="Group 2124573066" o:spid="_x0000_s1424" style="position:absolute;left:1508;width:53263;height:4857" coordorigin="1508" coordsize="5326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">
                    <v:group id="Group 2124573067" o:spid="_x0000_s1425" style="position:absolute;left:1840;width:52931;height:4857" coordorigin="1840" coordsize="52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">
                      <v:shape id="Rectangle: Single Corner Snipped 2124573068" o:spid="_x0000_s1426" style="position:absolute;left:1840;top:380;width:52931;height:4476;visibility:visible;mso-wrap-style:square;v-text-anchor:middle" coordsize="529311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" path="m,l5138390,r154724,154724l5293114,447554,,447554,,xe" fillcolor="#efddf6 [663]" stroked="f" strokeweight="1.25pt">
                        <v:fill r:id="rId349" o:title="" color2="#fffff7" type="pattern"/>
                        <v:path arrowok="t" o:connecttype="custom" o:connectlocs="0,0;5138390,0;5293114,154724;5293114,447554;0,447554;0,0" o:connectangles="0,0,0,0,0,0"/>
                      </v:shape>
                      <v:group id="Group 2124573069" o:spid="_x0000_s1427" style="position:absolute;left:15021;width:38512;height:4857" coordorigin="15021" coordsize="385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hXJ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">
                        <v:group id="Group 2124573070" o:spid="_x0000_s1428" style="position:absolute;left:16117;top:1043;width:37416;height:3696" coordorigin="16117,1043" coordsize="3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">
                          <v:shape id="Arrow: Chevron 2124573071" o:spid="_x0000_s1429" type="#_x0000_t55" style="position:absolute;left:17610;top:1051;width:3592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" adj="2121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0DE3506" w14:textId="77777777" w:rsidR="00AF665B" w:rsidRPr="009161FD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9161F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qua hai, ba điểm</w:t>
                                  </w:r>
                                </w:p>
                              </w:txbxContent>
                            </v:textbox>
                          </v:shape>
                          <v:group id="Group 2124573072" o:spid="_x0000_s143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xFl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">
                            <v:shape id="Freeform: Shape 2124573073" o:spid="_x0000_s143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3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" filled="f" stroked="f">
                              <v:textbox>
                                <w:txbxContent>
                                  <w:p w14:paraId="13C84497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75" o:spid="_x0000_s143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">
                          <v:shape id="Freeform: Shape 2124573076" o:spid="_x0000_s143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77" o:spid="_x0000_s143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78" o:spid="_x0000_s143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79" o:spid="_x0000_s143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">
                    <v:shape id="Flowchart: Preparation 2124573080" o:spid="_x0000_s143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3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54EC6A22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D68090B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B2FAC42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 xml:space="preserve">(Oxy),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cho hai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00" w:dyaOrig="405" w14:anchorId="79D4DB1F">
          <v:shape id="_x0000_i4049" type="#_x0000_t75" style="width:90pt;height:20.25pt" o:ole="">
            <v:imagedata r:id="rId6161" o:title=""/>
          </v:shape>
          <o:OLEObject Type="Embed" ProgID="Equation.DSMT4" ShapeID="_x0000_i4049" DrawAspect="Content" ObjectID="_1690175350" r:id="rId616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Viết phương trình 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</w:t>
      </w:r>
    </w:p>
    <w:p w14:paraId="2EF041D6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75E72001">
          <v:shape id="_x0000_i4050" type="#_x0000_t75" style="width:125.25pt;height:18.75pt" o:ole="">
            <v:imagedata r:id="rId6163" o:title=""/>
          </v:shape>
          <o:OLEObject Type="Embed" ProgID="Equation.DSMT4" ShapeID="_x0000_i4050" DrawAspect="Content" ObjectID="_1690175351" r:id="rId616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3EC3CE5C">
          <v:shape id="_x0000_i4051" type="#_x0000_t75" style="width:125.25pt;height:18.75pt" o:ole="">
            <v:imagedata r:id="rId6165" o:title=""/>
          </v:shape>
          <o:OLEObject Type="Embed" ProgID="Equation.DSMT4" ShapeID="_x0000_i4051" DrawAspect="Content" ObjectID="_1690175352" r:id="rId616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521A6AC2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78D06CF8">
          <v:shape id="_x0000_i4052" type="#_x0000_t75" style="width:124.5pt;height:18.75pt" o:ole="">
            <v:imagedata r:id="rId6167" o:title=""/>
          </v:shape>
          <o:OLEObject Type="Embed" ProgID="Equation.DSMT4" ShapeID="_x0000_i4052" DrawAspect="Content" ObjectID="_1690175353" r:id="rId616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6EF16638">
          <v:shape id="_x0000_i4053" type="#_x0000_t75" style="width:124.5pt;height:18.75pt" o:ole="">
            <v:imagedata r:id="rId6169" o:title=""/>
          </v:shape>
          <o:OLEObject Type="Embed" ProgID="Equation.DSMT4" ShapeID="_x0000_i4053" DrawAspect="Content" ObjectID="_1690175354" r:id="rId617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5A7E8145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42322A61" w14:textId="77777777" w:rsidR="00AF665B" w:rsidRPr="00E67A79" w:rsidRDefault="00AF665B" w:rsidP="00AF665B">
      <w:pPr>
        <w:pStyle w:val="ListParagraph"/>
        <w:spacing w:after="0"/>
        <w:ind w:left="1000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19909DD0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3DEB6390">
          <v:shape id="_x0000_i4054" type="#_x0000_t75" style="width:33pt;height:20.25pt" o:ole="">
            <v:imagedata r:id="rId6171" o:title=""/>
          </v:shape>
          <o:OLEObject Type="Embed" ProgID="Equation.DSMT4" ShapeID="_x0000_i4054" DrawAspect="Content" ObjectID="_1690175355" r:id="rId617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. (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I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trung điểm của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>)</w:t>
      </w:r>
    </w:p>
    <w:p w14:paraId="5C02EE7B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Và bán kính là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895" w:dyaOrig="630" w14:anchorId="0A57507A">
          <v:shape id="_x0000_i4055" type="#_x0000_t75" style="width:144.75pt;height:31.5pt" o:ole="">
            <v:imagedata r:id="rId6173" o:title=""/>
          </v:shape>
          <o:OLEObject Type="Embed" ProgID="Equation.DSMT4" ShapeID="_x0000_i4055" DrawAspect="Content" ObjectID="_1690175356" r:id="rId6174"/>
        </w:object>
      </w:r>
    </w:p>
    <w:p w14:paraId="7783CE2E" w14:textId="77777777" w:rsidR="00AF665B" w:rsidRPr="00E67A79" w:rsidRDefault="00AF665B" w:rsidP="00AF665B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Phương trình 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80" w:dyaOrig="435" w14:anchorId="52B6FE88">
          <v:shape id="_x0000_i4056" type="#_x0000_t75" style="width:114pt;height:21.75pt" o:ole="">
            <v:imagedata r:id="rId6175" o:title=""/>
          </v:shape>
          <o:OLEObject Type="Embed" ProgID="Equation.DSMT4" ShapeID="_x0000_i4056" DrawAspect="Content" ObjectID="_1690175357" r:id="rId617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hay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514F99AC">
          <v:shape id="_x0000_i4057" type="#_x0000_t75" style="width:124.5pt;height:18.75pt" o:ole="">
            <v:imagedata r:id="rId6167" o:title=""/>
          </v:shape>
          <o:OLEObject Type="Embed" ProgID="Equation.DSMT4" ShapeID="_x0000_i4057" DrawAspect="Content" ObjectID="_1690175358" r:id="rId6177"/>
        </w:object>
      </w:r>
    </w:p>
    <w:p w14:paraId="1689B153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đường tròn đi qua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75C73565">
          <v:shape id="_x0000_i4058" type="#_x0000_t75" style="width:42pt;height:19.5pt" o:ole="">
            <v:imagedata r:id="rId6178" o:title=""/>
          </v:shape>
          <o:OLEObject Type="Embed" ProgID="Equation.DSMT4" ShapeID="_x0000_i4058" DrawAspect="Content" ObjectID="_1690175359" r:id="rId61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765862B1">
          <v:shape id="_x0000_i4059" type="#_x0000_t75" style="width:42pt;height:19.5pt" o:ole="">
            <v:imagedata r:id="rId6180" o:title=""/>
          </v:shape>
          <o:OLEObject Type="Embed" ProgID="Equation.DSMT4" ShapeID="_x0000_i4059" DrawAspect="Content" ObjectID="_1690175360" r:id="rId618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390" w14:anchorId="37CF1C02">
          <v:shape id="_x0000_i4060" type="#_x0000_t75" style="width:49.5pt;height:19.5pt" o:ole="">
            <v:imagedata r:id="rId6182" o:title=""/>
          </v:shape>
          <o:OLEObject Type="Embed" ProgID="Equation.DSMT4" ShapeID="_x0000_i4060" DrawAspect="Content" ObjectID="_1690175361" r:id="rId618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3B64854F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40" w:dyaOrig="450" w14:anchorId="1F724E5F">
          <v:shape id="_x0000_i4061" type="#_x0000_t75" style="width:102pt;height:22.5pt" o:ole="">
            <v:imagedata r:id="rId6184" o:title=""/>
          </v:shape>
          <o:OLEObject Type="Embed" ProgID="Equation.DSMT4" ShapeID="_x0000_i4061" DrawAspect="Content" ObjectID="_1690175362" r:id="rId61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7F355D96">
          <v:shape id="_x0000_i4062" type="#_x0000_t75" style="width:103.5pt;height:22.5pt" o:ole="">
            <v:imagedata r:id="rId6186" o:title=""/>
          </v:shape>
          <o:OLEObject Type="Embed" ProgID="Equation.DSMT4" ShapeID="_x0000_i4062" DrawAspect="Content" ObjectID="_1690175363" r:id="rId61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A5AFE78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3D5443D8">
          <v:shape id="_x0000_i4063" type="#_x0000_t75" style="width:103.5pt;height:22.5pt" o:ole="">
            <v:imagedata r:id="rId6188" o:title=""/>
          </v:shape>
          <o:OLEObject Type="Embed" ProgID="Equation.DSMT4" ShapeID="_x0000_i4063" DrawAspect="Content" ObjectID="_1690175364" r:id="rId61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110" w:dyaOrig="360" w14:anchorId="64BB9526">
          <v:shape id="_x0000_i4064" type="#_x0000_t75" style="width:55.5pt;height:18pt" o:ole="">
            <v:imagedata r:id="rId6190" o:title=""/>
          </v:shape>
          <o:OLEObject Type="Embed" ProgID="Equation.DSMT4" ShapeID="_x0000_i4064" DrawAspect="Content" ObjectID="_1690175365" r:id="rId61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FE1021C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61AAEB5" w14:textId="77777777" w:rsidR="00AF665B" w:rsidRPr="00E67A79" w:rsidRDefault="00AF665B" w:rsidP="00AF665B">
      <w:pPr>
        <w:pStyle w:val="msolistparagraph0"/>
        <w:ind w:left="1000"/>
        <w:rPr>
          <w:rFonts w:ascii="Chu Van An" w:hAnsi="Chu Van An" w:cs="Chu Van An"/>
          <w:b/>
          <w:color w:val="0033CC"/>
        </w:rPr>
      </w:pPr>
      <w:r w:rsidRPr="00E67A79">
        <w:rPr>
          <w:rFonts w:ascii="Chu Van An" w:hAnsi="Chu Van An" w:cs="Chu Van An"/>
          <w:b/>
          <w:color w:val="0033CC"/>
        </w:rPr>
        <w:t>Chọn D</w:t>
      </w:r>
    </w:p>
    <w:p w14:paraId="28AD3AFC" w14:textId="77777777" w:rsidR="00AF665B" w:rsidRPr="00E67A79" w:rsidRDefault="00AF665B" w:rsidP="00AF665B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Giả sử đường tròn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0B55D14A">
          <v:shape id="_x0000_i4065" type="#_x0000_t75" style="width:21pt;height:19.5pt" o:ole="">
            <v:imagedata r:id="rId6192" o:title=""/>
          </v:shape>
          <o:OLEObject Type="Embed" ProgID="Equation.DSMT4" ShapeID="_x0000_i4065" DrawAspect="Content" ObjectID="_1690175366" r:id="rId6193"/>
        </w:object>
      </w:r>
      <w:r w:rsidRPr="00E67A79">
        <w:rPr>
          <w:rFonts w:ascii="Chu Van An" w:hAnsi="Chu Van An" w:cs="Chu Van An"/>
        </w:rPr>
        <w:t xml:space="preserve"> đi qua ba điểm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764AA85F">
          <v:shape id="_x0000_i4066" type="#_x0000_t75" style="width:42pt;height:19.5pt" o:ole="">
            <v:imagedata r:id="rId6178" o:title=""/>
          </v:shape>
          <o:OLEObject Type="Embed" ProgID="Equation.DSMT4" ShapeID="_x0000_i4066" DrawAspect="Content" ObjectID="_1690175367" r:id="rId6194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292A2FF6">
          <v:shape id="_x0000_i4067" type="#_x0000_t75" style="width:42pt;height:19.5pt" o:ole="">
            <v:imagedata r:id="rId6180" o:title=""/>
          </v:shape>
          <o:OLEObject Type="Embed" ProgID="Equation.DSMT4" ShapeID="_x0000_i4067" DrawAspect="Content" ObjectID="_1690175368" r:id="rId6195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990" w:dyaOrig="390" w14:anchorId="527EB620">
          <v:shape id="_x0000_i4068" type="#_x0000_t75" style="width:49.5pt;height:19.5pt" o:ole="">
            <v:imagedata r:id="rId6182" o:title=""/>
          </v:shape>
          <o:OLEObject Type="Embed" ProgID="Equation.DSMT4" ShapeID="_x0000_i4068" DrawAspect="Content" ObjectID="_1690175369" r:id="rId6196"/>
        </w:object>
      </w:r>
      <w:r w:rsidRPr="00E67A79">
        <w:rPr>
          <w:rFonts w:ascii="Chu Van An" w:hAnsi="Chu Van An" w:cs="Chu Van An"/>
        </w:rPr>
        <w:t xml:space="preserve"> có phương trình:</w:t>
      </w:r>
    </w:p>
    <w:p w14:paraId="18BC983C" w14:textId="77777777" w:rsidR="00AF665B" w:rsidRPr="00E67A79" w:rsidRDefault="00AF665B" w:rsidP="00AF665B">
      <w:pPr>
        <w:pStyle w:val="msolistparagraph0"/>
        <w:ind w:left="1000"/>
        <w:jc w:val="center"/>
        <w:rPr>
          <w:rFonts w:ascii="Chu Van An" w:hAnsi="Chu Van An" w:cs="Chu Van An"/>
        </w:rPr>
      </w:pPr>
      <w:r w:rsidRPr="00E67A79">
        <w:rPr>
          <w:rFonts w:ascii="Chu Van An" w:hAnsi="Chu Van An" w:cs="Chu Van An"/>
          <w:position w:val="-10"/>
          <w:lang w:val="en-US"/>
        </w:rPr>
        <w:object w:dxaOrig="2520" w:dyaOrig="360" w14:anchorId="621DC795">
          <v:shape id="_x0000_i4069" type="#_x0000_t75" style="width:126pt;height:18pt" o:ole="">
            <v:imagedata r:id="rId6197" o:title=""/>
          </v:shape>
          <o:OLEObject Type="Embed" ProgID="Equation.DSMT4" ShapeID="_x0000_i4069" DrawAspect="Content" ObjectID="_1690175370" r:id="rId6198"/>
        </w:object>
      </w:r>
      <w:r w:rsidRPr="00E67A79">
        <w:rPr>
          <w:rFonts w:ascii="Chu Van An" w:hAnsi="Chu Van An" w:cs="Chu Van An"/>
        </w:rPr>
        <w:t>.</w:t>
      </w:r>
    </w:p>
    <w:p w14:paraId="1629029A" w14:textId="77777777" w:rsidR="00AF665B" w:rsidRPr="00E67A79" w:rsidRDefault="00AF665B" w:rsidP="00AF665B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Ta có hệ phương trình: </w:t>
      </w:r>
      <w:r w:rsidRPr="00E67A79">
        <w:rPr>
          <w:rFonts w:ascii="Chu Van An" w:hAnsi="Chu Van An" w:cs="Chu Van An"/>
          <w:position w:val="-50"/>
          <w:lang w:val="en-US"/>
        </w:rPr>
        <w:object w:dxaOrig="2940" w:dyaOrig="1110" w14:anchorId="2B7E96CA">
          <v:shape id="_x0000_i4070" type="#_x0000_t75" style="width:147pt;height:55.5pt" o:ole="">
            <v:imagedata r:id="rId6199" o:title=""/>
          </v:shape>
          <o:OLEObject Type="Embed" ProgID="Equation.DSMT4" ShapeID="_x0000_i4070" DrawAspect="Content" ObjectID="_1690175371" r:id="rId6200"/>
        </w:object>
      </w:r>
      <w:r w:rsidRPr="00E67A79">
        <w:rPr>
          <w:rFonts w:ascii="Chu Van An" w:hAnsi="Chu Van An" w:cs="Chu Van An"/>
        </w:rPr>
        <w:t>.</w:t>
      </w:r>
    </w:p>
    <w:p w14:paraId="3E558864" w14:textId="77777777" w:rsidR="00AF665B" w:rsidRPr="00E67A79" w:rsidRDefault="00AF665B" w:rsidP="00AF665B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Suy ra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326BA04C">
          <v:shape id="_x0000_i4071" type="#_x0000_t75" style="width:21pt;height:19.5pt" o:ole="">
            <v:imagedata r:id="rId6192" o:title=""/>
          </v:shape>
          <o:OLEObject Type="Embed" ProgID="Equation.DSMT4" ShapeID="_x0000_i4071" DrawAspect="Content" ObjectID="_1690175372" r:id="rId6201"/>
        </w:object>
      </w:r>
      <w:r w:rsidRPr="00E67A79">
        <w:rPr>
          <w:rFonts w:ascii="Chu Van An" w:hAnsi="Chu Van An" w:cs="Chu Van An"/>
        </w:rPr>
        <w:t xml:space="preserve"> có tâm </w:t>
      </w:r>
      <w:r w:rsidRPr="00E67A79">
        <w:rPr>
          <w:rFonts w:ascii="Chu Van An" w:hAnsi="Chu Van An" w:cs="Chu Van An"/>
          <w:position w:val="-14"/>
          <w:lang w:val="en-US"/>
        </w:rPr>
        <w:object w:dxaOrig="780" w:dyaOrig="390" w14:anchorId="65F14013">
          <v:shape id="_x0000_i4072" type="#_x0000_t75" style="width:39pt;height:19.5pt" o:ole="">
            <v:imagedata r:id="rId6202" o:title=""/>
          </v:shape>
          <o:OLEObject Type="Embed" ProgID="Equation.DSMT4" ShapeID="_x0000_i4072" DrawAspect="Content" ObjectID="_1690175373" r:id="rId6203"/>
        </w:object>
      </w:r>
      <w:r w:rsidRPr="00E67A79">
        <w:rPr>
          <w:rFonts w:ascii="Chu Van An" w:hAnsi="Chu Van An" w:cs="Chu Van An"/>
        </w:rPr>
        <w:t xml:space="preserve"> và có bán kính </w:t>
      </w:r>
      <w:r w:rsidRPr="00E67A79">
        <w:rPr>
          <w:rFonts w:ascii="Chu Van An" w:hAnsi="Chu Van An" w:cs="Chu Van An"/>
          <w:position w:val="-8"/>
          <w:lang w:val="en-US"/>
        </w:rPr>
        <w:object w:dxaOrig="2220" w:dyaOrig="390" w14:anchorId="73340924">
          <v:shape id="_x0000_i4073" type="#_x0000_t75" style="width:111pt;height:19.5pt" o:ole="">
            <v:imagedata r:id="rId6204" o:title=""/>
          </v:shape>
          <o:OLEObject Type="Embed" ProgID="Equation.DSMT4" ShapeID="_x0000_i4073" DrawAspect="Content" ObjectID="_1690175374" r:id="rId6205"/>
        </w:object>
      </w:r>
      <w:r w:rsidRPr="00E67A79">
        <w:rPr>
          <w:rFonts w:ascii="Chu Van An" w:hAnsi="Chu Van An" w:cs="Chu Van An"/>
        </w:rPr>
        <w:t>.</w:t>
      </w:r>
    </w:p>
    <w:p w14:paraId="725E31E0" w14:textId="77777777" w:rsidR="00AF665B" w:rsidRPr="00E67A79" w:rsidRDefault="00AF665B" w:rsidP="00AF665B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Vậy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2E4FAE07">
          <v:shape id="_x0000_i4074" type="#_x0000_t75" style="width:21pt;height:19.5pt" o:ole="">
            <v:imagedata r:id="rId6192" o:title=""/>
          </v:shape>
          <o:OLEObject Type="Embed" ProgID="Equation.DSMT4" ShapeID="_x0000_i4074" DrawAspect="Content" ObjectID="_1690175375" r:id="rId6206"/>
        </w:object>
      </w:r>
      <w:r w:rsidRPr="00E67A79">
        <w:rPr>
          <w:rFonts w:ascii="Chu Van An" w:hAnsi="Chu Van An" w:cs="Chu Van An"/>
        </w:rPr>
        <w:t xml:space="preserve">: </w:t>
      </w:r>
      <w:r w:rsidRPr="00E67A79">
        <w:rPr>
          <w:rFonts w:ascii="Chu Van An" w:hAnsi="Chu Van An" w:cs="Chu Van An"/>
          <w:position w:val="-10"/>
          <w:lang w:val="en-US"/>
        </w:rPr>
        <w:object w:dxaOrig="1110" w:dyaOrig="360" w14:anchorId="41D41770">
          <v:shape id="_x0000_i4075" type="#_x0000_t75" style="width:55.5pt;height:18pt" o:ole="">
            <v:imagedata r:id="rId6190" o:title=""/>
          </v:shape>
          <o:OLEObject Type="Embed" ProgID="Equation.DSMT4" ShapeID="_x0000_i4075" DrawAspect="Content" ObjectID="_1690175376" r:id="rId6207"/>
        </w:object>
      </w:r>
      <w:r w:rsidRPr="00E67A79">
        <w:rPr>
          <w:rFonts w:ascii="Chu Van An" w:hAnsi="Chu Van An" w:cs="Chu Van An"/>
        </w:rPr>
        <w:t>.</w:t>
      </w:r>
    </w:p>
    <w:p w14:paraId="22AC5E81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>3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15" w14:anchorId="0093F5D0">
          <v:shape id="_x0000_i4076" type="#_x0000_t75" style="width:23.25pt;height:15.75pt" o:ole="">
            <v:imagedata r:id="rId6208" o:title=""/>
          </v:shape>
          <o:OLEObject Type="Embed" ProgID="Equation.DSMT4" ShapeID="_x0000_i4076" DrawAspect="Content" ObjectID="_1690175377" r:id="rId620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các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4749E309">
          <v:shape id="_x0000_i4077" type="#_x0000_t75" style="width:51pt;height:20.25pt" o:ole="">
            <v:imagedata r:id="rId6210" o:title=""/>
          </v:shape>
          <o:OLEObject Type="Embed" ProgID="Equation.DSMT4" ShapeID="_x0000_i4077" DrawAspect="Content" ObjectID="_1690175378" r:id="rId621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00" w:dyaOrig="405" w14:anchorId="7897AC21">
          <v:shape id="_x0000_i4078" type="#_x0000_t75" style="width:90pt;height:20.25pt" o:ole="">
            <v:imagedata r:id="rId6212" o:title=""/>
          </v:shape>
          <o:OLEObject Type="Embed" ProgID="Equation.DSMT4" ShapeID="_x0000_i4078" DrawAspect="Content" ObjectID="_1690175379" r:id="rId621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Trong các phương trình dưới đây, phương trình nào là phương trình của đường tròn ngoại tiếp tam giác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675" w:dyaOrig="315" w14:anchorId="6DB36DD0">
          <v:shape id="_x0000_i4079" type="#_x0000_t75" style="width:33.75pt;height:15.75pt" o:ole="">
            <v:imagedata r:id="rId6214" o:title=""/>
          </v:shape>
          <o:OLEObject Type="Embed" ProgID="Equation.DSMT4" ShapeID="_x0000_i4079" DrawAspect="Content" ObjectID="_1690175380" r:id="rId6215"/>
        </w:object>
      </w:r>
    </w:p>
    <w:p w14:paraId="49B245B7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fr-FR"/>
        </w:rPr>
        <w:object w:dxaOrig="2355" w:dyaOrig="735" w14:anchorId="1788C046">
          <v:shape id="_x0000_i4080" type="#_x0000_t75" style="width:117.75pt;height:36.75pt" o:ole="">
            <v:imagedata r:id="rId6216" o:title=""/>
          </v:shape>
          <o:OLEObject Type="Embed" ProgID="Equation.DSMT4" ShapeID="_x0000_i4080" DrawAspect="Content" ObjectID="_1690175381" r:id="rId621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fr-FR"/>
        </w:rPr>
        <w:object w:dxaOrig="2100" w:dyaOrig="420" w14:anchorId="7444ECB5">
          <v:shape id="_x0000_i4081" type="#_x0000_t75" style="width:105pt;height:21pt" o:ole="">
            <v:imagedata r:id="rId6218" o:title=""/>
          </v:shape>
          <o:OLEObject Type="Embed" ProgID="Equation.DSMT4" ShapeID="_x0000_i4081" DrawAspect="Content" ObjectID="_1690175382" r:id="rId6219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572968ED" w14:textId="77777777" w:rsidR="00AF665B" w:rsidRPr="00E67A79" w:rsidRDefault="00AF665B" w:rsidP="00AF665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2385" w:dyaOrig="360" w14:anchorId="1339CD33">
          <v:shape id="_x0000_i4082" type="#_x0000_t75" style="width:119.25pt;height:18pt" o:ole="">
            <v:imagedata r:id="rId6220" o:title=""/>
          </v:shape>
          <o:OLEObject Type="Embed" ProgID="Equation.DSMT4" ShapeID="_x0000_i4082" DrawAspect="Content" ObjectID="_1690175383" r:id="rId622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885" w:dyaOrig="315" w14:anchorId="2B81D14E">
          <v:shape id="_x0000_i4083" type="#_x0000_t75" style="width:44.25pt;height:15.75pt" o:ole="">
            <v:imagedata r:id="rId6222" o:title=""/>
          </v:shape>
          <o:OLEObject Type="Embed" ProgID="Equation.DSMT4" ShapeID="_x0000_i4083" DrawAspect="Content" ObjectID="_1690175384" r:id="rId622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6AAB3811" w14:textId="77777777" w:rsidR="00AF665B" w:rsidRPr="00E67A79" w:rsidRDefault="00AF665B" w:rsidP="00AF665B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4592DA90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2DD79FDA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Gọi phương trình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E476485">
          <v:shape id="_x0000_i4084" type="#_x0000_t75" style="width:29.25pt;height:14.25pt" o:ole="">
            <v:imagedata r:id="rId6224" o:title=""/>
          </v:shape>
          <o:OLEObject Type="Embed" ProgID="Equation.DSMT4" ShapeID="_x0000_i4084" DrawAspect="Content" ObjectID="_1690175385" r:id="rId622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dạng:</w:t>
      </w:r>
    </w:p>
    <w:p w14:paraId="441C4A5B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3E80B3A">
          <v:shape id="_x0000_i4085" type="#_x0000_t75" style="width:26.25pt;height:20.25pt" o:ole="">
            <v:imagedata r:id="rId6226" o:title=""/>
          </v:shape>
          <o:OLEObject Type="Embed" ProgID="Equation.DSMT4" ShapeID="_x0000_i4085" DrawAspect="Content" ObjectID="_1690175386" r:id="rId6227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7803596D">
          <v:shape id="_x0000_i4086" type="#_x0000_t75" style="width:128.25pt;height:18pt" o:ole="">
            <v:imagedata r:id="rId6228" o:title=""/>
          </v:shape>
          <o:OLEObject Type="Embed" ProgID="Equation.DSMT4" ShapeID="_x0000_i4086" DrawAspect="Content" ObjectID="_1690175387" r:id="rId6229"/>
        </w:objec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20" w:dyaOrig="420" w14:anchorId="338AB4FE">
          <v:shape id="_x0000_i4087" type="#_x0000_t75" style="width:81pt;height:21pt" o:ole="">
            <v:imagedata r:id="rId6230" o:title=""/>
          </v:shape>
          <o:OLEObject Type="Embed" ProgID="Equation.DSMT4" ShapeID="_x0000_i4087" DrawAspect="Content" ObjectID="_1690175388" r:id="rId6231"/>
        </w:object>
      </w:r>
    </w:p>
    <w:p w14:paraId="0C5D6EF0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3540" w:dyaOrig="1080" w14:anchorId="6B4E3AA1">
          <v:shape id="_x0000_i4088" type="#_x0000_t75" style="width:177pt;height:54pt" o:ole="">
            <v:imagedata r:id="rId6232" o:title=""/>
          </v:shape>
          <o:OLEObject Type="Embed" ProgID="Equation.DSMT4" ShapeID="_x0000_i4088" DrawAspect="Content" ObjectID="_1690175389" r:id="rId6233"/>
        </w:objec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1125" w:dyaOrig="1080" w14:anchorId="332C21D5">
          <v:shape id="_x0000_i4089" type="#_x0000_t75" style="width:56.25pt;height:54pt" o:ole="">
            <v:imagedata r:id="rId6234" o:title=""/>
          </v:shape>
          <o:OLEObject Type="Embed" ProgID="Equation.DSMT4" ShapeID="_x0000_i4089" DrawAspect="Content" ObjectID="_1690175390" r:id="rId623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75938C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3F1ABF39">
          <v:shape id="_x0000_i4090" type="#_x0000_t75" style="width:143.25pt;height:20.25pt" o:ole="">
            <v:imagedata r:id="rId6236" o:title=""/>
          </v:shape>
          <o:OLEObject Type="Embed" ProgID="Equation.DSMT4" ShapeID="_x0000_i4090" DrawAspect="Content" ObjectID="_1690175391" r:id="rId62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4AA620F" w14:textId="77777777" w:rsidR="00AF665B" w:rsidRPr="00E67A79" w:rsidRDefault="00AF665B" w:rsidP="00AF665B">
      <w:pPr>
        <w:widowControl w:val="0"/>
        <w:rPr>
          <w:rFonts w:ascii="Chu Van An" w:hAnsi="Chu Van An" w:cs="Chu Van An"/>
          <w:sz w:val="24"/>
          <w:szCs w:val="24"/>
        </w:rPr>
      </w:pPr>
    </w:p>
    <w:p w14:paraId="4780D18F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AF665B" w:rsidRPr="00676FB5" w14:paraId="017AB616" w14:textId="77777777" w:rsidTr="00EC4384">
        <w:tc>
          <w:tcPr>
            <w:tcW w:w="6200" w:type="dxa"/>
            <w:shd w:val="clear" w:color="auto" w:fill="auto"/>
          </w:tcPr>
          <w:p w14:paraId="33F43B62" w14:textId="77777777" w:rsidR="00AF665B" w:rsidRPr="00676FB5" w:rsidRDefault="00AF665B" w:rsidP="00EC4384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0026B531">
                <v:shape id="_x0000_i4091" type="#_x0000_t75" style="width:21.75pt;height:19.5pt" o:ole="">
                  <v:imagedata r:id="rId6238" o:title=""/>
                </v:shape>
                <o:OLEObject Type="Embed" ProgID="Equation.DSMT4" ShapeID="_x0000_i4091" DrawAspect="Content" ObjectID="_1690175392" r:id="rId6239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đi qua </w:t>
            </w:r>
            <w:r w:rsidRPr="00676FB5">
              <w:rPr>
                <w:rFonts w:ascii="Chu Van An" w:hAnsi="Chu Van An" w:cs="Chu Van An"/>
                <w:spacing w:val="-2"/>
                <w:szCs w:val="22"/>
                <w:lang w:val="vi-VN"/>
              </w:rPr>
              <w:t xml:space="preserve">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50" w:dyaOrig="390" w14:anchorId="6801D737">
                <v:shape id="_x0000_i4092" type="#_x0000_t75" style="width:82.5pt;height:19.5pt" o:ole="">
                  <v:imagedata r:id="rId6240" o:title=""/>
                </v:shape>
                <o:OLEObject Type="Embed" ProgID="Equation.DSMT4" ShapeID="_x0000_i4092" DrawAspect="Content" ObjectID="_1690175393" r:id="rId6241"/>
              </w:object>
            </w:r>
            <w:r w:rsidRPr="00676FB5">
              <w:rPr>
                <w:rFonts w:ascii="Chu Van An" w:hAnsi="Chu Van An" w:cs="Chu Van An"/>
                <w:spacing w:val="-2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và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15" w14:anchorId="29AA3E96">
                <v:shape id="_x0000_i4093" type="#_x0000_t75" style="width:88.5pt;height:15.75pt" o:ole="">
                  <v:imagedata r:id="rId6242" o:title=""/>
                </v:shape>
                <o:OLEObject Type="Embed" ProgID="Equation.DSMT4" ShapeID="_x0000_i4093" DrawAspect="Content" ObjectID="_1690175394" r:id="rId624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032FCE0C">
                <v:shape id="_x0000_i4094" type="#_x0000_t75" style="width:21.75pt;height:19.5pt" o:ole="">
                  <v:imagedata r:id="rId6244" o:title=""/>
                </v:shape>
                <o:OLEObject Type="Embed" ProgID="Equation.DSMT4" ShapeID="_x0000_i4094" DrawAspect="Content" ObjectID="_1690175395" r:id="rId624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bán kính bằng</w:t>
            </w:r>
          </w:p>
          <w:p w14:paraId="3B96EFAD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5C0055C2">
                <v:shape id="_x0000_i4095" type="#_x0000_t75" style="width:23.25pt;height:18.75pt" o:ole="">
                  <v:imagedata r:id="rId6246" o:title=""/>
                </v:shape>
                <o:OLEObject Type="Embed" ProgID="Equation.DSMT4" ShapeID="_x0000_i4095" DrawAspect="Content" ObjectID="_1690175396" r:id="rId624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13E6E48C">
                <v:shape id="_x0000_i4096" type="#_x0000_t75" style="width:23.25pt;height:18.75pt" o:ole="">
                  <v:imagedata r:id="rId6248" o:title=""/>
                </v:shape>
                <o:OLEObject Type="Embed" ProgID="Equation.DSMT4" ShapeID="_x0000_i4096" DrawAspect="Content" ObjectID="_1690175397" r:id="rId624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465" w:dyaOrig="330" w14:anchorId="1BDA9D03">
                <v:shape id="_x0000_i4097" type="#_x0000_t75" style="width:23.25pt;height:16.5pt" o:ole="">
                  <v:imagedata r:id="rId6250" o:title=""/>
                </v:shape>
                <o:OLEObject Type="Embed" ProgID="Equation.DSMT4" ShapeID="_x0000_i4097" DrawAspect="Content" ObjectID="_1690175398" r:id="rId625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330" w14:anchorId="2CC640E0">
                <v:shape id="_x0000_i4098" type="#_x0000_t75" style="width:25.5pt;height:16.5pt" o:ole="">
                  <v:imagedata r:id="rId6252" o:title=""/>
                </v:shape>
                <o:OLEObject Type="Embed" ProgID="Equation.DSMT4" ShapeID="_x0000_i4098" DrawAspect="Content" ObjectID="_1690175399" r:id="rId625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87587D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FE9A564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79A2A13F" w14:textId="77777777" w:rsidTr="00EC4384">
        <w:tc>
          <w:tcPr>
            <w:tcW w:w="6200" w:type="dxa"/>
            <w:shd w:val="clear" w:color="auto" w:fill="auto"/>
          </w:tcPr>
          <w:p w14:paraId="5BA82BC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25" w:dyaOrig="375" w14:anchorId="4CB3A179">
                <v:shape id="_x0000_i4099" type="#_x0000_t75" style="width:41.25pt;height:18.75pt" o:ole="">
                  <v:imagedata r:id="rId6254" o:title=""/>
                </v:shape>
                <o:OLEObject Type="Embed" ProgID="Equation.DSMT4" ShapeID="_x0000_i4099" DrawAspect="Content" ObjectID="_1690175400" r:id="rId625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22467F78">
                <v:shape id="_x0000_i4100" type="#_x0000_t75" style="width:42pt;height:18.75pt" o:ole="">
                  <v:imagedata r:id="rId6256" o:title=""/>
                </v:shape>
                <o:OLEObject Type="Embed" ProgID="Equation.DSMT4" ShapeID="_x0000_i4100" DrawAspect="Content" ObjectID="_1690175401" r:id="rId625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0594D046">
                <v:shape id="_x0000_i4101" type="#_x0000_t75" style="width:42pt;height:18.75pt" o:ole="">
                  <v:imagedata r:id="rId6258" o:title=""/>
                </v:shape>
                <o:OLEObject Type="Embed" ProgID="Equation.DSMT4" ShapeID="_x0000_i4101" DrawAspect="Content" ObjectID="_1690175402" r:id="rId625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300" w14:anchorId="3906D151">
                <v:shape id="_x0000_i4102" type="#_x0000_t75" style="width:27pt;height:15pt" o:ole="">
                  <v:imagedata r:id="rId6260" o:title=""/>
                </v:shape>
                <o:OLEObject Type="Embed" ProgID="Equation.DSMT4" ShapeID="_x0000_i4102" DrawAspect="Content" ObjectID="_1690175403" r:id="rId626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5DA45D9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700" w:dyaOrig="375" w14:anchorId="5598D9A1">
                <v:shape id="_x0000_i4103" type="#_x0000_t75" style="width:135pt;height:18.75pt" o:ole="">
                  <v:imagedata r:id="rId6262" o:title=""/>
                </v:shape>
                <o:OLEObject Type="Embed" ProgID="Equation.DSMT4" ShapeID="_x0000_i4103" DrawAspect="Content" ObjectID="_1690175404" r:id="rId626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5A654A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910" w:dyaOrig="375" w14:anchorId="63E1E115">
                <v:shape id="_x0000_i4104" type="#_x0000_t75" style="width:145.5pt;height:18.75pt" o:ole="">
                  <v:imagedata r:id="rId6264" o:title=""/>
                </v:shape>
                <o:OLEObject Type="Embed" ProgID="Equation.DSMT4" ShapeID="_x0000_i4104" DrawAspect="Content" ObjectID="_1690175405" r:id="rId626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90B31E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700" w:dyaOrig="375" w14:anchorId="6B84DC89">
                <v:shape id="_x0000_i4105" type="#_x0000_t75" style="width:135pt;height:18.75pt" o:ole="">
                  <v:imagedata r:id="rId6266" o:title=""/>
                </v:shape>
                <o:OLEObject Type="Embed" ProgID="Equation.DSMT4" ShapeID="_x0000_i4105" DrawAspect="Content" ObjectID="_1690175406" r:id="rId626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D859E6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910" w:dyaOrig="375" w14:anchorId="630D61EA">
                <v:shape id="_x0000_i4106" type="#_x0000_t75" style="width:145.5pt;height:18.75pt" o:ole="">
                  <v:imagedata r:id="rId6268" o:title=""/>
                </v:shape>
                <o:OLEObject Type="Embed" ProgID="Equation.DSMT4" ShapeID="_x0000_i4106" DrawAspect="Content" ObjectID="_1690175407" r:id="rId626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A1B374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1237DEB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0B797975" w14:textId="77777777" w:rsidTr="00EC4384">
        <w:tc>
          <w:tcPr>
            <w:tcW w:w="6200" w:type="dxa"/>
            <w:shd w:val="clear" w:color="auto" w:fill="auto"/>
          </w:tcPr>
          <w:p w14:paraId="6F10D7E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676FB5">
              <w:rPr>
                <w:rFonts w:ascii="Chu Van An" w:hAnsi="Chu Van An" w:cs="Chu Van An"/>
                <w:szCs w:val="22"/>
              </w:rPr>
              <w:t xml:space="preserve">Viết phương trình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13722873">
                <v:shape id="_x0000_i4107" type="#_x0000_t75" style="width:21pt;height:20.25pt" o:ole="">
                  <v:imagedata r:id="rId6270" o:title=""/>
                </v:shape>
                <o:OLEObject Type="Embed" ProgID="Equation.DSMT4" ShapeID="_x0000_i4107" DrawAspect="Content" ObjectID="_1690175408" r:id="rId627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2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05" w14:anchorId="1D868079">
                <v:shape id="_x0000_i4108" type="#_x0000_t75" style="width:36pt;height:20.25pt" o:ole="">
                  <v:imagedata r:id="rId6272" o:title=""/>
                </v:shape>
                <o:OLEObject Type="Embed" ProgID="Equation.DSMT4" ShapeID="_x0000_i4108" DrawAspect="Content" ObjectID="_1690175409" r:id="rId627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05" w14:anchorId="4BFB5A61">
                <v:shape id="_x0000_i4109" type="#_x0000_t75" style="width:36pt;height:20.25pt" o:ole="">
                  <v:imagedata r:id="rId6274" o:title=""/>
                </v:shape>
                <o:OLEObject Type="Embed" ProgID="Equation.DSMT4" ShapeID="_x0000_i4109" DrawAspect="Content" ObjectID="_1690175410" r:id="rId627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có tâm nằm trên đường thẳng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650" w:dyaOrig="315" w14:anchorId="04C70C77">
                <v:shape id="_x0000_i4110" type="#_x0000_t75" style="width:82.5pt;height:15.75pt" o:ole="">
                  <v:imagedata r:id="rId6276" o:title=""/>
                </v:shape>
                <o:OLEObject Type="Embed" ProgID="Equation.DSMT4" ShapeID="_x0000_i4110" DrawAspect="Content" ObjectID="_1690175411" r:id="rId62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437E061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2F8E"/>
                <w:position w:val="-14"/>
                <w:szCs w:val="22"/>
              </w:rPr>
              <w:object w:dxaOrig="2370" w:dyaOrig="435" w14:anchorId="6335E0CF">
                <v:shape id="_x0000_i4111" type="#_x0000_t75" style="width:118.5pt;height:21.75pt" o:ole="">
                  <v:imagedata r:id="rId6278" o:title=""/>
                </v:shape>
                <o:OLEObject Type="Embed" ProgID="Equation.DSMT4" ShapeID="_x0000_i4111" DrawAspect="Content" ObjectID="_1690175412" r:id="rId6279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b/>
                <w:color w:val="002F8E"/>
                <w:position w:val="-14"/>
                <w:szCs w:val="22"/>
              </w:rPr>
              <w:object w:dxaOrig="2235" w:dyaOrig="435" w14:anchorId="24FE4C27">
                <v:shape id="_x0000_i4112" type="#_x0000_t75" style="width:111.75pt;height:21.75pt" o:ole="">
                  <v:imagedata r:id="rId6280" o:title=""/>
                </v:shape>
                <o:OLEObject Type="Embed" ProgID="Equation.DSMT4" ShapeID="_x0000_i4112" DrawAspect="Content" ObjectID="_1690175413" r:id="rId6281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1EA7E83E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b/>
                <w:color w:val="002F8E"/>
                <w:position w:val="-14"/>
                <w:szCs w:val="22"/>
              </w:rPr>
              <w:object w:dxaOrig="2235" w:dyaOrig="435" w14:anchorId="4ABC3DAC">
                <v:shape id="_x0000_i4113" type="#_x0000_t75" style="width:111.75pt;height:21.75pt" o:ole="">
                  <v:imagedata r:id="rId6282" o:title=""/>
                </v:shape>
                <o:OLEObject Type="Embed" ProgID="Equation.DSMT4" ShapeID="_x0000_i4113" DrawAspect="Content" ObjectID="_1690175414" r:id="rId6283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b/>
                <w:color w:val="002F8E"/>
                <w:position w:val="-14"/>
                <w:szCs w:val="22"/>
              </w:rPr>
              <w:object w:dxaOrig="2370" w:dyaOrig="435" w14:anchorId="3296D098">
                <v:shape id="_x0000_i4114" type="#_x0000_t75" style="width:118.5pt;height:21.75pt" o:ole="">
                  <v:imagedata r:id="rId6284" o:title=""/>
                </v:shape>
                <o:OLEObject Type="Embed" ProgID="Equation.DSMT4" ShapeID="_x0000_i4114" DrawAspect="Content" ObjectID="_1690175415" r:id="rId6285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2A8567D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AEE853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78F19E0B" w14:textId="77777777" w:rsidTr="00EC4384">
        <w:tc>
          <w:tcPr>
            <w:tcW w:w="6200" w:type="dxa"/>
            <w:shd w:val="clear" w:color="auto" w:fill="auto"/>
          </w:tcPr>
          <w:p w14:paraId="4E35354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4: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5ECD1A47">
                <v:shape id="_x0000_i4115" type="#_x0000_t75" style="width:22.5pt;height:15.75pt" o:ole="">
                  <v:imagedata r:id="rId6286" o:title=""/>
                </v:shape>
                <o:OLEObject Type="Embed" ProgID="Equation.DSMT4" ShapeID="_x0000_i4115" DrawAspect="Content" ObjectID="_1690175416" r:id="rId628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viết phương trình đường tròn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00" w:dyaOrig="405" w14:anchorId="7D76056F">
                <v:shape id="_x0000_i4116" type="#_x0000_t75" style="width:120pt;height:20.25pt" o:ole="">
                  <v:imagedata r:id="rId6288" o:title=""/>
                </v:shape>
                <o:OLEObject Type="Embed" ProgID="Equation.DSMT4" ShapeID="_x0000_i4116" DrawAspect="Content" ObjectID="_1690175417" r:id="rId628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A48B77B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80" w:dyaOrig="375" w14:anchorId="33BB65E4">
                <v:shape id="_x0000_i4117" type="#_x0000_t75" style="width:129pt;height:18.75pt" o:ole="">
                  <v:imagedata r:id="rId6290" o:title=""/>
                </v:shape>
                <o:OLEObject Type="Embed" ProgID="Equation.DSMT4" ShapeID="_x0000_i4117" DrawAspect="Content" ObjectID="_1690175418" r:id="rId629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80" w:dyaOrig="375" w14:anchorId="3740AB54">
                <v:shape id="_x0000_i4118" type="#_x0000_t75" style="width:129pt;height:18.75pt" o:ole="">
                  <v:imagedata r:id="rId6292" o:title=""/>
                </v:shape>
                <o:OLEObject Type="Embed" ProgID="Equation.DSMT4" ShapeID="_x0000_i4118" DrawAspect="Content" ObjectID="_1690175419" r:id="rId629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2B3E4B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55" w:dyaOrig="375" w14:anchorId="46F984A4">
                <v:shape id="_x0000_i4119" type="#_x0000_t75" style="width:102.75pt;height:18.75pt" o:ole="">
                  <v:imagedata r:id="rId6294" o:title=""/>
                </v:shape>
                <o:OLEObject Type="Embed" ProgID="Equation.DSMT4" ShapeID="_x0000_i4119" DrawAspect="Content" ObjectID="_1690175420" r:id="rId629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6D625A39">
                <v:shape id="_x0000_i4120" type="#_x0000_t75" style="width:119.25pt;height:18.75pt" o:ole="">
                  <v:imagedata r:id="rId6296" o:title=""/>
                </v:shape>
                <o:OLEObject Type="Embed" ProgID="Equation.DSMT4" ShapeID="_x0000_i4120" DrawAspect="Content" ObjectID="_1690175421" r:id="rId629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4A5A240F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F263CA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0D99AF5B" w14:textId="77777777" w:rsidTr="00EC4384">
        <w:tc>
          <w:tcPr>
            <w:tcW w:w="6200" w:type="dxa"/>
            <w:shd w:val="clear" w:color="auto" w:fill="auto"/>
          </w:tcPr>
          <w:p w14:paraId="6849020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676FB5">
              <w:rPr>
                <w:rFonts w:ascii="Chu Van An" w:hAnsi="Chu Van An" w:cs="Chu Van An"/>
                <w:szCs w:val="22"/>
              </w:rPr>
              <w:t xml:space="preserve">Tìm bán kính đường tròn đi qua ba điểm </w:t>
            </w:r>
            <w:r w:rsidRPr="00676FB5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2250" w:dyaOrig="315" w14:anchorId="712C23F5">
                <v:shape id="_x0000_i4121" type="#_x0000_t75" style="width:112.5pt;height:15.75pt" o:ole="">
                  <v:imagedata r:id="rId6298" o:title=""/>
                </v:shape>
                <o:OLEObject Type="Embed" ProgID="Equation.DSMT4" ShapeID="_x0000_i4121" DrawAspect="Content" ObjectID="_1690175422" r:id="rId6299"/>
              </w:object>
            </w:r>
          </w:p>
          <w:p w14:paraId="53DEE3DD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240" w:dyaOrig="630" w14:anchorId="456C5388">
                <v:shape id="_x0000_i4122" type="#_x0000_t75" style="width:12pt;height:31.5pt" o:ole="">
                  <v:imagedata r:id="rId6300" o:title=""/>
                </v:shape>
                <o:OLEObject Type="Embed" ProgID="Equation.DSMT4" ShapeID="_x0000_i4122" DrawAspect="Content" ObjectID="_1690175423" r:id="rId63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Cs w:val="22"/>
              </w:rPr>
              <w:t>3.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510" w:dyaOrig="690" w14:anchorId="67CD670A">
                <v:shape id="_x0000_i4123" type="#_x0000_t75" style="width:25.5pt;height:34.5pt" o:ole="">
                  <v:imagedata r:id="rId6302" o:title=""/>
                </v:shape>
                <o:OLEObject Type="Embed" ProgID="Equation.DSMT4" ShapeID="_x0000_i4123" DrawAspect="Content" ObjectID="_1690175424" r:id="rId63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4DF6D448">
                <v:shape id="_x0000_i4124" type="#_x0000_t75" style="width:9pt;height:14.25pt" o:ole="">
                  <v:imagedata r:id="rId6304" o:title=""/>
                </v:shape>
                <o:OLEObject Type="Embed" ProgID="Equation.DSMT4" ShapeID="_x0000_i4124" DrawAspect="Content" ObjectID="_1690175425" r:id="rId630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8D866A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0E71EE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7D0A3864" w14:textId="77777777" w:rsidTr="00EC4384">
        <w:tc>
          <w:tcPr>
            <w:tcW w:w="6200" w:type="dxa"/>
            <w:shd w:val="clear" w:color="auto" w:fill="auto"/>
          </w:tcPr>
          <w:p w14:paraId="5BE9005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Phương trình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730" w:dyaOrig="435" w14:anchorId="113AAC58">
                <v:shape id="_x0000_i4125" type="#_x0000_t75" style="width:136.5pt;height:21.75pt" o:ole="">
                  <v:imagedata r:id="rId6306" o:title=""/>
                </v:shape>
                <o:OLEObject Type="Embed" ProgID="Equation.DSMT4" ShapeID="_x0000_i4125" DrawAspect="Content" ObjectID="_1690175426" r:id="rId630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là:</w:t>
            </w:r>
          </w:p>
          <w:p w14:paraId="14BDD72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25" w:dyaOrig="450" w14:anchorId="12F26BD0">
                <v:shape id="_x0000_i4126" type="#_x0000_t75" style="width:101.25pt;height:22.5pt" o:ole="">
                  <v:imagedata r:id="rId6308" o:title=""/>
                </v:shape>
                <o:OLEObject Type="Embed" ProgID="Equation.DSMT4" ShapeID="_x0000_i4126" DrawAspect="Content" ObjectID="_1690175427" r:id="rId6309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791EB4BE">
                <v:shape id="_x0000_i4127" type="#_x0000_t75" style="width:102.75pt;height:22.5pt" o:ole="">
                  <v:imagedata r:id="rId6310" o:title=""/>
                </v:shape>
                <o:OLEObject Type="Embed" ProgID="Equation.DSMT4" ShapeID="_x0000_i4127" DrawAspect="Content" ObjectID="_1690175428" r:id="rId6311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51F2CD3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2A08E758">
                <v:shape id="_x0000_i4128" type="#_x0000_t75" style="width:102.75pt;height:22.5pt" o:ole="">
                  <v:imagedata r:id="rId6312" o:title=""/>
                </v:shape>
                <o:OLEObject Type="Embed" ProgID="Equation.DSMT4" ShapeID="_x0000_i4128" DrawAspect="Content" ObjectID="_1690175429" r:id="rId6313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55" w:dyaOrig="285" w14:anchorId="329FDA6F">
                <v:shape id="_x0000_i4129" type="#_x0000_t75" style="width:57.75pt;height:14.25pt" o:ole="">
                  <v:imagedata r:id="rId6314" o:title=""/>
                </v:shape>
                <o:OLEObject Type="Embed" ProgID="Equation.DSMT4" ShapeID="_x0000_i4129" DrawAspect="Content" ObjectID="_1690175430" r:id="rId6315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6AB710E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C10D6B9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47E376D7" w14:textId="77777777" w:rsidTr="00EC4384">
        <w:tc>
          <w:tcPr>
            <w:tcW w:w="6200" w:type="dxa"/>
            <w:shd w:val="clear" w:color="auto" w:fill="auto"/>
          </w:tcPr>
          <w:p w14:paraId="0C22559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98BA865">
                <v:shape id="_x0000_i4130" type="#_x0000_t75" style="width:23.25pt;height:15.75pt" o:ole="">
                  <v:imagedata r:id="rId6316" o:title=""/>
                </v:shape>
                <o:OLEObject Type="Embed" ProgID="Equation.DSMT4" ShapeID="_x0000_i4130" DrawAspect="Content" ObjectID="_1690175431" r:id="rId631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3DC7FCE3">
                <v:shape id="_x0000_i4131" type="#_x0000_t75" style="width:33.75pt;height:20.25pt" o:ole="">
                  <v:imagedata r:id="rId6318" o:title=""/>
                </v:shape>
                <o:OLEObject Type="Embed" ProgID="Equation.DSMT4" ShapeID="_x0000_i4131" DrawAspect="Content" ObjectID="_1690175432" r:id="rId631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C3D7445">
                <v:shape id="_x0000_i4132" type="#_x0000_t75" style="width:44.25pt;height:20.25pt" o:ole="">
                  <v:imagedata r:id="rId6320" o:title=""/>
                </v:shape>
                <o:OLEObject Type="Embed" ProgID="Equation.DSMT4" ShapeID="_x0000_i4132" DrawAspect="Content" ObjectID="_1690175433" r:id="rId63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1CA252CF">
                <v:shape id="_x0000_i4133" type="#_x0000_t75" style="width:20.25pt;height:12.75pt" o:ole="">
                  <v:imagedata r:id="rId6322" o:title=""/>
                </v:shape>
                <o:OLEObject Type="Embed" ProgID="Equation.DSMT4" ShapeID="_x0000_i4133" DrawAspect="Content" ObjectID="_1690175434" r:id="rId63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1C39F558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1A4F9D94">
                <v:shape id="_x0000_i4134" type="#_x0000_t75" style="width:104.25pt;height:21.75pt" o:ole="">
                  <v:imagedata r:id="rId6324" o:title=""/>
                </v:shape>
                <o:OLEObject Type="Embed" ProgID="Equation.DSMT4" ShapeID="_x0000_i4134" DrawAspect="Content" ObjectID="_1690175435" r:id="rId632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7B5CEA17">
                <v:shape id="_x0000_i4135" type="#_x0000_t75" style="width:111pt;height:21.75pt" o:ole="">
                  <v:imagedata r:id="rId6326" o:title=""/>
                </v:shape>
                <o:OLEObject Type="Embed" ProgID="Equation.DSMT4" ShapeID="_x0000_i4135" DrawAspect="Content" ObjectID="_1690175436" r:id="rId632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685FDFE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00" w:dyaOrig="435" w14:anchorId="368D5E74">
                <v:shape id="_x0000_i4136" type="#_x0000_t75" style="width:120pt;height:21.75pt" o:ole="">
                  <v:imagedata r:id="rId6328" o:title=""/>
                </v:shape>
                <o:OLEObject Type="Embed" ProgID="Equation.DSMT4" ShapeID="_x0000_i4136" DrawAspect="Content" ObjectID="_1690175437" r:id="rId63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686D69C5">
                <v:shape id="_x0000_i4137" type="#_x0000_t75" style="width:104.25pt;height:21.75pt" o:ole="">
                  <v:imagedata r:id="rId6330" o:title=""/>
                </v:shape>
                <o:OLEObject Type="Embed" ProgID="Equation.DSMT4" ShapeID="_x0000_i4137" DrawAspect="Content" ObjectID="_1690175438" r:id="rId633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D6DEEF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D76212C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676FB5" w14:paraId="245F9B61" w14:textId="77777777" w:rsidTr="00EC4384">
        <w:tc>
          <w:tcPr>
            <w:tcW w:w="6200" w:type="dxa"/>
            <w:shd w:val="clear" w:color="auto" w:fill="auto"/>
          </w:tcPr>
          <w:p w14:paraId="7C52F87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8: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487F9E68">
                <v:shape id="_x0000_i4138" type="#_x0000_t75" style="width:10.5pt;height:13.5pt" o:ole="">
                  <v:imagedata r:id="rId5893" o:title=""/>
                </v:shape>
                <o:OLEObject Type="Embed" ProgID="Equation.DSMT4" ShapeID="_x0000_i4138" DrawAspect="Content" ObjectID="_1690175439" r:id="rId633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62ECCE93">
                <v:shape id="_x0000_i4139" type="#_x0000_t75" style="width:34.5pt;height:20.25pt" o:ole="">
                  <v:imagedata r:id="rId5895" o:title=""/>
                </v:shape>
                <o:OLEObject Type="Embed" ProgID="Equation.DSMT4" ShapeID="_x0000_i4139" DrawAspect="Content" ObjectID="_1690175440" r:id="rId633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31BDD297">
                <v:shape id="_x0000_i4140" type="#_x0000_t75" style="width:37.5pt;height:20.25pt" o:ole="">
                  <v:imagedata r:id="rId5897" o:title=""/>
                </v:shape>
                <o:OLEObject Type="Embed" ProgID="Equation.DSMT4" ShapeID="_x0000_i4140" DrawAspect="Content" ObjectID="_1690175441" r:id="rId633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5A44C7FD">
                <v:shape id="_x0000_i4141" type="#_x0000_t75" style="width:20.25pt;height:13.5pt" o:ole="">
                  <v:imagedata r:id="rId5899" o:title=""/>
                </v:shape>
                <o:OLEObject Type="Embed" ProgID="Equation.DSMT4" ShapeID="_x0000_i4141" DrawAspect="Content" ObjectID="_1690175442" r:id="rId633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là</w:t>
            </w:r>
          </w:p>
          <w:p w14:paraId="161399D8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45" w:dyaOrig="375" w14:anchorId="1BB92CA6">
                <v:shape id="_x0000_i4142" type="#_x0000_t75" style="width:122.25pt;height:18.75pt" o:ole="">
                  <v:imagedata r:id="rId5905" o:title=""/>
                </v:shape>
                <o:OLEObject Type="Embed" ProgID="Equation.DSMT4" ShapeID="_x0000_i4142" DrawAspect="Content" ObjectID="_1690175443" r:id="rId6336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45" w:dyaOrig="375" w14:anchorId="29F299D3">
                <v:shape id="_x0000_i4143" type="#_x0000_t75" style="width:122.25pt;height:18.75pt" o:ole="">
                  <v:imagedata r:id="rId5907" o:title=""/>
                </v:shape>
                <o:OLEObject Type="Embed" ProgID="Equation.DSMT4" ShapeID="_x0000_i4143" DrawAspect="Content" ObjectID="_1690175444" r:id="rId6337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0901C36C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60" w:dyaOrig="375" w14:anchorId="5B03EBFF">
                <v:shape id="_x0000_i4144" type="#_x0000_t75" style="width:123pt;height:18.75pt" o:ole="">
                  <v:imagedata r:id="rId5901" o:title=""/>
                </v:shape>
                <o:OLEObject Type="Embed" ProgID="Equation.DSMT4" ShapeID="_x0000_i4144" DrawAspect="Content" ObjectID="_1690175445" r:id="rId633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60" w:dyaOrig="375" w14:anchorId="40818641">
                <v:shape id="_x0000_i4145" type="#_x0000_t75" style="width:123pt;height:18.75pt" o:ole="">
                  <v:imagedata r:id="rId5903" o:title=""/>
                </v:shape>
                <o:OLEObject Type="Embed" ProgID="Equation.DSMT4" ShapeID="_x0000_i4145" DrawAspect="Content" ObjectID="_1690175446" r:id="rId6339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23B2B272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9747956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1DB6DC2D" w14:textId="77777777" w:rsidTr="00EC4384">
        <w:tc>
          <w:tcPr>
            <w:tcW w:w="6200" w:type="dxa"/>
            <w:shd w:val="clear" w:color="auto" w:fill="auto"/>
          </w:tcPr>
          <w:p w14:paraId="02D8A87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10" w:dyaOrig="375" w14:anchorId="440845AD">
                <v:shape id="_x0000_i4146" type="#_x0000_t75" style="width:40.5pt;height:18.75pt" o:ole="">
                  <v:imagedata r:id="rId6254" o:title=""/>
                </v:shape>
                <o:OLEObject Type="Embed" ProgID="Equation.DSMT4" ShapeID="_x0000_i4146" DrawAspect="Content" ObjectID="_1690175447" r:id="rId63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0C65E46E">
                <v:shape id="_x0000_i4147" type="#_x0000_t75" style="width:42pt;height:18.75pt" o:ole="">
                  <v:imagedata r:id="rId6256" o:title=""/>
                </v:shape>
                <o:OLEObject Type="Embed" ProgID="Equation.DSMT4" ShapeID="_x0000_i4147" DrawAspect="Content" ObjectID="_1690175448" r:id="rId63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3BF8F6A0">
                <v:shape id="_x0000_i4148" type="#_x0000_t75" style="width:42pt;height:18.75pt" o:ole="">
                  <v:imagedata r:id="rId6258" o:title=""/>
                </v:shape>
                <o:OLEObject Type="Embed" ProgID="Equation.DSMT4" ShapeID="_x0000_i4148" DrawAspect="Content" ObjectID="_1690175449" r:id="rId63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591A2779">
                <v:shape id="_x0000_i4149" type="#_x0000_t75" style="width:27.75pt;height:14.25pt" o:ole="">
                  <v:imagedata r:id="rId6260" o:title=""/>
                </v:shape>
                <o:OLEObject Type="Embed" ProgID="Equation.DSMT4" ShapeID="_x0000_i4149" DrawAspect="Content" ObjectID="_1690175450" r:id="rId6343"/>
              </w:object>
            </w:r>
            <w:r w:rsidRPr="00676FB5">
              <w:rPr>
                <w:rFonts w:ascii="Chu Van An" w:hAnsi="Chu Van An" w:cs="Chu Van An"/>
                <w:szCs w:val="22"/>
              </w:rPr>
              <w:t>có phương trình là</w:t>
            </w:r>
          </w:p>
          <w:p w14:paraId="4CC48B7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910" w:dyaOrig="375" w14:anchorId="5B693482">
                <v:shape id="_x0000_i4150" type="#_x0000_t75" style="width:145.5pt;height:18.75pt" o:ole="">
                  <v:imagedata r:id="rId6268" o:title=""/>
                </v:shape>
                <o:OLEObject Type="Embed" ProgID="Equation.DSMT4" ShapeID="_x0000_i4150" DrawAspect="Content" ObjectID="_1690175451" r:id="rId634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B28309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00" w:dyaOrig="375" w14:anchorId="6E103A1D">
                <v:shape id="_x0000_i4151" type="#_x0000_t75" style="width:135pt;height:18.75pt" o:ole="">
                  <v:imagedata r:id="rId6262" o:title=""/>
                </v:shape>
                <o:OLEObject Type="Embed" ProgID="Equation.DSMT4" ShapeID="_x0000_i4151" DrawAspect="Content" ObjectID="_1690175452" r:id="rId634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FDC530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910" w:dyaOrig="375" w14:anchorId="7F925109">
                <v:shape id="_x0000_i4152" type="#_x0000_t75" style="width:145.5pt;height:18.75pt" o:ole="">
                  <v:imagedata r:id="rId6264" o:title=""/>
                </v:shape>
                <o:OLEObject Type="Embed" ProgID="Equation.DSMT4" ShapeID="_x0000_i4152" DrawAspect="Content" ObjectID="_1690175453" r:id="rId634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26A861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00" w:dyaOrig="375" w14:anchorId="2B3BB2B1">
                <v:shape id="_x0000_i4153" type="#_x0000_t75" style="width:135pt;height:18.75pt" o:ole="">
                  <v:imagedata r:id="rId6266" o:title=""/>
                </v:shape>
                <o:OLEObject Type="Embed" ProgID="Equation.DSMT4" ShapeID="_x0000_i4153" DrawAspect="Content" ObjectID="_1690175454" r:id="rId634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BA709E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234C6AE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165637A4" w14:textId="77777777" w:rsidTr="00EC4384">
        <w:tc>
          <w:tcPr>
            <w:tcW w:w="6200" w:type="dxa"/>
            <w:shd w:val="clear" w:color="auto" w:fill="auto"/>
          </w:tcPr>
          <w:p w14:paraId="0B29717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10: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hệ trục tọa độ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30" w14:anchorId="2C4303D9">
                <v:shape id="_x0000_i4154" type="#_x0000_t75" style="width:23.25pt;height:16.5pt" o:ole="">
                  <v:imagedata r:id="rId6348" o:title=""/>
                </v:shape>
                <o:OLEObject Type="Embed" ProgID="Equation.DSMT4" ShapeID="_x0000_i4154" DrawAspect="Content" ObjectID="_1690175455" r:id="rId634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0" w:dyaOrig="285" w14:anchorId="21F7639E">
                <v:shape id="_x0000_i4155" type="#_x0000_t75" style="width:28.5pt;height:14.25pt" o:ole="">
                  <v:imagedata r:id="rId6350" o:title=""/>
                </v:shape>
                <o:OLEObject Type="Embed" ProgID="Equation.DSMT4" ShapeID="_x0000_i4155" DrawAspect="Content" ObjectID="_1690175456" r:id="rId635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35" w:dyaOrig="405" w14:anchorId="2AB55853">
                <v:shape id="_x0000_i4156" type="#_x0000_t75" style="width:36.75pt;height:20.25pt" o:ole="">
                  <v:imagedata r:id="rId6352" o:title=""/>
                </v:shape>
                <o:OLEObject Type="Embed" ProgID="Equation.DSMT4" ShapeID="_x0000_i4156" DrawAspect="Content" ObjectID="_1690175457" r:id="rId635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35" w:dyaOrig="405" w14:anchorId="0A0A3D46">
                <v:shape id="_x0000_i4157" type="#_x0000_t75" style="width:51.75pt;height:20.25pt" o:ole="">
                  <v:imagedata r:id="rId6354" o:title=""/>
                </v:shape>
                <o:OLEObject Type="Embed" ProgID="Equation.DSMT4" ShapeID="_x0000_i4157" DrawAspect="Content" ObjectID="_1690175458" r:id="rId635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05" w14:anchorId="45DD6718">
                <v:shape id="_x0000_i4158" type="#_x0000_t75" style="width:36pt;height:20.25pt" o:ole="">
                  <v:imagedata r:id="rId6356" o:title=""/>
                </v:shape>
                <o:OLEObject Type="Embed" ProgID="Equation.DSMT4" ShapeID="_x0000_i4158" DrawAspect="Content" ObjectID="_1690175459" r:id="rId635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70" w:dyaOrig="285" w14:anchorId="59C8D431">
                <v:shape id="_x0000_i4159" type="#_x0000_t75" style="width:28.5pt;height:14.25pt" o:ole="">
                  <v:imagedata r:id="rId6350" o:title=""/>
                </v:shape>
                <o:OLEObject Type="Embed" ProgID="Equation.DSMT4" ShapeID="_x0000_i4159" DrawAspect="Content" ObjectID="_1690175460" r:id="rId635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50" w:dyaOrig="405" w14:anchorId="088138CA">
                <v:shape id="_x0000_i4160" type="#_x0000_t75" style="width:37.5pt;height:20.25pt" o:ole="">
                  <v:imagedata r:id="rId6359" o:title=""/>
                </v:shape>
                <o:OLEObject Type="Embed" ProgID="Equation.DSMT4" ShapeID="_x0000_i4160" DrawAspect="Content" ObjectID="_1690175461" r:id="rId636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Giá trị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40" w:dyaOrig="285" w14:anchorId="606C60D1">
                <v:shape id="_x0000_i4161" type="#_x0000_t75" style="width:27pt;height:14.25pt" o:ole="">
                  <v:imagedata r:id="rId6361" o:title=""/>
                </v:shape>
                <o:OLEObject Type="Embed" ProgID="Equation.DSMT4" ShapeID="_x0000_i4161" DrawAspect="Content" ObjectID="_1690175462" r:id="rId636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4FF25771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95" w:dyaOrig="285" w14:anchorId="38CB1E0C">
                <v:shape id="_x0000_i4162" type="#_x0000_t75" style="width:9.75pt;height:14.25pt" o:ole="">
                  <v:imagedata r:id="rId6363" o:title=""/>
                </v:shape>
                <o:OLEObject Type="Embed" ProgID="Equation.DSMT4" ShapeID="_x0000_i4162" DrawAspect="Content" ObjectID="_1690175463" r:id="rId636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195" w:dyaOrig="255" w14:anchorId="634C9051">
                <v:shape id="_x0000_i4163" type="#_x0000_t75" style="width:9.75pt;height:12.75pt" o:ole="">
                  <v:imagedata r:id="rId6365" o:title=""/>
                </v:shape>
                <o:OLEObject Type="Embed" ProgID="Equation.DSMT4" ShapeID="_x0000_i4163" DrawAspect="Content" ObjectID="_1690175464" r:id="rId636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80" w:dyaOrig="285" w14:anchorId="0B496B17">
                <v:shape id="_x0000_i4164" type="#_x0000_t75" style="width:9pt;height:14.25pt" o:ole="">
                  <v:imagedata r:id="rId6367" o:title=""/>
                </v:shape>
                <o:OLEObject Type="Embed" ProgID="Equation.DSMT4" ShapeID="_x0000_i4164" DrawAspect="Content" ObjectID="_1690175465" r:id="rId636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135" w:dyaOrig="255" w14:anchorId="1A9E07E8">
                <v:shape id="_x0000_i4165" type="#_x0000_t75" style="width:6.75pt;height:12.75pt" o:ole="">
                  <v:imagedata r:id="rId6369" o:title=""/>
                </v:shape>
                <o:OLEObject Type="Embed" ProgID="Equation.DSMT4" ShapeID="_x0000_i4165" DrawAspect="Content" ObjectID="_1690175466" r:id="rId637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F115DE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84BFDD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25EB29B7" w14:textId="77777777" w:rsidTr="00EC4384">
        <w:tc>
          <w:tcPr>
            <w:tcW w:w="6200" w:type="dxa"/>
            <w:shd w:val="clear" w:color="auto" w:fill="auto"/>
          </w:tcPr>
          <w:p w14:paraId="04A13EE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11: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Đường tròn nào sau đây đi qua ba điểm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10" w:dyaOrig="375" w14:anchorId="3BA20BC0">
                <v:shape id="_x0000_i4166" type="#_x0000_t75" style="width:40.5pt;height:18.75pt" o:ole="">
                  <v:imagedata r:id="rId6371" o:title=""/>
                </v:shape>
                <o:OLEObject Type="Embed" ProgID="Equation.DSMT4" ShapeID="_x0000_i4166" DrawAspect="Content" ObjectID="_1690175467" r:id="rId637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10" w:dyaOrig="375" w14:anchorId="52A98EA1">
                <v:shape id="_x0000_i4167" type="#_x0000_t75" style="width:40.5pt;height:18.75pt" o:ole="">
                  <v:imagedata r:id="rId6373" o:title=""/>
                </v:shape>
                <o:OLEObject Type="Embed" ProgID="Equation.DSMT4" ShapeID="_x0000_i4167" DrawAspect="Content" ObjectID="_1690175468" r:id="rId637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40" w:dyaOrig="375" w14:anchorId="4DD19413">
                <v:shape id="_x0000_i4168" type="#_x0000_t75" style="width:42pt;height:18.75pt" o:ole="">
                  <v:imagedata r:id="rId6375" o:title=""/>
                </v:shape>
                <o:OLEObject Type="Embed" ProgID="Equation.DSMT4" ShapeID="_x0000_i4168" DrawAspect="Content" ObjectID="_1690175469" r:id="rId6376"/>
              </w:object>
            </w:r>
          </w:p>
          <w:p w14:paraId="38F72A3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30" w:dyaOrig="420" w14:anchorId="7C2A71B8">
                <v:shape id="_x0000_i4169" type="#_x0000_t75" style="width:106.5pt;height:21pt" o:ole="">
                  <v:imagedata r:id="rId6377" o:title=""/>
                </v:shape>
                <o:OLEObject Type="Embed" ProgID="Equation.DSMT4" ShapeID="_x0000_i4169" DrawAspect="Content" ObjectID="_1690175470" r:id="rId637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30" w:dyaOrig="420" w14:anchorId="0359915D">
                <v:shape id="_x0000_i4170" type="#_x0000_t75" style="width:106.5pt;height:21pt" o:ole="">
                  <v:imagedata r:id="rId6379" o:title=""/>
                </v:shape>
                <o:OLEObject Type="Embed" ProgID="Equation.DSMT4" ShapeID="_x0000_i4170" DrawAspect="Content" ObjectID="_1690175471" r:id="rId6380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D1A607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45" w:dyaOrig="420" w14:anchorId="1E2A5775">
                <v:shape id="_x0000_i4171" type="#_x0000_t75" style="width:107.25pt;height:21pt" o:ole="">
                  <v:imagedata r:id="rId6381" o:title=""/>
                </v:shape>
                <o:OLEObject Type="Embed" ProgID="Equation.DSMT4" ShapeID="_x0000_i4171" DrawAspect="Content" ObjectID="_1690175472" r:id="rId638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70" w:dyaOrig="375" w14:anchorId="5969DF98">
                <v:shape id="_x0000_i4172" type="#_x0000_t75" style="width:118.5pt;height:18.75pt" o:ole="">
                  <v:imagedata r:id="rId6383" o:title=""/>
                </v:shape>
                <o:OLEObject Type="Embed" ProgID="Equation.DSMT4" ShapeID="_x0000_i4172" DrawAspect="Content" ObjectID="_1690175473" r:id="rId638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7F34D5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BEB88C7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6525CC0C" w14:textId="77777777" w:rsidTr="00EC4384">
        <w:tc>
          <w:tcPr>
            <w:tcW w:w="6200" w:type="dxa"/>
            <w:shd w:val="clear" w:color="auto" w:fill="auto"/>
          </w:tcPr>
          <w:p w14:paraId="49AC08C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870" w:dyaOrig="405" w14:anchorId="4DB3BDFC">
                <v:shape id="_x0000_i4173" type="#_x0000_t75" style="width:43.5pt;height:20.25pt" o:ole="">
                  <v:imagedata r:id="rId6385" o:title=""/>
                </v:shape>
                <o:OLEObject Type="Embed" ProgID="Equation.DSMT4" ShapeID="_x0000_i4173" DrawAspect="Content" ObjectID="_1690175474" r:id="rId638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20" w:dyaOrig="405" w14:anchorId="038C3861">
                <v:shape id="_x0000_i4174" type="#_x0000_t75" style="width:51pt;height:20.25pt" o:ole="">
                  <v:imagedata r:id="rId6387" o:title=""/>
                </v:shape>
                <o:OLEObject Type="Embed" ProgID="Equation.DSMT4" ShapeID="_x0000_i4174" DrawAspect="Content" ObjectID="_1690175475" r:id="rId638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355B8DD2">
                <v:shape id="_x0000_i4175" type="#_x0000_t75" style="width:21pt;height:20.25pt" o:ole="">
                  <v:imagedata r:id="rId6389" o:title=""/>
                </v:shape>
                <o:OLEObject Type="Embed" ProgID="Equation.DSMT4" ShapeID="_x0000_i4175" DrawAspect="Content" ObjectID="_1690175476" r:id="rId639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nhận </w:t>
            </w:r>
            <w:r w:rsidRPr="00676FB5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70" w14:anchorId="145C8E0E">
                <v:shape id="_x0000_i4176" type="#_x0000_t75" style="width:20.25pt;height:13.5pt" o:ole="">
                  <v:imagedata r:id="rId6391" o:title=""/>
                </v:shape>
                <o:OLEObject Type="Embed" ProgID="Equation.DSMT4" ShapeID="_x0000_i4176" DrawAspect="Content" ObjectID="_1690175477" r:id="rId639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 đường kính có phương trình là</w:t>
            </w:r>
          </w:p>
          <w:p w14:paraId="67D99614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40" w:dyaOrig="435" w14:anchorId="3DC25D9E">
                <v:shape id="_x0000_i4177" type="#_x0000_t75" style="width:87pt;height:21.75pt" o:ole="">
                  <v:imagedata r:id="rId6393" o:title=""/>
                </v:shape>
                <o:OLEObject Type="Embed" ProgID="Equation.DSMT4" ShapeID="_x0000_i4177" DrawAspect="Content" ObjectID="_1690175478" r:id="rId639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40" w:dyaOrig="435" w14:anchorId="648E4885">
                <v:shape id="_x0000_i4178" type="#_x0000_t75" style="width:87pt;height:21.75pt" o:ole="">
                  <v:imagedata r:id="rId6395" o:title=""/>
                </v:shape>
                <o:OLEObject Type="Embed" ProgID="Equation.DSMT4" ShapeID="_x0000_i4178" DrawAspect="Content" ObjectID="_1690175479" r:id="rId63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15F6AA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20" w:dyaOrig="435" w14:anchorId="4180F327">
                <v:shape id="_x0000_i4179" type="#_x0000_t75" style="width:81pt;height:21.75pt" o:ole="">
                  <v:imagedata r:id="rId6397" o:title=""/>
                </v:shape>
                <o:OLEObject Type="Embed" ProgID="Equation.DSMT4" ShapeID="_x0000_i4179" DrawAspect="Content" ObjectID="_1690175480" r:id="rId63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70" w:dyaOrig="435" w14:anchorId="0AFCFB09">
                <v:shape id="_x0000_i4180" type="#_x0000_t75" style="width:88.5pt;height:21.75pt" o:ole="">
                  <v:imagedata r:id="rId6399" o:title=""/>
                </v:shape>
                <o:OLEObject Type="Embed" ProgID="Equation.DSMT4" ShapeID="_x0000_i4180" DrawAspect="Content" ObjectID="_1690175481" r:id="rId64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48BB6B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EEDD589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3D30AD25" w14:textId="77777777" w:rsidTr="00EC4384">
        <w:tc>
          <w:tcPr>
            <w:tcW w:w="6200" w:type="dxa"/>
            <w:shd w:val="clear" w:color="auto" w:fill="auto"/>
          </w:tcPr>
          <w:p w14:paraId="7611DC0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26372FE9">
                <v:shape id="_x0000_i4181" type="#_x0000_t75" style="width:10.5pt;height:13.5pt" o:ole="">
                  <v:imagedata r:id="rId6093" o:title=""/>
                </v:shape>
                <o:OLEObject Type="Embed" ProgID="Equation.DSMT4" ShapeID="_x0000_i4181" DrawAspect="Content" ObjectID="_1690175482" r:id="rId640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E35B47E">
                <v:shape id="_x0000_i4182" type="#_x0000_t75" style="width:45pt;height:20.25pt" o:ole="">
                  <v:imagedata r:id="rId6095" o:title=""/>
                </v:shape>
                <o:OLEObject Type="Embed" ProgID="Equation.DSMT4" ShapeID="_x0000_i4182" DrawAspect="Content" ObjectID="_1690175483" r:id="rId640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D5A1E1D">
                <v:shape id="_x0000_i4183" type="#_x0000_t75" style="width:45pt;height:20.25pt" o:ole="">
                  <v:imagedata r:id="rId6097" o:title=""/>
                </v:shape>
                <o:OLEObject Type="Embed" ProgID="Equation.DSMT4" ShapeID="_x0000_i4183" DrawAspect="Content" ObjectID="_1690175484" r:id="rId640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65421E4B">
                <v:shape id="_x0000_i4184" type="#_x0000_t75" style="width:20.25pt;height:13.5pt" o:ole="">
                  <v:imagedata r:id="rId6099" o:title=""/>
                </v:shape>
                <o:OLEObject Type="Embed" ProgID="Equation.DSMT4" ShapeID="_x0000_i4184" DrawAspect="Content" ObjectID="_1690175485" r:id="rId640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là</w:t>
            </w:r>
          </w:p>
          <w:p w14:paraId="2633A395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Đáp án khác.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90" w:dyaOrig="375" w14:anchorId="34910255">
                <v:shape id="_x0000_i4185" type="#_x0000_t75" style="width:124.5pt;height:18.75pt" o:ole="">
                  <v:imagedata r:id="rId6105" o:title=""/>
                </v:shape>
                <o:OLEObject Type="Embed" ProgID="Equation.DSMT4" ShapeID="_x0000_i4185" DrawAspect="Content" ObjectID="_1690175486" r:id="rId6405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26176246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75" w:dyaOrig="375" w14:anchorId="3A133D9D">
                <v:shape id="_x0000_i4186" type="#_x0000_t75" style="width:123.75pt;height:18.75pt" o:ole="">
                  <v:imagedata r:id="rId6101" o:title=""/>
                </v:shape>
                <o:OLEObject Type="Embed" ProgID="Equation.DSMT4" ShapeID="_x0000_i4186" DrawAspect="Content" ObjectID="_1690175487" r:id="rId6406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color w:val="0000FF"/>
                <w:position w:val="-10"/>
                <w:szCs w:val="22"/>
              </w:rPr>
              <w:object w:dxaOrig="2490" w:dyaOrig="375" w14:anchorId="0F2F757F">
                <v:shape id="_x0000_i4187" type="#_x0000_t75" style="width:124.5pt;height:18.75pt" o:ole="">
                  <v:imagedata r:id="rId6103" o:title=""/>
                </v:shape>
                <o:OLEObject Type="Embed" ProgID="Equation.DSMT4" ShapeID="_x0000_i4187" DrawAspect="Content" ObjectID="_1690175488" r:id="rId6407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6A21D46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EDF078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551A33AC" w14:textId="77777777" w:rsidTr="00EC4384">
        <w:tc>
          <w:tcPr>
            <w:tcW w:w="6200" w:type="dxa"/>
            <w:shd w:val="clear" w:color="auto" w:fill="auto"/>
          </w:tcPr>
          <w:p w14:paraId="0F6F3BE3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ABB4B3A">
                <v:shape id="_x0000_i4188" type="#_x0000_t75" style="width:21pt;height:20.25pt" o:ole="">
                  <v:imagedata r:id="rId6408" o:title=""/>
                </v:shape>
                <o:OLEObject Type="Embed" ProgID="Equation.DSMT4" ShapeID="_x0000_i4188" DrawAspect="Content" ObjectID="_1690175489" r:id="rId64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thuộc đường thẳng </w:t>
            </w:r>
            <w:r w:rsidRPr="00676FB5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35" w:dyaOrig="720" w14:anchorId="6E41AB7C">
                <v:shape id="_x0000_i4189" type="#_x0000_t75" style="width:66.75pt;height:36pt" o:ole="">
                  <v:imagedata r:id="rId6410" o:title=""/>
                </v:shape>
                <o:OLEObject Type="Embed" ProgID="Equation.DSMT4" ShapeID="_x0000_i4189" DrawAspect="Content" ObjectID="_1690175490" r:id="rId64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685CB5D2">
                <v:shape id="_x0000_i4190" type="#_x0000_t75" style="width:33.75pt;height:20.25pt" o:ole="">
                  <v:imagedata r:id="rId6412" o:title=""/>
                </v:shape>
                <o:OLEObject Type="Embed" ProgID="Equation.DSMT4" ShapeID="_x0000_i4190" DrawAspect="Content" ObjectID="_1690175491" r:id="rId641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7B82A35">
                <v:shape id="_x0000_i4191" type="#_x0000_t75" style="width:45pt;height:20.25pt" o:ole="">
                  <v:imagedata r:id="rId6414" o:title=""/>
                </v:shape>
                <o:OLEObject Type="Embed" ProgID="Equation.DSMT4" ShapeID="_x0000_i4191" DrawAspect="Content" ObjectID="_1690175492" r:id="rId641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bán kính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F3802D3">
                <v:shape id="_x0000_i4192" type="#_x0000_t75" style="width:21pt;height:20.25pt" o:ole="">
                  <v:imagedata r:id="rId6416" o:title=""/>
                </v:shape>
                <o:OLEObject Type="Embed" ProgID="Equation.DSMT4" ShapeID="_x0000_i4192" DrawAspect="Content" ObjectID="_1690175493" r:id="rId6417"/>
              </w:object>
            </w:r>
          </w:p>
          <w:p w14:paraId="395925F8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22D1551C">
                <v:shape id="_x0000_i4193" type="#_x0000_t75" style="width:36pt;height:14.25pt" o:ole="">
                  <v:imagedata r:id="rId6418" o:title=""/>
                </v:shape>
                <o:OLEObject Type="Embed" ProgID="Equation.DSMT4" ShapeID="_x0000_i4193" DrawAspect="Content" ObjectID="_1690175494" r:id="rId64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885" w:dyaOrig="360" w14:anchorId="53BAE1C5">
                <v:shape id="_x0000_i4194" type="#_x0000_t75" style="width:44.25pt;height:18pt" o:ole="">
                  <v:imagedata r:id="rId6420" o:title=""/>
                </v:shape>
                <o:OLEObject Type="Embed" ProgID="Equation.DSMT4" ShapeID="_x0000_i4194" DrawAspect="Content" ObjectID="_1690175495" r:id="rId642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43743129">
                <v:shape id="_x0000_i4195" type="#_x0000_t75" style="width:30pt;height:12.75pt" o:ole="">
                  <v:imagedata r:id="rId6422" o:title=""/>
                </v:shape>
                <o:OLEObject Type="Embed" ProgID="Equation.DSMT4" ShapeID="_x0000_i4195" DrawAspect="Content" ObjectID="_1690175496" r:id="rId64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1005" w:dyaOrig="360" w14:anchorId="5B8ECFA1">
                <v:shape id="_x0000_i4196" type="#_x0000_t75" style="width:50.25pt;height:18pt" o:ole="">
                  <v:imagedata r:id="rId6424" o:title=""/>
                </v:shape>
                <o:OLEObject Type="Embed" ProgID="Equation.DSMT4" ShapeID="_x0000_i4196" DrawAspect="Content" ObjectID="_1690175497" r:id="rId642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C125EE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7CFAC84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676FB5" w14:paraId="3408EE9F" w14:textId="77777777" w:rsidTr="00EC4384">
        <w:tc>
          <w:tcPr>
            <w:tcW w:w="6200" w:type="dxa"/>
            <w:shd w:val="clear" w:color="auto" w:fill="auto"/>
          </w:tcPr>
          <w:p w14:paraId="693D20A7" w14:textId="77777777" w:rsidR="00AF665B" w:rsidRPr="00676FB5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</w:rPr>
              <w:t xml:space="preserve">Biết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0C0363F">
                <v:shape id="_x0000_i4197" type="#_x0000_t75" style="width:21pt;height:20.25pt" o:ole="">
                  <v:imagedata r:id="rId6426" o:title=""/>
                </v:shape>
                <o:OLEObject Type="Embed" ProgID="Equation.DSMT4" ShapeID="_x0000_i4197" DrawAspect="Content" ObjectID="_1690175498" r:id="rId6427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38EDD1CC">
                <v:shape id="_x0000_i4198" type="#_x0000_t75" style="width:36.75pt;height:20.25pt" o:ole="">
                  <v:imagedata r:id="rId6428" o:title=""/>
                </v:shape>
                <o:OLEObject Type="Embed" ProgID="Equation.DSMT4" ShapeID="_x0000_i4198" DrawAspect="Content" ObjectID="_1690175499" r:id="rId6429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169660D2">
                <v:shape id="_x0000_i4199" type="#_x0000_t75" style="width:39.75pt;height:20.25pt" o:ole="">
                  <v:imagedata r:id="rId6430" o:title=""/>
                </v:shape>
                <o:OLEObject Type="Embed" ProgID="Equation.DSMT4" ShapeID="_x0000_i4199" DrawAspect="Content" ObjectID="_1690175500" r:id="rId6431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và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20D065F">
                <v:shape id="_x0000_i4200" type="#_x0000_t75" style="width:38.25pt;height:20.25pt" o:ole="">
                  <v:imagedata r:id="rId6432" o:title=""/>
                </v:shape>
                <o:OLEObject Type="Embed" ProgID="Equation.DSMT4" ShapeID="_x0000_i4200" DrawAspect="Content" ObjectID="_1690175501" r:id="rId643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15" w14:anchorId="68BA392F">
                <v:shape id="_x0000_i4201" type="#_x0000_t75" style="width:82.5pt;height:15.75pt" o:ole="">
                  <v:imagedata r:id="rId6434" o:title=""/>
                </v:shape>
                <o:OLEObject Type="Embed" ProgID="Equation.DSMT4" ShapeID="_x0000_i4201" DrawAspect="Content" ObjectID="_1690175502" r:id="rId6435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. Tính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4B30B5A3">
                <v:shape id="_x0000_i4202" type="#_x0000_t75" style="width:27pt;height:14.25pt" o:ole="">
                  <v:imagedata r:id="rId6436" o:title=""/>
                </v:shape>
                <o:OLEObject Type="Embed" ProgID="Equation.DSMT4" ShapeID="_x0000_i4202" DrawAspect="Content" ObjectID="_1690175503" r:id="rId6437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691A9855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26B507D5">
                <v:shape id="_x0000_i4203" type="#_x0000_t75" style="width:15.75pt;height:14.25pt" o:ole="">
                  <v:imagedata r:id="rId6438" o:title=""/>
                </v:shape>
                <o:OLEObject Type="Embed" ProgID="Equation.DSMT4" ShapeID="_x0000_i4203" DrawAspect="Content" ObjectID="_1690175504" r:id="rId643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09FA3326">
                <v:shape id="_x0000_i4204" type="#_x0000_t75" style="width:15.75pt;height:12.75pt" o:ole="">
                  <v:imagedata r:id="rId6440" o:title=""/>
                </v:shape>
                <o:OLEObject Type="Embed" ProgID="Equation.DSMT4" ShapeID="_x0000_i4204" DrawAspect="Content" ObjectID="_1690175505" r:id="rId644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E88F831">
                <v:shape id="_x0000_i4205" type="#_x0000_t75" style="width:9pt;height:14.25pt" o:ole="">
                  <v:imagedata r:id="rId6442" o:title=""/>
                </v:shape>
                <o:OLEObject Type="Embed" ProgID="Equation.DSMT4" ShapeID="_x0000_i4205" DrawAspect="Content" ObjectID="_1690175506" r:id="rId644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47A66344">
                <v:shape id="_x0000_i4206" type="#_x0000_t75" style="width:10.5pt;height:14.25pt" o:ole="">
                  <v:imagedata r:id="rId6444" o:title=""/>
                </v:shape>
                <o:OLEObject Type="Embed" ProgID="Equation.DSMT4" ShapeID="_x0000_i4206" DrawAspect="Content" ObjectID="_1690175507" r:id="rId644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C52E3C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2F8F62D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207A4369" w14:textId="77777777" w:rsidTr="00EC4384">
        <w:tc>
          <w:tcPr>
            <w:tcW w:w="6200" w:type="dxa"/>
            <w:shd w:val="clear" w:color="auto" w:fill="auto"/>
          </w:tcPr>
          <w:p w14:paraId="55B70E2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FF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53AFE05">
                <v:shape id="_x0000_i4207" type="#_x0000_t75" style="width:42.75pt;height:20.25pt" o:ole="">
                  <v:imagedata r:id="rId6065" o:title=""/>
                </v:shape>
                <o:OLEObject Type="Embed" ProgID="Equation.DSMT4" ShapeID="_x0000_i4207" DrawAspect="Content" ObjectID="_1690175508" r:id="rId644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32FE93F">
                <v:shape id="_x0000_i4208" type="#_x0000_t75" style="width:36.75pt;height:20.25pt" o:ole="">
                  <v:imagedata r:id="rId6067" o:title=""/>
                </v:shape>
                <o:OLEObject Type="Embed" ProgID="Equation.DSMT4" ShapeID="_x0000_i4208" DrawAspect="Content" ObjectID="_1690175509" r:id="rId64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Tập hợp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7013F126">
                <v:shape id="_x0000_i4209" type="#_x0000_t75" style="width:45pt;height:20.25pt" o:ole="">
                  <v:imagedata r:id="rId6069" o:title=""/>
                </v:shape>
                <o:OLEObject Type="Embed" ProgID="Equation.DSMT4" ShapeID="_x0000_i4209" DrawAspect="Content" ObjectID="_1690175510" r:id="rId644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nhìn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81721C9">
                <v:shape id="_x0000_i4210" type="#_x0000_t75" style="width:20.25pt;height:12.75pt" o:ole="">
                  <v:imagedata r:id="rId6071" o:title=""/>
                </v:shape>
                <o:OLEObject Type="Embed" ProgID="Equation.DSMT4" ShapeID="_x0000_i4210" DrawAspect="Content" ObjectID="_1690175511" r:id="rId6449"/>
              </w:object>
            </w:r>
            <w:r w:rsidRPr="00676FB5">
              <w:rPr>
                <w:rFonts w:ascii="Chu Van An" w:hAnsi="Chu Van An" w:cs="Chu Van An"/>
                <w:szCs w:val="22"/>
              </w:rPr>
              <w:t>dưới một góc vuông nằm trên đường tròn có phương trình là</w:t>
            </w:r>
          </w:p>
          <w:p w14:paraId="6AA7819A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FF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115" w:dyaOrig="375" w14:anchorId="3A77F3E9">
                <v:shape id="_x0000_i4211" type="#_x0000_t75" style="width:105.75pt;height:18.75pt" o:ole="">
                  <v:imagedata r:id="rId6450" o:title=""/>
                </v:shape>
                <o:OLEObject Type="Embed" ProgID="Equation.DSMT4" ShapeID="_x0000_i4211" DrawAspect="Content" ObjectID="_1690175512" r:id="rId645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  <w:lang w:val="vi-VN"/>
              </w:rPr>
              <w:object w:dxaOrig="2130" w:dyaOrig="375" w14:anchorId="26D50DF5">
                <v:shape id="_x0000_i4212" type="#_x0000_t75" style="width:106.5pt;height:18.75pt" o:ole="">
                  <v:imagedata r:id="rId6452" o:title=""/>
                </v:shape>
                <o:OLEObject Type="Embed" ProgID="Equation.DSMT4" ShapeID="_x0000_i4212" DrawAspect="Content" ObjectID="_1690175513" r:id="rId6453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</w:p>
          <w:p w14:paraId="3723E60F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  <w:lang w:val="vi-VN"/>
              </w:rPr>
              <w:object w:dxaOrig="2445" w:dyaOrig="375" w14:anchorId="56854173">
                <v:shape id="_x0000_i4213" type="#_x0000_t75" style="width:122.25pt;height:18.75pt" o:ole="">
                  <v:imagedata r:id="rId6454" o:title=""/>
                </v:shape>
                <o:OLEObject Type="Embed" ProgID="Equation.DSMT4" ShapeID="_x0000_i4213" DrawAspect="Content" ObjectID="_1690175514" r:id="rId645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</w:p>
          <w:p w14:paraId="773DA39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2BAB9E5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2972B16D" w14:textId="77777777" w:rsidTr="00EC4384">
        <w:tc>
          <w:tcPr>
            <w:tcW w:w="6200" w:type="dxa"/>
            <w:shd w:val="clear" w:color="auto" w:fill="auto"/>
          </w:tcPr>
          <w:p w14:paraId="0D78D5F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>Câu 17: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512CC3A0">
                <v:shape id="_x0000_i4214" type="#_x0000_t75" style="width:22.5pt;height:15.75pt" o:ole="">
                  <v:imagedata r:id="rId6456" o:title=""/>
                </v:shape>
                <o:OLEObject Type="Embed" ProgID="Equation.DSMT4" ShapeID="_x0000_i4214" DrawAspect="Content" ObjectID="_1690175515" r:id="rId645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3D59ABB7">
                <v:shape id="_x0000_i4215" type="#_x0000_t75" style="width:37.5pt;height:19.5pt" o:ole="">
                  <v:imagedata r:id="rId6458" o:title=""/>
                </v:shape>
                <o:OLEObject Type="Embed" ProgID="Equation.DSMT4" ShapeID="_x0000_i4215" DrawAspect="Content" ObjectID="_1690175516" r:id="rId645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341D561C">
                <v:shape id="_x0000_i4216" type="#_x0000_t75" style="width:37.5pt;height:19.5pt" o:ole="">
                  <v:imagedata r:id="rId6460" o:title=""/>
                </v:shape>
                <o:OLEObject Type="Embed" ProgID="Equation.DSMT4" ShapeID="_x0000_i4216" DrawAspect="Content" ObjectID="_1690175517" r:id="rId646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390" w14:anchorId="647D46B6">
                <v:shape id="_x0000_i4217" type="#_x0000_t75" style="width:42.75pt;height:19.5pt" o:ole="">
                  <v:imagedata r:id="rId6462" o:title=""/>
                </v:shape>
                <o:OLEObject Type="Embed" ProgID="Equation.DSMT4" ShapeID="_x0000_i4217" DrawAspect="Content" ObjectID="_1690175518" r:id="rId646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phương trình 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là</w:t>
            </w:r>
          </w:p>
          <w:p w14:paraId="6FB5D8E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295" w:dyaOrig="375" w14:anchorId="350EAC74">
                <v:shape id="_x0000_i4218" type="#_x0000_t75" style="width:114.75pt;height:18.75pt" o:ole="">
                  <v:imagedata r:id="rId6464" o:title=""/>
                </v:shape>
                <o:OLEObject Type="Embed" ProgID="Equation.DSMT4" ShapeID="_x0000_i4218" DrawAspect="Content" ObjectID="_1690175519" r:id="rId6465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2E4FAE4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00" w:dyaOrig="375" w14:anchorId="0EFAAD0B">
                <v:shape id="_x0000_i4219" type="#_x0000_t75" style="width:120pt;height:18.75pt" o:ole="">
                  <v:imagedata r:id="rId6466" o:title=""/>
                </v:shape>
                <o:OLEObject Type="Embed" ProgID="Equation.DSMT4" ShapeID="_x0000_i4219" DrawAspect="Content" ObjectID="_1690175520" r:id="rId6467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41DE8E6C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805" w:dyaOrig="375" w14:anchorId="41CD3CBD">
                <v:shape id="_x0000_i4220" type="#_x0000_t75" style="width:140.25pt;height:18.75pt" o:ole="">
                  <v:imagedata r:id="rId6468" o:title=""/>
                </v:shape>
                <o:OLEObject Type="Embed" ProgID="Equation.DSMT4" ShapeID="_x0000_i4220" DrawAspect="Content" ObjectID="_1690175521" r:id="rId646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120AA5E5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75" w14:anchorId="799FEBE8">
                <v:shape id="_x0000_i4221" type="#_x0000_t75" style="width:122.25pt;height:18.75pt" o:ole="">
                  <v:imagedata r:id="rId6470" o:title=""/>
                </v:shape>
                <o:OLEObject Type="Embed" ProgID="Equation.DSMT4" ShapeID="_x0000_i4221" DrawAspect="Content" ObjectID="_1690175522" r:id="rId647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3D8B01C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8D11DD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69F3F837" w14:textId="77777777" w:rsidTr="00EC4384">
        <w:tc>
          <w:tcPr>
            <w:tcW w:w="6200" w:type="dxa"/>
            <w:shd w:val="clear" w:color="auto" w:fill="auto"/>
          </w:tcPr>
          <w:p w14:paraId="300D60CA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072A2DE7">
                <v:shape id="_x0000_i4222" type="#_x0000_t75" style="width:22.5pt;height:16.5pt" o:ole="">
                  <v:imagedata r:id="rId6025" o:title=""/>
                </v:shape>
                <o:OLEObject Type="Embed" ProgID="Equation.DSMT4" ShapeID="_x0000_i4222" DrawAspect="Content" ObjectID="_1690175523" r:id="rId647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575" w:dyaOrig="390" w14:anchorId="782FABE4">
                <v:shape id="_x0000_i4223" type="#_x0000_t75" style="width:78.75pt;height:19.5pt" o:ole="">
                  <v:imagedata r:id="rId6473" o:title=""/>
                </v:shape>
                <o:OLEObject Type="Embed" ProgID="Equation.DSMT4" ShapeID="_x0000_i4223" DrawAspect="Content" ObjectID="_1690175524" r:id="rId647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57E233C7">
                <v:shape id="_x0000_i4224" type="#_x0000_t75" style="width:39pt;height:20.25pt" o:ole="">
                  <v:imagedata r:id="rId6475" o:title=""/>
                </v:shape>
                <o:OLEObject Type="Embed" ProgID="Equation.DSMT4" ShapeID="_x0000_i4224" DrawAspect="Content" ObjectID="_1690175525" r:id="rId647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C46F616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40" w:dyaOrig="345" w14:anchorId="1BE92D24">
                <v:shape id="_x0000_i4225" type="#_x0000_t75" style="width:117pt;height:17.25pt" o:ole="">
                  <v:imagedata r:id="rId6477" o:title=""/>
                </v:shape>
                <o:OLEObject Type="Embed" ProgID="Equation.DSMT4" ShapeID="_x0000_i4225" DrawAspect="Content" ObjectID="_1690175526" r:id="rId647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20" w:dyaOrig="375" w14:anchorId="5B757B5E">
                <v:shape id="_x0000_i4226" type="#_x0000_t75" style="width:126pt;height:18.75pt" o:ole="">
                  <v:imagedata r:id="rId6479" o:title=""/>
                </v:shape>
                <o:OLEObject Type="Embed" ProgID="Equation.DSMT4" ShapeID="_x0000_i4226" DrawAspect="Content" ObjectID="_1690175527" r:id="rId648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5B4F29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20" w:dyaOrig="375" w14:anchorId="450AB551">
                <v:shape id="_x0000_i4227" type="#_x0000_t75" style="width:126pt;height:18.75pt" o:ole="">
                  <v:imagedata r:id="rId6481" o:title=""/>
                </v:shape>
                <o:OLEObject Type="Embed" ProgID="Equation.DSMT4" ShapeID="_x0000_i4227" DrawAspect="Content" ObjectID="_1690175528" r:id="rId648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10" w:dyaOrig="345" w14:anchorId="46DABB0B">
                <v:shape id="_x0000_i4228" type="#_x0000_t75" style="width:100.5pt;height:17.25pt" o:ole="">
                  <v:imagedata r:id="rId6483" o:title=""/>
                </v:shape>
                <o:OLEObject Type="Embed" ProgID="Equation.DSMT4" ShapeID="_x0000_i4228" DrawAspect="Content" ObjectID="_1690175529" r:id="rId648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EF88EF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09186FB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49652867" w14:textId="77777777" w:rsidTr="00EC4384">
        <w:tc>
          <w:tcPr>
            <w:tcW w:w="6200" w:type="dxa"/>
            <w:shd w:val="clear" w:color="auto" w:fill="auto"/>
          </w:tcPr>
          <w:p w14:paraId="4F863630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50466DEF">
                <v:shape id="_x0000_i4229" type="#_x0000_t75" style="width:23.25pt;height:15pt" o:ole="">
                  <v:imagedata r:id="rId6485" o:title=""/>
                </v:shape>
                <o:OLEObject Type="Embed" ProgID="Equation.DSMT4" ShapeID="_x0000_i4229" DrawAspect="Content" ObjectID="_1690175530" r:id="rId648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55" w14:anchorId="38F45AF7">
                <v:shape id="_x0000_i4230" type="#_x0000_t75" style="width:28.5pt;height:12.75pt" o:ole="">
                  <v:imagedata r:id="rId6487" o:title=""/>
                </v:shape>
                <o:OLEObject Type="Embed" ProgID="Equation.DSMT4" ShapeID="_x0000_i4230" DrawAspect="Content" ObjectID="_1690175531" r:id="rId648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05" w:dyaOrig="405" w14:anchorId="11529A36">
                <v:shape id="_x0000_i4231" type="#_x0000_t75" style="width:125.25pt;height:20.25pt" o:ole="">
                  <v:imagedata r:id="rId6489" o:title=""/>
                </v:shape>
                <o:OLEObject Type="Embed" ProgID="Equation.DSMT4" ShapeID="_x0000_i4231" DrawAspect="Content" ObjectID="_1690175532" r:id="rId649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55" w14:anchorId="28F2D359">
                <v:shape id="_x0000_i4232" type="#_x0000_t75" style="width:28.5pt;height:12.75pt" o:ole="">
                  <v:imagedata r:id="rId6487" o:title=""/>
                </v:shape>
                <o:OLEObject Type="Embed" ProgID="Equation.DSMT4" ShapeID="_x0000_i4232" DrawAspect="Content" ObjectID="_1690175533" r:id="rId64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06A2CCFC">
                <v:shape id="_x0000_i4233" type="#_x0000_t75" style="width:36.75pt;height:20.25pt" o:ole="">
                  <v:imagedata r:id="rId6492" o:title=""/>
                </v:shape>
                <o:OLEObject Type="Embed" ProgID="Equation.DSMT4" ShapeID="_x0000_i4233" DrawAspect="Content" ObjectID="_1690175534" r:id="rId64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2E9E963F">
                <v:shape id="_x0000_i4234" type="#_x0000_t75" style="width:27pt;height:14.25pt" o:ole="">
                  <v:imagedata r:id="rId6494" o:title=""/>
                </v:shape>
                <o:OLEObject Type="Embed" ProgID="Equation.DSMT4" ShapeID="_x0000_i4234" DrawAspect="Content" ObjectID="_1690175535" r:id="rId649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AD9BD6E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35" w:dyaOrig="255" w14:anchorId="14F6B94B">
                <v:shape id="_x0000_i4235" type="#_x0000_t75" style="width:6.75pt;height:12.75pt" o:ole="">
                  <v:imagedata r:id="rId6496" o:title=""/>
                </v:shape>
                <o:OLEObject Type="Embed" ProgID="Equation.DSMT4" ShapeID="_x0000_i4235" DrawAspect="Content" ObjectID="_1690175536" r:id="rId649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95" w:dyaOrig="285" w14:anchorId="582F33E2">
                <v:shape id="_x0000_i4236" type="#_x0000_t75" style="width:9.75pt;height:14.25pt" o:ole="">
                  <v:imagedata r:id="rId6498" o:title=""/>
                </v:shape>
                <o:OLEObject Type="Embed" ProgID="Equation.DSMT4" ShapeID="_x0000_i4236" DrawAspect="Content" ObjectID="_1690175537" r:id="rId649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25E64370">
                <v:shape id="_x0000_i4237" type="#_x0000_t75" style="width:9.75pt;height:12.75pt" o:ole="">
                  <v:imagedata r:id="rId6500" o:title=""/>
                </v:shape>
                <o:OLEObject Type="Embed" ProgID="Equation.DSMT4" ShapeID="_x0000_i4237" DrawAspect="Content" ObjectID="_1690175538" r:id="rId65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0DB5ED77">
                <v:shape id="_x0000_i4238" type="#_x0000_t75" style="width:9pt;height:14.25pt" o:ole="">
                  <v:imagedata r:id="rId6502" o:title=""/>
                </v:shape>
                <o:OLEObject Type="Embed" ProgID="Equation.DSMT4" ShapeID="_x0000_i4238" DrawAspect="Content" ObjectID="_1690175539" r:id="rId65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E4517A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BAA254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2B07330B" w14:textId="77777777" w:rsidTr="00EC4384">
        <w:tc>
          <w:tcPr>
            <w:tcW w:w="6200" w:type="dxa"/>
            <w:shd w:val="clear" w:color="auto" w:fill="auto"/>
          </w:tcPr>
          <w:p w14:paraId="48CBCAF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763B68A">
                <v:shape id="_x0000_i4239" type="#_x0000_t75" style="width:21pt;height:20.25pt" o:ole="">
                  <v:imagedata r:id="rId6504" o:title=""/>
                </v:shape>
                <o:OLEObject Type="Embed" ProgID="Equation.DSMT4" ShapeID="_x0000_i4239" DrawAspect="Content" ObjectID="_1690175540" r:id="rId650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675E8A79">
                <v:shape id="_x0000_i4240" type="#_x0000_t75" style="width:36.75pt;height:20.25pt" o:ole="">
                  <v:imagedata r:id="rId6506" o:title=""/>
                </v:shape>
                <o:OLEObject Type="Embed" ProgID="Equation.DSMT4" ShapeID="_x0000_i4240" DrawAspect="Content" ObjectID="_1690175541" r:id="rId65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30F32298">
                <v:shape id="_x0000_i4241" type="#_x0000_t75" style="width:36.75pt;height:20.25pt" o:ole="">
                  <v:imagedata r:id="rId6508" o:title=""/>
                </v:shape>
                <o:OLEObject Type="Embed" ProgID="Equation.DSMT4" ShapeID="_x0000_i4241" DrawAspect="Content" ObjectID="_1690175542" r:id="rId65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có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7A82E480">
                <v:shape id="_x0000_i4242" type="#_x0000_t75" style="width:81.75pt;height:15.75pt" o:ole="">
                  <v:imagedata r:id="rId6510" o:title=""/>
                </v:shape>
                <o:OLEObject Type="Embed" ProgID="Equation.DSMT4" ShapeID="_x0000_i4242" DrawAspect="Content" ObjectID="_1690175543" r:id="rId65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4D362D83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370" w:dyaOrig="435" w14:anchorId="0A85070D">
                <v:shape id="_x0000_i4243" type="#_x0000_t75" style="width:118.5pt;height:21.75pt" o:ole="">
                  <v:imagedata r:id="rId6512" o:title=""/>
                </v:shape>
                <o:OLEObject Type="Embed" ProgID="Equation.DSMT4" ShapeID="_x0000_i4243" DrawAspect="Content" ObjectID="_1690175544" r:id="rId651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370" w:dyaOrig="435" w14:anchorId="2C6C3DA3">
                <v:shape id="_x0000_i4244" type="#_x0000_t75" style="width:118.5pt;height:21.75pt" o:ole="">
                  <v:imagedata r:id="rId6514" o:title=""/>
                </v:shape>
                <o:OLEObject Type="Embed" ProgID="Equation.DSMT4" ShapeID="_x0000_i4244" DrawAspect="Content" ObjectID="_1690175545" r:id="rId651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27CD4E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4F856DBB">
                <v:shape id="_x0000_i4245" type="#_x0000_t75" style="width:111.75pt;height:21.75pt" o:ole="">
                  <v:imagedata r:id="rId6516" o:title=""/>
                </v:shape>
                <o:OLEObject Type="Embed" ProgID="Equation.DSMT4" ShapeID="_x0000_i4245" DrawAspect="Content" ObjectID="_1690175546" r:id="rId651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4CCF7EC4">
                <v:shape id="_x0000_i4246" type="#_x0000_t75" style="width:111.75pt;height:21.75pt" o:ole="">
                  <v:imagedata r:id="rId6518" o:title=""/>
                </v:shape>
                <o:OLEObject Type="Embed" ProgID="Equation.DSMT4" ShapeID="_x0000_i4246" DrawAspect="Content" ObjectID="_1690175547" r:id="rId65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9FF90DB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C650895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36ABC944" w14:textId="77777777" w:rsidTr="00EC4384">
        <w:tc>
          <w:tcPr>
            <w:tcW w:w="6200" w:type="dxa"/>
            <w:shd w:val="clear" w:color="auto" w:fill="auto"/>
          </w:tcPr>
          <w:p w14:paraId="4E3DEA9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65" w:dyaOrig="315" w14:anchorId="4F3F0B41">
                <v:shape id="_x0000_i4247" type="#_x0000_t75" style="width:23.25pt;height:15.75pt" o:ole="">
                  <v:imagedata r:id="rId6520" o:title=""/>
                </v:shape>
                <o:OLEObject Type="Embed" ProgID="Equation.DSMT4" ShapeID="_x0000_i4247" DrawAspect="Content" ObjectID="_1690175548" r:id="rId65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bốn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3195" w:dyaOrig="405" w14:anchorId="409FA597">
                <v:shape id="_x0000_i4248" type="#_x0000_t75" style="width:159.75pt;height:20.25pt" o:ole="">
                  <v:imagedata r:id="rId6522" o:title=""/>
                </v:shape>
                <o:OLEObject Type="Embed" ProgID="Equation.DSMT4" ShapeID="_x0000_i4248" DrawAspect="Content" ObjectID="_1690175549" r:id="rId65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đi qua bốn điểm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020" w:dyaOrig="315" w14:anchorId="47A057B0">
                <v:shape id="_x0000_i4249" type="#_x0000_t75" style="width:51pt;height:15.75pt" o:ole="">
                  <v:imagedata r:id="rId6524" o:title=""/>
                </v:shape>
                <o:OLEObject Type="Embed" ProgID="Equation.DSMT4" ShapeID="_x0000_i4249" DrawAspect="Content" ObjectID="_1690175550" r:id="rId65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85D622C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25" w:dyaOrig="360" w14:anchorId="6D50DFDD">
                <v:shape id="_x0000_i4250" type="#_x0000_t75" style="width:116.25pt;height:18pt" o:ole="">
                  <v:imagedata r:id="rId6526" o:title=""/>
                </v:shape>
                <o:OLEObject Type="Embed" ProgID="Equation.DSMT4" ShapeID="_x0000_i4250" DrawAspect="Content" ObjectID="_1690175551" r:id="rId652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25" w:dyaOrig="360" w14:anchorId="52A914D3">
                <v:shape id="_x0000_i4251" type="#_x0000_t75" style="width:116.25pt;height:18pt" o:ole="">
                  <v:imagedata r:id="rId6528" o:title=""/>
                </v:shape>
                <o:OLEObject Type="Embed" ProgID="Equation.DSMT4" ShapeID="_x0000_i4251" DrawAspect="Content" ObjectID="_1690175552" r:id="rId65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18BF81D" w14:textId="77777777" w:rsidR="00AF665B" w:rsidRPr="00676FB5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40" w:dyaOrig="360" w14:anchorId="3B90C017">
                <v:shape id="_x0000_i4252" type="#_x0000_t75" style="width:117pt;height:18pt" o:ole="">
                  <v:imagedata r:id="rId6530" o:title=""/>
                </v:shape>
                <o:OLEObject Type="Embed" ProgID="Equation.DSMT4" ShapeID="_x0000_i4252" DrawAspect="Content" ObjectID="_1690175553" r:id="rId653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040" w:dyaOrig="360" w14:anchorId="3B25F93D">
                <v:shape id="_x0000_i4253" type="#_x0000_t75" style="width:102pt;height:18pt" o:ole="">
                  <v:imagedata r:id="rId6532" o:title=""/>
                </v:shape>
                <o:OLEObject Type="Embed" ProgID="Equation.DSMT4" ShapeID="_x0000_i4253" DrawAspect="Content" ObjectID="_1690175554" r:id="rId653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1BA7157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89AD360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676FB5" w14:paraId="1E17E774" w14:textId="77777777" w:rsidTr="00EC4384">
        <w:tc>
          <w:tcPr>
            <w:tcW w:w="6200" w:type="dxa"/>
            <w:shd w:val="clear" w:color="auto" w:fill="auto"/>
          </w:tcPr>
          <w:p w14:paraId="775502C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3AD76C8E">
                <v:shape id="_x0000_i4254" type="#_x0000_t75" style="width:40.5pt;height:19.5pt" o:ole="">
                  <v:imagedata r:id="rId6534" o:title=""/>
                </v:shape>
                <o:OLEObject Type="Embed" ProgID="Equation.DSMT4" ShapeID="_x0000_i4254" DrawAspect="Content" ObjectID="_1690175555" r:id="rId6535"/>
              </w:objec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756C63CA">
                <v:shape id="_x0000_i4255" type="#_x0000_t75" style="width:43.5pt;height:19.5pt" o:ole="">
                  <v:imagedata r:id="rId6536" o:title=""/>
                </v:shape>
                <o:OLEObject Type="Embed" ProgID="Equation.DSMT4" ShapeID="_x0000_i4255" DrawAspect="Content" ObjectID="_1690175556" r:id="rId653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5A3D4547">
                <v:shape id="_x0000_i4256" type="#_x0000_t75" style="width:21.75pt;height:19.5pt" o:ole="">
                  <v:imagedata r:id="rId6538" o:title=""/>
                </v:shape>
                <o:OLEObject Type="Embed" ProgID="Equation.DSMT4" ShapeID="_x0000_i4256" DrawAspect="Content" ObjectID="_1690175557" r:id="rId653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nằm trên trục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30" w14:anchorId="7B97893C">
                <v:shape id="_x0000_i4257" type="#_x0000_t75" style="width:18pt;height:16.5pt" o:ole="">
                  <v:imagedata r:id="rId6540" o:title=""/>
                </v:shape>
                <o:OLEObject Type="Embed" ProgID="Equation.DSMT4" ShapeID="_x0000_i4257" DrawAspect="Content" ObjectID="_1690175558" r:id="rId65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hai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7F78B7D5">
                <v:shape id="_x0000_i4258" type="#_x0000_t75" style="width:23.25pt;height:16.5pt" o:ole="">
                  <v:imagedata r:id="rId6542" o:title=""/>
                </v:shape>
                <o:OLEObject Type="Embed" ProgID="Equation.DSMT4" ShapeID="_x0000_i4258" DrawAspect="Content" ObjectID="_1690175559" r:id="rId65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bán kính là</w:t>
            </w:r>
          </w:p>
          <w:p w14:paraId="13596F28" w14:textId="77777777" w:rsidR="00AF665B" w:rsidRPr="00676FB5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270" w14:anchorId="55315C17">
                <v:shape id="_x0000_i4259" type="#_x0000_t75" style="width:15pt;height:13.5pt" o:ole="">
                  <v:imagedata r:id="rId6544" o:title=""/>
                </v:shape>
                <o:OLEObject Type="Embed" ProgID="Equation.DSMT4" ShapeID="_x0000_i4259" DrawAspect="Content" ObjectID="_1690175560" r:id="rId654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60" w14:anchorId="61A6C5FB">
                <v:shape id="_x0000_i4260" type="#_x0000_t75" style="width:23.25pt;height:18pt" o:ole="">
                  <v:imagedata r:id="rId6546" o:title=""/>
                </v:shape>
                <o:OLEObject Type="Embed" ProgID="Equation.DSMT4" ShapeID="_x0000_i4260" DrawAspect="Content" ObjectID="_1690175561" r:id="rId654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5606100A">
                <v:shape id="_x0000_i4261" type="#_x0000_t75" style="width:26.25pt;height:33.75pt" o:ole="">
                  <v:imagedata r:id="rId6548" o:title=""/>
                </v:shape>
                <o:OLEObject Type="Embed" ProgID="Equation.DSMT4" ShapeID="_x0000_i4261" DrawAspect="Content" ObjectID="_1690175562" r:id="rId65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30" w:dyaOrig="630" w14:anchorId="41A23204">
                <v:shape id="_x0000_i4262" type="#_x0000_t75" style="width:16.5pt;height:31.5pt" o:ole="">
                  <v:imagedata r:id="rId6550" o:title=""/>
                </v:shape>
                <o:OLEObject Type="Embed" ProgID="Equation.DSMT4" ShapeID="_x0000_i4262" DrawAspect="Content" ObjectID="_1690175563" r:id="rId65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90A0E9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1DEDED8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1BB680CF" w14:textId="77777777" w:rsidTr="00EC4384">
        <w:tc>
          <w:tcPr>
            <w:tcW w:w="6200" w:type="dxa"/>
            <w:shd w:val="clear" w:color="auto" w:fill="auto"/>
          </w:tcPr>
          <w:p w14:paraId="1616FE99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66589E4">
                <v:shape id="_x0000_i4263" type="#_x0000_t75" style="width:21pt;height:20.25pt" o:ole="">
                  <v:imagedata r:id="rId6504" o:title=""/>
                </v:shape>
                <o:OLEObject Type="Embed" ProgID="Equation.DSMT4" ShapeID="_x0000_i4263" DrawAspect="Content" ObjectID="_1690175564" r:id="rId655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0067996B">
                <v:shape id="_x0000_i4264" type="#_x0000_t75" style="width:36pt;height:20.25pt" o:ole="">
                  <v:imagedata r:id="rId6506" o:title=""/>
                </v:shape>
                <o:OLEObject Type="Embed" ProgID="Equation.DSMT4" ShapeID="_x0000_i4264" DrawAspect="Content" ObjectID="_1690175565" r:id="rId655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21754A15">
                <v:shape id="_x0000_i4265" type="#_x0000_t75" style="width:36pt;height:20.25pt" o:ole="">
                  <v:imagedata r:id="rId6508" o:title=""/>
                </v:shape>
                <o:OLEObject Type="Embed" ProgID="Equation.DSMT4" ShapeID="_x0000_i4265" DrawAspect="Content" ObjectID="_1690175566" r:id="rId655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và có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30" w14:anchorId="2BA7C18D">
                <v:shape id="_x0000_i4266" type="#_x0000_t75" style="width:82.5pt;height:16.5pt" o:ole="">
                  <v:imagedata r:id="rId6510" o:title=""/>
                </v:shape>
                <o:OLEObject Type="Embed" ProgID="Equation.DSMT4" ShapeID="_x0000_i4266" DrawAspect="Content" ObjectID="_1690175567" r:id="rId655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0B31E29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5DB90FBE">
                <v:shape id="_x0000_i4267" type="#_x0000_t75" style="width:112.5pt;height:21.75pt" o:ole="">
                  <v:imagedata r:id="rId6516" o:title=""/>
                </v:shape>
                <o:OLEObject Type="Embed" ProgID="Equation.DSMT4" ShapeID="_x0000_i4267" DrawAspect="Content" ObjectID="_1690175568" r:id="rId655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1F9DDDD8">
                <v:shape id="_x0000_i4268" type="#_x0000_t75" style="width:112.5pt;height:21.75pt" o:ole="">
                  <v:imagedata r:id="rId6518" o:title=""/>
                </v:shape>
                <o:OLEObject Type="Embed" ProgID="Equation.DSMT4" ShapeID="_x0000_i4268" DrawAspect="Content" ObjectID="_1690175569" r:id="rId655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3CD83E2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70" w:dyaOrig="435" w14:anchorId="06545794">
                <v:shape id="_x0000_i4269" type="#_x0000_t75" style="width:118.5pt;height:21.75pt" o:ole="">
                  <v:imagedata r:id="rId6512" o:title=""/>
                </v:shape>
                <o:OLEObject Type="Embed" ProgID="Equation.DSMT4" ShapeID="_x0000_i4269" DrawAspect="Content" ObjectID="_1690175570" r:id="rId655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70" w:dyaOrig="435" w14:anchorId="6CB06D67">
                <v:shape id="_x0000_i4270" type="#_x0000_t75" style="width:118.5pt;height:21.75pt" o:ole="">
                  <v:imagedata r:id="rId6514" o:title=""/>
                </v:shape>
                <o:OLEObject Type="Embed" ProgID="Equation.DSMT4" ShapeID="_x0000_i4270" DrawAspect="Content" ObjectID="_1690175571" r:id="rId655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E493936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A24AAB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0C4D879F" w14:textId="77777777" w:rsidTr="00EC4384">
        <w:tc>
          <w:tcPr>
            <w:tcW w:w="6200" w:type="dxa"/>
            <w:shd w:val="clear" w:color="auto" w:fill="auto"/>
          </w:tcPr>
          <w:p w14:paraId="43783381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76201CD">
                <v:shape id="_x0000_i4271" type="#_x0000_t75" style="width:23.25pt;height:15.75pt" o:ole="">
                  <v:imagedata r:id="rId6560" o:title=""/>
                </v:shape>
                <o:OLEObject Type="Embed" ProgID="Equation.DSMT4" ShapeID="_x0000_i4271" DrawAspect="Content" ObjectID="_1690175572" r:id="rId656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35" w14:anchorId="15EBF935">
                <v:shape id="_x0000_i4272" type="#_x0000_t75" style="width:21.75pt;height:21.75pt" o:ole="">
                  <v:imagedata r:id="rId6562" o:title=""/>
                </v:shape>
                <o:OLEObject Type="Embed" ProgID="Equation.DSMT4" ShapeID="_x0000_i4272" DrawAspect="Content" ObjectID="_1690175573" r:id="rId65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35" w14:anchorId="18C410AB">
                <v:shape id="_x0000_i4273" type="#_x0000_t75" style="width:43.5pt;height:21.75pt" o:ole="">
                  <v:imagedata r:id="rId6564" o:title=""/>
                </v:shape>
                <o:OLEObject Type="Embed" ProgID="Equation.DSMT4" ShapeID="_x0000_i4273" DrawAspect="Content" ObjectID="_1690175574" r:id="rId65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35" w14:anchorId="34C01C41">
                <v:shape id="_x0000_i4274" type="#_x0000_t75" style="width:36.75pt;height:21.75pt" o:ole="">
                  <v:imagedata r:id="rId6566" o:title=""/>
                </v:shape>
                <o:OLEObject Type="Embed" ProgID="Equation.DSMT4" ShapeID="_x0000_i4274" DrawAspect="Content" ObjectID="_1690175575" r:id="rId6567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>và có tâm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 xml:space="preserve">thuộc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45" w14:anchorId="4908C2ED">
                <v:shape id="_x0000_i4275" type="#_x0000_t75" style="width:81.75pt;height:17.25pt" o:ole="">
                  <v:imagedata r:id="rId6568" o:title=""/>
                </v:shape>
                <o:OLEObject Type="Embed" ProgID="Equation.DSMT4" ShapeID="_x0000_i4275" DrawAspect="Content" ObjectID="_1690175576" r:id="rId65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Tìm phương trình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35" w14:anchorId="702AEBB7">
                <v:shape id="_x0000_i4276" type="#_x0000_t75" style="width:21.75pt;height:21.75pt" o:ole="">
                  <v:imagedata r:id="rId6562" o:title=""/>
                </v:shape>
                <o:OLEObject Type="Embed" ProgID="Equation.DSMT4" ShapeID="_x0000_i4276" DrawAspect="Content" ObjectID="_1690175577" r:id="rId657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55CBF7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205" w:dyaOrig="435" w14:anchorId="39A1C1B8">
                <v:shape id="_x0000_i4277" type="#_x0000_t75" style="width:110.25pt;height:21.75pt" o:ole="">
                  <v:imagedata r:id="rId6571" o:title=""/>
                </v:shape>
                <o:OLEObject Type="Embed" ProgID="Equation.DSMT4" ShapeID="_x0000_i4277" DrawAspect="Content" ObjectID="_1690175578" r:id="rId6572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385" w:dyaOrig="435" w14:anchorId="0D917B9A">
                <v:shape id="_x0000_i4278" type="#_x0000_t75" style="width:119.25pt;height:21.75pt" o:ole="">
                  <v:imagedata r:id="rId6573" o:title=""/>
                </v:shape>
                <o:OLEObject Type="Embed" ProgID="Equation.DSMT4" ShapeID="_x0000_i4278" DrawAspect="Content" ObjectID="_1690175579" r:id="rId6574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2293B41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90" w:dyaOrig="435" w14:anchorId="213F6890">
                <v:shape id="_x0000_i4279" type="#_x0000_t75" style="width:109.5pt;height:21.75pt" o:ole="">
                  <v:imagedata r:id="rId6575" o:title=""/>
                </v:shape>
                <o:OLEObject Type="Embed" ProgID="Equation.DSMT4" ShapeID="_x0000_i4279" DrawAspect="Content" ObjectID="_1690175580" r:id="rId6576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685" w:dyaOrig="435" w14:anchorId="189B16D6">
                <v:shape id="_x0000_i4280" type="#_x0000_t75" style="width:134.25pt;height:21.75pt" o:ole="">
                  <v:imagedata r:id="rId6577" o:title=""/>
                </v:shape>
                <o:OLEObject Type="Embed" ProgID="Equation.DSMT4" ShapeID="_x0000_i4280" DrawAspect="Content" ObjectID="_1690175581" r:id="rId6578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2D2E0FE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F0E227A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676FB5" w14:paraId="7C815D23" w14:textId="77777777" w:rsidTr="00EC4384">
        <w:tc>
          <w:tcPr>
            <w:tcW w:w="6200" w:type="dxa"/>
            <w:shd w:val="clear" w:color="auto" w:fill="auto"/>
          </w:tcPr>
          <w:p w14:paraId="1558A0ED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25: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95" w:dyaOrig="315" w14:anchorId="10C7BDE7">
                <v:shape id="_x0000_i4281" type="#_x0000_t75" style="width:24.75pt;height:15.75pt" o:ole="">
                  <v:imagedata r:id="rId6579" o:title=""/>
                </v:shape>
                <o:OLEObject Type="Embed" ProgID="Equation.DSMT4" ShapeID="_x0000_i4281" DrawAspect="Content" ObjectID="_1690175582" r:id="rId658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đi qua ba điểm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755" w:dyaOrig="405" w14:anchorId="59CCF632">
                <v:shape id="_x0000_i4282" type="#_x0000_t75" style="width:87.75pt;height:20.25pt" o:ole="">
                  <v:imagedata r:id="rId6581" o:title=""/>
                </v:shape>
                <o:OLEObject Type="Embed" ProgID="Equation.DSMT4" ShapeID="_x0000_i4282" DrawAspect="Content" ObjectID="_1690175583" r:id="rId658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75" w:dyaOrig="405" w14:anchorId="270DCD9B">
                <v:shape id="_x0000_i4283" type="#_x0000_t75" style="width:48.75pt;height:20.25pt" o:ole="">
                  <v:imagedata r:id="rId6583" o:title=""/>
                </v:shape>
                <o:OLEObject Type="Embed" ProgID="Equation.DSMT4" ShapeID="_x0000_i4283" DrawAspect="Content" ObjectID="_1690175584" r:id="rId658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422667D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position w:val="-5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55" w:dyaOrig="360" w14:anchorId="57958D4C">
                <v:shape id="_x0000_i4284" type="#_x0000_t75" style="width:117.75pt;height:18pt" o:ole="">
                  <v:imagedata r:id="rId6585" o:title=""/>
                </v:shape>
                <o:OLEObject Type="Embed" ProgID="Equation.DSMT4" ShapeID="_x0000_i4284" DrawAspect="Content" ObjectID="_1690175585" r:id="rId658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position w:val="-50"/>
                <w:szCs w:val="22"/>
              </w:rPr>
              <w:tab/>
              <w:t xml:space="preserve">B.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265" w:dyaOrig="360" w14:anchorId="1F5A7C38">
                <v:shape id="_x0000_i4285" type="#_x0000_t75" style="width:113.25pt;height:18pt" o:ole="">
                  <v:imagedata r:id="rId6587" o:title=""/>
                </v:shape>
                <o:OLEObject Type="Embed" ProgID="Equation.DSMT4" ShapeID="_x0000_i4285" DrawAspect="Content" ObjectID="_1690175586" r:id="rId6588"/>
              </w:object>
            </w:r>
          </w:p>
          <w:p w14:paraId="36C27A57" w14:textId="77777777" w:rsidR="00AF665B" w:rsidRPr="00676FB5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295" w:dyaOrig="360" w14:anchorId="6D5C417D">
                <v:shape id="_x0000_i4286" type="#_x0000_t75" style="width:114.75pt;height:18pt" o:ole="">
                  <v:imagedata r:id="rId6589" o:title=""/>
                </v:shape>
                <o:OLEObject Type="Embed" ProgID="Equation.DSMT4" ShapeID="_x0000_i4286" DrawAspect="Content" ObjectID="_1690175587" r:id="rId659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700" w:dyaOrig="360" w14:anchorId="07494DC0">
                <v:shape id="_x0000_i4287" type="#_x0000_t75" style="width:135pt;height:18pt" o:ole="">
                  <v:imagedata r:id="rId6591" o:title=""/>
                </v:shape>
                <o:OLEObject Type="Embed" ProgID="Equation.DSMT4" ShapeID="_x0000_i4287" DrawAspect="Content" ObjectID="_1690175588" r:id="rId659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DDC2688" w14:textId="77777777" w:rsidR="00AF665B" w:rsidRPr="00676FB5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1BF21D2" w14:textId="77777777" w:rsidR="00AF665B" w:rsidRPr="00676FB5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09DEFE7B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AD5646A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168EDE" wp14:editId="07739E8A">
                <wp:extent cx="6547104" cy="2476500"/>
                <wp:effectExtent l="0" t="19050" r="25400" b="19050"/>
                <wp:docPr id="21245730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76500"/>
                          <a:chOff x="0" y="0"/>
                          <a:chExt cx="6547104" cy="2406341"/>
                        </a:xfrm>
                      </wpg:grpSpPr>
                      <wps:wsp>
                        <wps:cNvPr id="212457308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1456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ED2EC9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728D73F" w14:textId="77777777" w:rsidR="00AF665B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AF665B" w14:paraId="5BA3A89A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64D65A09" w14:textId="77777777" w:rsidR="00AF665B" w:rsidRPr="002D0C92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6C48E0B9">
                                        <v:shape id="_x0000_i4884" type="#_x0000_t75" style="width:267pt;height:62.25pt" o:ole="">
                                          <v:imagedata r:id="rId4765" o:title=""/>
                                        </v:shape>
                                        <o:OLEObject Type="Embed" ProgID="Equation.DSMT4" ShapeID="_x0000_i4884" DrawAspect="Content" ObjectID="_1690177081" r:id="rId6593"/>
                                      </w:object>
                                    </w:r>
                                  </w:p>
                                  <w:p w14:paraId="0E48F66C" w14:textId="77777777" w:rsidR="00AF665B" w:rsidRPr="00585511" w:rsidRDefault="00AF665B" w:rsidP="001D348A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42E21284">
                                        <v:shape id="_x0000_i4885" type="#_x0000_t75" style="width:168pt;height:18.75pt" o:ole="">
                                          <v:imagedata r:id="rId4762" o:title=""/>
                                        </v:shape>
                                        <o:OLEObject Type="Embed" ProgID="Equation.DSMT4" ShapeID="_x0000_i4885" DrawAspect="Content" ObjectID="_1690177082" r:id="rId659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202236F9" w14:textId="77777777" w:rsidR="00AF665B" w:rsidRDefault="00AF665B" w:rsidP="001D348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71C1D654" wp14:editId="3448552B">
                                          <wp:extent cx="1287475" cy="1228119"/>
                                          <wp:effectExtent l="0" t="0" r="0" b="0"/>
                                          <wp:docPr id="165" name="Picture 1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6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087F3FD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AA7F4CB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866FF50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25D8BA9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84" name="Group 2124573084"/>
                        <wpg:cNvGrpSpPr/>
                        <wpg:grpSpPr>
                          <a:xfrm>
                            <a:off x="150812" y="0"/>
                            <a:ext cx="6030914" cy="571533"/>
                            <a:chOff x="150812" y="0"/>
                            <a:chExt cx="6031273" cy="571533"/>
                          </a:xfrm>
                        </wpg:grpSpPr>
                        <wpg:grpSp>
                          <wpg:cNvPr id="2124573085" name="Group 2124573085"/>
                          <wpg:cNvGrpSpPr/>
                          <wpg:grpSpPr>
                            <a:xfrm>
                              <a:off x="150812" y="0"/>
                              <a:ext cx="6031273" cy="485775"/>
                              <a:chOff x="150812" y="0"/>
                              <a:chExt cx="6031273" cy="485775"/>
                            </a:xfrm>
                          </wpg:grpSpPr>
                          <wpg:grpSp>
                            <wpg:cNvPr id="2124573086" name="Group 2124573086"/>
                            <wpg:cNvGrpSpPr/>
                            <wpg:grpSpPr>
                              <a:xfrm>
                                <a:off x="184064" y="0"/>
                                <a:ext cx="5998021" cy="485775"/>
                                <a:chOff x="184064" y="0"/>
                                <a:chExt cx="5998021" cy="485775"/>
                              </a:xfrm>
                            </wpg:grpSpPr>
                            <wps:wsp>
                              <wps:cNvPr id="2124573087" name="Rectangle: Single Corner Snipped 2124573087"/>
                              <wps:cNvSpPr/>
                              <wps:spPr>
                                <a:xfrm>
                                  <a:off x="184064" y="38089"/>
                                  <a:ext cx="59980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88" name="Group 2124573088"/>
                              <wpg:cNvGrpSpPr/>
                              <wpg:grpSpPr>
                                <a:xfrm>
                                  <a:off x="1502180" y="0"/>
                                  <a:ext cx="4517970" cy="485775"/>
                                  <a:chOff x="1502180" y="0"/>
                                  <a:chExt cx="4517970" cy="485775"/>
                                </a:xfrm>
                              </wpg:grpSpPr>
                              <wpg:grpSp>
                                <wpg:cNvPr id="2124573089" name="Group 2124573089"/>
                                <wpg:cNvGrpSpPr/>
                                <wpg:grpSpPr>
                                  <a:xfrm>
                                    <a:off x="1611714" y="104387"/>
                                    <a:ext cx="4408436" cy="369570"/>
                                    <a:chOff x="1611714" y="104387"/>
                                    <a:chExt cx="4408436" cy="369570"/>
                                  </a:xfrm>
                                </wpg:grpSpPr>
                                <wps:wsp>
                                  <wps:cNvPr id="2124573090" name="Arrow: Chevron 2124573090"/>
                                  <wps:cNvSpPr/>
                                  <wps:spPr>
                                    <a:xfrm>
                                      <a:off x="1760914" y="105159"/>
                                      <a:ext cx="425923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5F827D0" w14:textId="77777777" w:rsidR="00AF665B" w:rsidRPr="00F705DA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705D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sử dụng điều kiện tiếp xúc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91" name="Group 212457309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92" name="Freeform: Shape 212457309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9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37EEE4D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94" name="Group 212457309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95" name="Freeform: Shape 212457309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96" name="Flowchart: Terminator 212457309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97" name="Flowchart: Direct Access Storage 212457309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98" name="Group 212457309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99" name="Flowchart: Preparation 212457309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0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9FEC27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168EDE" id="_x0000_s1440" style="width:515.5pt;height:195pt;mso-position-horizontal-relative:char;mso-position-vertical-relative:line" coordsize="65471,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">
                <v:shape id="Rectangle: Diagonal Corners Rounded 1" o:spid="_x0000_s1441" style="position:absolute;top:2607;width:65471;height:214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4270;6547104,2125315;6532329,2145633;112179,2145633;0,1991363;0,20318;14775,0" o:connectangles="0,0,0,0,0,0,0,0,0" textboxrect="0,0,6435090,1533525"/>
                  <v:textbox>
                    <w:txbxContent>
                      <w:p w14:paraId="75ED2EC9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728D73F" w14:textId="77777777" w:rsidR="00AF665B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AF665B" w14:paraId="5BA3A89A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64D65A09" w14:textId="77777777" w:rsidR="00AF665B" w:rsidRPr="002D0C92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6C48E0B9">
                                  <v:shape id="_x0000_i4884" type="#_x0000_t75" style="width:267pt;height:62.25pt" o:ole="">
                                    <v:imagedata r:id="rId4765" o:title=""/>
                                  </v:shape>
                                  <o:OLEObject Type="Embed" ProgID="Equation.DSMT4" ShapeID="_x0000_i4884" DrawAspect="Content" ObjectID="_1690177081" r:id="rId6595"/>
                                </w:object>
                              </w:r>
                            </w:p>
                            <w:p w14:paraId="0E48F66C" w14:textId="77777777" w:rsidR="00AF665B" w:rsidRPr="00585511" w:rsidRDefault="00AF665B" w:rsidP="001D348A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42E21284">
                                  <v:shape id="_x0000_i4885" type="#_x0000_t75" style="width:168pt;height:18.75pt" o:ole="">
                                    <v:imagedata r:id="rId4762" o:title=""/>
                                  </v:shape>
                                  <o:OLEObject Type="Embed" ProgID="Equation.DSMT4" ShapeID="_x0000_i4885" DrawAspect="Content" ObjectID="_1690177082" r:id="rId6596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202236F9" w14:textId="77777777" w:rsidR="00AF665B" w:rsidRDefault="00AF665B" w:rsidP="001D348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1C1D654" wp14:editId="3448552B">
                                    <wp:extent cx="1287475" cy="1228119"/>
                                    <wp:effectExtent l="0" t="0" r="0" b="0"/>
                                    <wp:docPr id="165" name="Picture 1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6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087F3FD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AA7F4CB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866FF50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325D8BA9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84" o:spid="_x0000_s1442" style="position:absolute;left:1508;width:60309;height:5715" coordorigin="1508" coordsize="6031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">
                  <v:group id="Group 2124573085" o:spid="_x0000_s1443" style="position:absolute;left:1508;width:60312;height:4857" coordorigin="1508" coordsize="603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">
                    <v:group id="Group 2124573086" o:spid="_x0000_s1444" style="position:absolute;left:1840;width:59980;height:4857" coordorigin="1840" coordsize="599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">
                      <v:shape id="Rectangle: Single Corner Snipped 2124573087" o:spid="_x0000_s1445" style="position:absolute;left:1840;top:380;width:59980;height:4476;visibility:visible;mso-wrap-style:square;v-text-anchor:middle" coordsize="59980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" path="m,l5843297,r154724,154724l5998021,447554,,447554,,xe" fillcolor="#efddf6 [663]" stroked="f" strokeweight="1.25pt">
                        <v:fill r:id="rId349" o:title="" color2="#fffff7" type="pattern"/>
                        <v:path arrowok="t" o:connecttype="custom" o:connectlocs="0,0;5843297,0;5998021,154724;5998021,447554;0,447554;0,0" o:connectangles="0,0,0,0,0,0"/>
                      </v:shape>
                      <v:group id="Group 2124573088" o:spid="_x0000_s1446" style="position:absolute;left:15021;width:45180;height:4857" coordorigin="15021" coordsize="45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">
                        <v:group id="Group 2124573089" o:spid="_x0000_s1447" style="position:absolute;left:16117;top:1043;width:44084;height:3696" coordorigin="16117,1043" coordsize="440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">
                          <v:shape id="Arrow: Chevron 2124573090" o:spid="_x0000_s1448" type="#_x0000_t55" style="position:absolute;left:17609;top:1051;width:42592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5F827D0" w14:textId="77777777" w:rsidR="00AF665B" w:rsidRPr="00F705DA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705D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sử dụng điều kiện tiếp xúc</w:t>
                                  </w:r>
                                </w:p>
                              </w:txbxContent>
                            </v:textbox>
                          </v:shape>
                          <v:group id="Group 2124573091" o:spid="_x0000_s144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Wno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">
                            <v:shape id="Freeform: Shape 2124573092" o:spid="_x0000_s145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5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" filled="f" stroked="f">
                              <v:textbox>
                                <w:txbxContent>
                                  <w:p w14:paraId="537EEE4D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94" o:spid="_x0000_s145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spw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">
                          <v:shape id="Freeform: Shape 2124573095" o:spid="_x0000_s145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96" o:spid="_x0000_s145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97" o:spid="_x0000_s145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98" o:spid="_x0000_s145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">
                    <v:shape id="Flowchart: Preparation 2124573099" o:spid="_x0000_s145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5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" filled="f" stroked="f">
                      <v:shadow on="t" color="black" opacity="20971f" offset="0,2.2pt"/>
                      <v:textbox>
                        <w:txbxContent>
                          <w:p w14:paraId="689FEC27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77A0508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1FEB89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Viết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238839C">
          <v:shape id="_x0000_i4288" type="#_x0000_t75" style="width:21pt;height:20.25pt" o:ole="">
            <v:imagedata r:id="rId6597" o:title=""/>
          </v:shape>
          <o:OLEObject Type="Embed" ProgID="Equation.DSMT4" ShapeID="_x0000_i4288" DrawAspect="Content" ObjectID="_1690175589" r:id="rId65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D1DCEBC">
          <v:shape id="_x0000_i4289" type="#_x0000_t75" style="width:42pt;height:20.25pt" o:ole="">
            <v:imagedata r:id="rId6599" o:title=""/>
          </v:shape>
          <o:OLEObject Type="Embed" ProgID="Equation.DSMT4" ShapeID="_x0000_i4289" DrawAspect="Content" ObjectID="_1690175590" r:id="rId66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2B91050C">
          <v:shape id="_x0000_i4290" type="#_x0000_t75" style="width:18pt;height:15.75pt" o:ole="">
            <v:imagedata r:id="rId6601" o:title=""/>
          </v:shape>
          <o:OLEObject Type="Embed" ProgID="Equation.DSMT4" ShapeID="_x0000_i4290" DrawAspect="Content" ObjectID="_1690175591" r:id="rId66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69BA257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757B75D9">
          <v:shape id="_x0000_i4291" type="#_x0000_t75" style="width:111pt;height:21.75pt" o:ole="">
            <v:imagedata r:id="rId6603" o:title=""/>
          </v:shape>
          <o:OLEObject Type="Embed" ProgID="Equation.DSMT4" ShapeID="_x0000_i4291" DrawAspect="Content" ObjectID="_1690175592" r:id="rId66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1C64F388">
          <v:shape id="_x0000_i4292" type="#_x0000_t75" style="width:111pt;height:21.75pt" o:ole="">
            <v:imagedata r:id="rId6605" o:title=""/>
          </v:shape>
          <o:OLEObject Type="Embed" ProgID="Equation.DSMT4" ShapeID="_x0000_i4292" DrawAspect="Content" ObjectID="_1690175593" r:id="rId66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BAFA698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67DF58E2">
          <v:shape id="_x0000_i4293" type="#_x0000_t75" style="width:122.25pt;height:18pt" o:ole="">
            <v:imagedata r:id="rId6607" o:title=""/>
          </v:shape>
          <o:OLEObject Type="Embed" ProgID="Equation.DSMT4" ShapeID="_x0000_i4293" DrawAspect="Content" ObjectID="_1690175594" r:id="rId66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7E61C3F1">
          <v:shape id="_x0000_i4294" type="#_x0000_t75" style="width:118.5pt;height:18pt" o:ole="">
            <v:imagedata r:id="rId6609" o:title=""/>
          </v:shape>
          <o:OLEObject Type="Embed" ProgID="Equation.DSMT4" ShapeID="_x0000_i4294" DrawAspect="Content" ObjectID="_1690175595" r:id="rId66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C96D787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1D74CBB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5BA770FB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7A6FFB2">
          <v:shape id="_x0000_i4295" type="#_x0000_t75" style="width:21pt;height:20.25pt" o:ole="">
            <v:imagedata r:id="rId6611" o:title=""/>
          </v:shape>
          <o:OLEObject Type="Embed" ProgID="Equation.DSMT4" ShapeID="_x0000_i4295" DrawAspect="Content" ObjectID="_1690175596" r:id="rId66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2CAC0EFB">
          <v:shape id="_x0000_i4296" type="#_x0000_t75" style="width:48.75pt;height:15.75pt" o:ole="">
            <v:imagedata r:id="rId6613" o:title=""/>
          </v:shape>
          <o:OLEObject Type="Embed" ProgID="Equation.DSMT4" ShapeID="_x0000_i4296" DrawAspect="Content" ObjectID="_1690175597" r:id="rId66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bán kính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FC77951">
          <v:shape id="_x0000_i4297" type="#_x0000_t75" style="width:21pt;height:20.25pt" o:ole="">
            <v:imagedata r:id="rId6615" o:title=""/>
          </v:shape>
          <o:OLEObject Type="Embed" ProgID="Equation.DSMT4" ShapeID="_x0000_i4297" DrawAspect="Content" ObjectID="_1690175598" r:id="rId66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0285F2DE">
          <v:shape id="_x0000_i4298" type="#_x0000_t75" style="width:108pt;height:20.25pt" o:ole="">
            <v:imagedata r:id="rId6617" o:title=""/>
          </v:shape>
          <o:OLEObject Type="Embed" ProgID="Equation.DSMT4" ShapeID="_x0000_i4298" DrawAspect="Content" ObjectID="_1690175599" r:id="rId66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A63F3A" w14:textId="77777777" w:rsidR="00AF665B" w:rsidRPr="00E67A79" w:rsidRDefault="00AF665B" w:rsidP="00AF665B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7C2EB57">
          <v:shape id="_x0000_i4299" type="#_x0000_t75" style="width:21pt;height:20.25pt" o:ole="">
            <v:imagedata r:id="rId6597" o:title=""/>
          </v:shape>
          <o:OLEObject Type="Embed" ProgID="Equation.DSMT4" ShapeID="_x0000_i4299" DrawAspect="Content" ObjectID="_1690175600" r:id="rId66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3BCB4765">
          <v:shape id="_x0000_i4300" type="#_x0000_t75" style="width:111pt;height:21.75pt" o:ole="">
            <v:imagedata r:id="rId6603" o:title=""/>
          </v:shape>
          <o:OLEObject Type="Embed" ProgID="Equation.DSMT4" ShapeID="_x0000_i4300" DrawAspect="Content" ObjectID="_1690175601" r:id="rId66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1D45915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07EAF8F">
          <v:shape id="_x0000_i4301" type="#_x0000_t75" style="width:21pt;height:20.25pt" o:ole="">
            <v:imagedata r:id="rId6621" o:title=""/>
          </v:shape>
          <o:OLEObject Type="Embed" ProgID="Equation.DSMT4" ShapeID="_x0000_i4301" DrawAspect="Content" ObjectID="_1690175602" r:id="rId66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721A777">
          <v:shape id="_x0000_i4302" type="#_x0000_t75" style="width:42pt;height:20.25pt" o:ole="">
            <v:imagedata r:id="rId6623" o:title=""/>
          </v:shape>
          <o:OLEObject Type="Embed" ProgID="Equation.DSMT4" ShapeID="_x0000_i4302" DrawAspect="Content" ObjectID="_1690175603" r:id="rId66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012241A6">
          <v:shape id="_x0000_i4303" type="#_x0000_t75" style="width:80.25pt;height:15.75pt" o:ole="">
            <v:imagedata r:id="rId6625" o:title=""/>
          </v:shape>
          <o:OLEObject Type="Embed" ProgID="Equation.DSMT4" ShapeID="_x0000_i4303" DrawAspect="Content" ObjectID="_1690175604" r:id="rId66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A3D2BE0">
          <v:shape id="_x0000_i4304" type="#_x0000_t75" style="width:21pt;height:20.25pt" o:ole="">
            <v:imagedata r:id="rId6627" o:title=""/>
          </v:shape>
          <o:OLEObject Type="Embed" ProgID="Equation.DSMT4" ShapeID="_x0000_i4304" DrawAspect="Content" ObjectID="_1690175605" r:id="rId6628"/>
        </w:object>
      </w:r>
      <w:r w:rsidRPr="00E67A79">
        <w:rPr>
          <w:rFonts w:ascii="Chu Van An" w:hAnsi="Chu Van An" w:cs="Chu Van An"/>
          <w:sz w:val="24"/>
          <w:szCs w:val="24"/>
        </w:rPr>
        <w:t>?</w:t>
      </w:r>
    </w:p>
    <w:p w14:paraId="6A6A3944" w14:textId="77777777" w:rsidR="00AF665B" w:rsidRPr="00E67A79" w:rsidRDefault="00AF665B" w:rsidP="00AF665B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37C8F2CD">
          <v:shape id="_x0000_i4305" type="#_x0000_t75" style="width:15.75pt;height:30.75pt" o:ole="">
            <v:imagedata r:id="rId6629" o:title=""/>
          </v:shape>
          <o:OLEObject Type="Embed" ProgID="Equation.DSMT4" ShapeID="_x0000_i4305" DrawAspect="Content" ObjectID="_1690175606" r:id="rId66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>6.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33177592">
          <v:shape id="_x0000_i4306" type="#_x0000_t75" style="width:24.75pt;height:18pt" o:ole="">
            <v:imagedata r:id="rId6631" o:title=""/>
          </v:shape>
          <o:OLEObject Type="Embed" ProgID="Equation.DSMT4" ShapeID="_x0000_i4306" DrawAspect="Content" ObjectID="_1690175607" r:id="rId66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540" w:dyaOrig="660" w14:anchorId="26062660">
          <v:shape id="_x0000_i4307" type="#_x0000_t75" style="width:27pt;height:33pt" o:ole="">
            <v:imagedata r:id="rId6633" o:title=""/>
          </v:shape>
          <o:OLEObject Type="Embed" ProgID="Equation.DSMT4" ShapeID="_x0000_i4307" DrawAspect="Content" ObjectID="_1690175608" r:id="rId66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823E037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35D50C8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DF0E858" w14:textId="77777777" w:rsidR="00AF665B" w:rsidRPr="00E67A79" w:rsidRDefault="00AF665B" w:rsidP="00AF665B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4FAFD87">
          <v:shape id="_x0000_i4308" type="#_x0000_t75" style="width:21pt;height:20.25pt" o:ole="">
            <v:imagedata r:id="rId6621" o:title=""/>
          </v:shape>
          <o:OLEObject Type="Embed" ProgID="Equation.DSMT4" ShapeID="_x0000_i4308" DrawAspect="Content" ObjectID="_1690175609" r:id="rId66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3BDCF6EA">
          <v:shape id="_x0000_i4309" type="#_x0000_t75" style="width:80.25pt;height:15.75pt" o:ole="">
            <v:imagedata r:id="rId6625" o:title=""/>
          </v:shape>
          <o:OLEObject Type="Embed" ProgID="Equation.DSMT4" ShapeID="_x0000_i4309" DrawAspect="Content" ObjectID="_1690175610" r:id="rId6636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26F944CD">
          <v:shape id="_x0000_i4310" type="#_x0000_t75" style="width:75pt;height:20.25pt" o:ole="">
            <v:imagedata r:id="rId6637" o:title=""/>
          </v:shape>
          <o:OLEObject Type="Embed" ProgID="Equation.DSMT4" ShapeID="_x0000_i4310" DrawAspect="Content" ObjectID="_1690175611" r:id="rId66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60" w14:anchorId="43D1457D">
          <v:shape id="_x0000_i4311" type="#_x0000_t75" style="width:62.25pt;height:33pt" o:ole="">
            <v:imagedata r:id="rId6639" o:title=""/>
          </v:shape>
          <o:OLEObject Type="Embed" ProgID="Equation.DSMT4" ShapeID="_x0000_i4311" DrawAspect="Content" ObjectID="_1690175612" r:id="rId66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0E29B8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Phương</w: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E639E28">
          <v:shape id="_x0000_i4312" type="#_x0000_t75" style="width:21pt;height:20.25pt" o:ole="">
            <v:imagedata r:id="rId6641" o:title=""/>
          </v:shape>
          <o:OLEObject Type="Embed" ProgID="Equation.DSMT4" ShapeID="_x0000_i4312" DrawAspect="Content" ObjectID="_1690175613" r:id="rId6642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EB744E3">
          <v:shape id="_x0000_i4313" type="#_x0000_t75" style="width:42.75pt;height:20.25pt" o:ole="">
            <v:imagedata r:id="rId6643" o:title=""/>
          </v:shape>
          <o:OLEObject Type="Embed" ProgID="Equation.DSMT4" ShapeID="_x0000_i4313" DrawAspect="Content" ObjectID="_1690175614" r:id="rId6644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37DAA8EF">
          <v:shape id="_x0000_i4314" type="#_x0000_t75" style="width:68.25pt;height:15.75pt" o:ole="">
            <v:imagedata r:id="rId6645" o:title=""/>
          </v:shape>
          <o:OLEObject Type="Embed" ProgID="Equation.DSMT4" ShapeID="_x0000_i4314" DrawAspect="Content" ObjectID="_1690175615" r:id="rId6646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30636910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A8FA4F3">
          <v:shape id="_x0000_i4315" type="#_x0000_t75" style="width:104.25pt;height:21.75pt" o:ole="">
            <v:imagedata r:id="rId6647" o:title=""/>
          </v:shape>
          <o:OLEObject Type="Embed" ProgID="Equation.DSMT4" ShapeID="_x0000_i4315" DrawAspect="Content" ObjectID="_1690175616" r:id="rId664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53B7ED18">
          <v:shape id="_x0000_i4316" type="#_x0000_t75" style="width:102.75pt;height:21.75pt" o:ole="">
            <v:imagedata r:id="rId6649" o:title=""/>
          </v:shape>
          <o:OLEObject Type="Embed" ProgID="Equation.DSMT4" ShapeID="_x0000_i4316" DrawAspect="Content" ObjectID="_1690175617" r:id="rId665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C24FF8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20FA45C">
          <v:shape id="_x0000_i4317" type="#_x0000_t75" style="width:104.25pt;height:21.75pt" o:ole="">
            <v:imagedata r:id="rId6651" o:title=""/>
          </v:shape>
          <o:OLEObject Type="Embed" ProgID="Equation.DSMT4" ShapeID="_x0000_i4317" DrawAspect="Content" ObjectID="_1690175618" r:id="rId665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3D2133D1">
          <v:shape id="_x0000_i4318" type="#_x0000_t75" style="width:111pt;height:21.75pt" o:ole="">
            <v:imagedata r:id="rId6653" o:title=""/>
          </v:shape>
          <o:OLEObject Type="Embed" ProgID="Equation.DSMT4" ShapeID="_x0000_i4318" DrawAspect="Content" ObjectID="_1690175619" r:id="rId665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82D008" w14:textId="77777777" w:rsidR="00AF665B" w:rsidRPr="00E67A79" w:rsidRDefault="00AF665B" w:rsidP="00AF665B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5A73B552" w14:textId="77777777" w:rsidR="00AF665B" w:rsidRPr="00E67A79" w:rsidRDefault="00AF665B" w:rsidP="00AF665B">
      <w:pPr>
        <w:ind w:left="1000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23FFF2A4" w14:textId="77777777" w:rsidR="00AF665B" w:rsidRPr="00E67A79" w:rsidRDefault="00AF665B" w:rsidP="00AF665B">
      <w:pPr>
        <w:ind w:left="1000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3DCD9CF6">
          <v:shape id="_x0000_i4319" type="#_x0000_t75" style="width:81pt;height:15.75pt" o:ole="">
            <v:imagedata r:id="rId6655" o:title=""/>
          </v:shape>
          <o:OLEObject Type="Embed" ProgID="Equation.DSMT4" ShapeID="_x0000_i4319" DrawAspect="Content" ObjectID="_1690175620" r:id="rId665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925" w:dyaOrig="765" w14:anchorId="140B6083">
          <v:shape id="_x0000_i4320" type="#_x0000_t75" style="width:146.25pt;height:38.25pt" o:ole="">
            <v:imagedata r:id="rId6657" o:title=""/>
          </v:shape>
          <o:OLEObject Type="Embed" ProgID="Equation.DSMT4" ShapeID="_x0000_i4320" DrawAspect="Content" ObjectID="_1690175621" r:id="rId665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0C4DFA" w14:textId="77777777" w:rsidR="00AF665B" w:rsidRPr="00E67A79" w:rsidRDefault="00AF665B" w:rsidP="00AF665B">
      <w:pPr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3823E96">
          <v:shape id="_x0000_i4321" type="#_x0000_t75" style="width:21pt;height:20.25pt" o:ole="">
            <v:imagedata r:id="rId6659" o:title=""/>
          </v:shape>
          <o:OLEObject Type="Embed" ProgID="Equation.DSMT4" ShapeID="_x0000_i4321" DrawAspect="Content" ObjectID="_1690175622" r:id="rId666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6A7AE6D">
          <v:shape id="_x0000_i4322" type="#_x0000_t75" style="width:42.75pt;height:20.25pt" o:ole="">
            <v:imagedata r:id="rId6661" o:title=""/>
          </v:shape>
          <o:OLEObject Type="Embed" ProgID="Equation.DSMT4" ShapeID="_x0000_i4322" DrawAspect="Content" ObjectID="_1690175623" r:id="rId666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9DB4C55">
          <v:shape id="_x0000_i4323" type="#_x0000_t75" style="width:11.25pt;height:12.75pt" o:ole="">
            <v:imagedata r:id="rId6663" o:title=""/>
          </v:shape>
          <o:OLEObject Type="Embed" ProgID="Equation.DSMT4" ShapeID="_x0000_i4323" DrawAspect="Content" ObjectID="_1690175624" r:id="rId666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nên có bán kính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20" w14:anchorId="1D0C56B0">
          <v:shape id="_x0000_i4324" type="#_x0000_t75" style="width:86.25pt;height:21pt" o:ole="">
            <v:imagedata r:id="rId6665" o:title=""/>
          </v:shape>
          <o:OLEObject Type="Embed" ProgID="Equation.DSMT4" ShapeID="_x0000_i4324" DrawAspect="Content" ObjectID="_1690175625" r:id="rId666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Phương trình chính tắc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D665070">
          <v:shape id="_x0000_i4325" type="#_x0000_t75" style="width:21pt;height:20.25pt" o:ole="">
            <v:imagedata r:id="rId6667" o:title=""/>
          </v:shape>
          <o:OLEObject Type="Embed" ProgID="Equation.DSMT4" ShapeID="_x0000_i4325" DrawAspect="Content" ObjectID="_1690175626" r:id="rId666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928C2DC">
          <v:shape id="_x0000_i4326" type="#_x0000_t75" style="width:104.25pt;height:21.75pt" o:ole="">
            <v:imagedata r:id="rId6669" o:title=""/>
          </v:shape>
          <o:OLEObject Type="Embed" ProgID="Equation.DSMT4" ShapeID="_x0000_i4326" DrawAspect="Content" ObjectID="_1690175627" r:id="rId667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1845D6" w14:textId="77777777" w:rsidR="00AF665B" w:rsidRPr="00E67A79" w:rsidRDefault="00AF665B" w:rsidP="00AF665B">
      <w:pPr>
        <w:widowControl w:val="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</w:p>
    <w:p w14:paraId="5A3C10A9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AF665B" w:rsidRPr="00CA015B" w14:paraId="0809EC32" w14:textId="77777777" w:rsidTr="00EC4384">
        <w:tc>
          <w:tcPr>
            <w:tcW w:w="6200" w:type="dxa"/>
            <w:shd w:val="clear" w:color="auto" w:fill="auto"/>
          </w:tcPr>
          <w:p w14:paraId="4D580F2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>Câu 1: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405" w14:anchorId="0BC85A9A">
                <v:shape id="_x0000_i4327" type="#_x0000_t75" style="width:31.5pt;height:20.25pt" o:ole="">
                  <v:imagedata r:id="rId6671" o:title=""/>
                </v:shape>
                <o:OLEObject Type="Embed" ProgID="Equation.DSMT4" ShapeID="_x0000_i4327" DrawAspect="Content" ObjectID="_1690175628" r:id="rId667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cho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20486FE8">
                <v:shape id="_x0000_i4328" type="#_x0000_t75" style="width:44.25pt;height:20.25pt" o:ole="">
                  <v:imagedata r:id="rId6673" o:title=""/>
                </v:shape>
                <o:OLEObject Type="Embed" ProgID="Equation.DSMT4" ShapeID="_x0000_i4328" DrawAspect="Content" ObjectID="_1690175629" r:id="rId667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90" w:dyaOrig="315" w14:anchorId="15F9E655">
                <v:shape id="_x0000_i4329" type="#_x0000_t75" style="width:94.5pt;height:15.75pt" o:ole="">
                  <v:imagedata r:id="rId6675" o:title=""/>
                </v:shape>
                <o:OLEObject Type="Embed" ProgID="Equation.DSMT4" ShapeID="_x0000_i4329" DrawAspect="Content" ObjectID="_1690175630" r:id="rId667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05" w14:anchorId="2F06168F">
                <v:shape id="_x0000_i4330" type="#_x0000_t75" style="width:21.75pt;height:20.25pt" o:ole="">
                  <v:imagedata r:id="rId6677" o:title=""/>
                </v:shape>
                <o:OLEObject Type="Embed" ProgID="Equation.DSMT4" ShapeID="_x0000_i4330" DrawAspect="Content" ObjectID="_1690175631" r:id="rId667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79C30F6">
                <v:shape id="_x0000_i4331" type="#_x0000_t75" style="width:12pt;height:12.75pt" o:ole="">
                  <v:imagedata r:id="rId6679" o:title=""/>
                </v:shape>
                <o:OLEObject Type="Embed" ProgID="Equation.DSMT4" ShapeID="_x0000_i4331" DrawAspect="Content" ObjectID="_1690175632" r:id="rId668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E0F0C01">
                <v:shape id="_x0000_i4332" type="#_x0000_t75" style="width:11.25pt;height:14.25pt" o:ole="">
                  <v:imagedata r:id="rId6681" o:title=""/>
                </v:shape>
                <o:OLEObject Type="Embed" ProgID="Equation.DSMT4" ShapeID="_x0000_i4332" DrawAspect="Content" ObjectID="_1690175633" r:id="rId668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649B98F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024C7CE0">
                <v:shape id="_x0000_i4333" type="#_x0000_t75" style="width:114pt;height:30.75pt" o:ole="">
                  <v:imagedata r:id="rId6683" o:title=""/>
                </v:shape>
                <o:OLEObject Type="Embed" ProgID="Equation.DSMT4" ShapeID="_x0000_i4333" DrawAspect="Content" ObjectID="_1690175634" r:id="rId668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4B5F502D">
                <v:shape id="_x0000_i4334" type="#_x0000_t75" style="width:114pt;height:30.75pt" o:ole="">
                  <v:imagedata r:id="rId6685" o:title=""/>
                </v:shape>
                <o:OLEObject Type="Embed" ProgID="Equation.DSMT4" ShapeID="_x0000_i4334" DrawAspect="Content" ObjectID="_1690175635" r:id="rId668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56088DB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2293AE09">
                <v:shape id="_x0000_i4335" type="#_x0000_t75" style="width:114pt;height:30.75pt" o:ole="">
                  <v:imagedata r:id="rId6687" o:title=""/>
                </v:shape>
                <o:OLEObject Type="Embed" ProgID="Equation.DSMT4" ShapeID="_x0000_i4335" DrawAspect="Content" ObjectID="_1690175636" r:id="rId668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60" w:dyaOrig="615" w14:anchorId="16885807">
                <v:shape id="_x0000_i4336" type="#_x0000_t75" style="width:108pt;height:30.75pt" o:ole="">
                  <v:imagedata r:id="rId6689" o:title=""/>
                </v:shape>
                <o:OLEObject Type="Embed" ProgID="Equation.DSMT4" ShapeID="_x0000_i4336" DrawAspect="Content" ObjectID="_1690175637" r:id="rId669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36EEE3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41B641DF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67091C0D" w14:textId="77777777" w:rsidTr="00EC4384">
        <w:tc>
          <w:tcPr>
            <w:tcW w:w="6200" w:type="dxa"/>
            <w:shd w:val="clear" w:color="auto" w:fill="auto"/>
          </w:tcPr>
          <w:p w14:paraId="7FB6E80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7A5C655">
                <v:shape id="_x0000_i4337" type="#_x0000_t75" style="width:21pt;height:20.25pt" o:ole="">
                  <v:imagedata r:id="rId6691" o:title=""/>
                </v:shape>
                <o:OLEObject Type="Embed" ProgID="Equation.DSMT4" ShapeID="_x0000_i4337" DrawAspect="Content" ObjectID="_1690175638" r:id="rId6692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7DB670C9">
                <v:shape id="_x0000_i4338" type="#_x0000_t75" style="width:42pt;height:20.25pt" o:ole="">
                  <v:imagedata r:id="rId6693" o:title=""/>
                </v:shape>
                <o:OLEObject Type="Embed" ProgID="Equation.DSMT4" ShapeID="_x0000_i4338" DrawAspect="Content" ObjectID="_1690175639" r:id="rId6694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, tiếp xúc trục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30" w14:anchorId="5B11BAEA">
                <v:shape id="_x0000_i4339" type="#_x0000_t75" style="width:18.75pt;height:16.5pt" o:ole="">
                  <v:imagedata r:id="rId6695" o:title=""/>
                </v:shape>
                <o:OLEObject Type="Embed" ProgID="Equation.DSMT4" ShapeID="_x0000_i4339" DrawAspect="Content" ObjectID="_1690175640" r:id="rId6696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26EFE7F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523C926D">
                <v:shape id="_x0000_i4340" type="#_x0000_t75" style="width:111.75pt;height:21.75pt" o:ole="">
                  <v:imagedata r:id="rId6697" o:title=""/>
                </v:shape>
                <o:OLEObject Type="Embed" ProgID="Equation.DSMT4" ShapeID="_x0000_i4340" DrawAspect="Content" ObjectID="_1690175641" r:id="rId669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35" w:dyaOrig="435" w14:anchorId="78CA3D41">
                <v:shape id="_x0000_i4341" type="#_x0000_t75" style="width:111.75pt;height:21.75pt" o:ole="">
                  <v:imagedata r:id="rId6699" o:title=""/>
                </v:shape>
                <o:OLEObject Type="Embed" ProgID="Equation.DSMT4" ShapeID="_x0000_i4341" DrawAspect="Content" ObjectID="_1690175642" r:id="rId6700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CA230EA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45" w:dyaOrig="375" w14:anchorId="019CE8C5">
                <v:shape id="_x0000_i4342" type="#_x0000_t75" style="width:122.25pt;height:18.75pt" o:ole="">
                  <v:imagedata r:id="rId6701" o:title=""/>
                </v:shape>
                <o:OLEObject Type="Embed" ProgID="Equation.DSMT4" ShapeID="_x0000_i4342" DrawAspect="Content" ObjectID="_1690175643" r:id="rId6702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70" w:dyaOrig="375" w14:anchorId="7B9A6E4F">
                <v:shape id="_x0000_i4343" type="#_x0000_t75" style="width:118.5pt;height:18.75pt" o:ole="">
                  <v:imagedata r:id="rId6703" o:title=""/>
                </v:shape>
                <o:OLEObject Type="Embed" ProgID="Equation.DSMT4" ShapeID="_x0000_i4343" DrawAspect="Content" ObjectID="_1690175644" r:id="rId6704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53B607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1F09ECD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1CAE51BD" w14:textId="77777777" w:rsidTr="00EC4384">
        <w:tc>
          <w:tcPr>
            <w:tcW w:w="6200" w:type="dxa"/>
            <w:shd w:val="clear" w:color="auto" w:fill="auto"/>
          </w:tcPr>
          <w:p w14:paraId="6386090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E86B500">
                <v:shape id="_x0000_i4344" type="#_x0000_t75" style="width:21pt;height:20.25pt" o:ole="">
                  <v:imagedata r:id="rId6691" o:title=""/>
                </v:shape>
                <o:OLEObject Type="Embed" ProgID="Equation.DSMT4" ShapeID="_x0000_i4344" DrawAspect="Content" ObjectID="_1690175645" r:id="rId670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40DAA062">
                <v:shape id="_x0000_i4345" type="#_x0000_t75" style="width:42pt;height:20.25pt" o:ole="">
                  <v:imagedata r:id="rId6693" o:title=""/>
                </v:shape>
                <o:OLEObject Type="Embed" ProgID="Equation.DSMT4" ShapeID="_x0000_i4345" DrawAspect="Content" ObjectID="_1690175646" r:id="rId670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tiếp xúc trục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1E47B249">
                <v:shape id="_x0000_i4346" type="#_x0000_t75" style="width:18pt;height:15.75pt" o:ole="">
                  <v:imagedata r:id="rId6695" o:title=""/>
                </v:shape>
                <o:OLEObject Type="Embed" ProgID="Equation.DSMT4" ShapeID="_x0000_i4346" DrawAspect="Content" ObjectID="_1690175647" r:id="rId670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2815E189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20" w:dyaOrig="435" w14:anchorId="3F8F5676">
                <v:shape id="_x0000_i4347" type="#_x0000_t75" style="width:111pt;height:21.75pt" o:ole="">
                  <v:imagedata r:id="rId6708" o:title=""/>
                </v:shape>
                <o:OLEObject Type="Embed" ProgID="Equation.DSMT4" ShapeID="_x0000_i4347" DrawAspect="Content" ObjectID="_1690175648" r:id="rId670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445" w:dyaOrig="360" w14:anchorId="78F4D2B1">
                <v:shape id="_x0000_i4348" type="#_x0000_t75" style="width:122.25pt;height:18pt" o:ole="">
                  <v:imagedata r:id="rId6710" o:title=""/>
                </v:shape>
                <o:OLEObject Type="Embed" ProgID="Equation.DSMT4" ShapeID="_x0000_i4348" DrawAspect="Content" ObjectID="_1690175649" r:id="rId671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A7A05E1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370" w:dyaOrig="360" w14:anchorId="6343CABB">
                <v:shape id="_x0000_i4349" type="#_x0000_t75" style="width:118.5pt;height:18pt" o:ole="">
                  <v:imagedata r:id="rId6712" o:title=""/>
                </v:shape>
                <o:OLEObject Type="Embed" ProgID="Equation.DSMT4" ShapeID="_x0000_i4349" DrawAspect="Content" ObjectID="_1690175650" r:id="rId671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220" w:dyaOrig="435" w14:anchorId="3AC560A5">
                <v:shape id="_x0000_i4350" type="#_x0000_t75" style="width:111pt;height:21.75pt" o:ole="">
                  <v:imagedata r:id="rId6714" o:title=""/>
                </v:shape>
                <o:OLEObject Type="Embed" ProgID="Equation.DSMT4" ShapeID="_x0000_i4350" DrawAspect="Content" ObjectID="_1690175651" r:id="rId671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640830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3EF4170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764A51F6" w14:textId="77777777" w:rsidTr="00EC4384">
        <w:tc>
          <w:tcPr>
            <w:tcW w:w="6200" w:type="dxa"/>
            <w:shd w:val="clear" w:color="auto" w:fill="auto"/>
          </w:tcPr>
          <w:p w14:paraId="6682704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390" w14:anchorId="41196552">
                <v:shape id="_x0000_i4351" type="#_x0000_t75" style="width:41.25pt;height:19.5pt" o:ole="">
                  <v:imagedata r:id="rId6716" o:title=""/>
                </v:shape>
                <o:OLEObject Type="Embed" ProgID="Equation.DSMT4" ShapeID="_x0000_i4351" DrawAspect="Content" ObjectID="_1690175652" r:id="rId671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40" w:dyaOrig="330" w14:anchorId="0650CA4B">
                <v:shape id="_x0000_i4352" type="#_x0000_t75" style="width:87pt;height:16.5pt" o:ole="">
                  <v:imagedata r:id="rId6718" o:title=""/>
                </v:shape>
                <o:OLEObject Type="Embed" ProgID="Equation.DSMT4" ShapeID="_x0000_i4352" DrawAspect="Content" ObjectID="_1690175653" r:id="rId671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351A9C4D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55" w:dyaOrig="420" w14:anchorId="646D4801">
                <v:shape id="_x0000_i4353" type="#_x0000_t75" style="width:102.75pt;height:21pt" o:ole="">
                  <v:imagedata r:id="rId6720" o:title=""/>
                </v:shape>
                <o:OLEObject Type="Embed" ProgID="Equation.DSMT4" ShapeID="_x0000_i4353" DrawAspect="Content" ObjectID="_1690175654" r:id="rId672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55" w:dyaOrig="420" w14:anchorId="4F70475F">
                <v:shape id="_x0000_i4354" type="#_x0000_t75" style="width:102.75pt;height:21pt" o:ole="">
                  <v:imagedata r:id="rId6722" o:title=""/>
                </v:shape>
                <o:OLEObject Type="Embed" ProgID="Equation.DSMT4" ShapeID="_x0000_i4354" DrawAspect="Content" ObjectID="_1690175655" r:id="rId672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8EB1282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55" w:dyaOrig="420" w14:anchorId="216EEEC4">
                <v:shape id="_x0000_i4355" type="#_x0000_t75" style="width:102.75pt;height:21pt" o:ole="">
                  <v:imagedata r:id="rId6724" o:title=""/>
                </v:shape>
                <o:OLEObject Type="Embed" ProgID="Equation.DSMT4" ShapeID="_x0000_i4355" DrawAspect="Content" ObjectID="_1690175656" r:id="rId672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60" w:dyaOrig="420" w14:anchorId="37CA9438">
                <v:shape id="_x0000_i4356" type="#_x0000_t75" style="width:108pt;height:21pt" o:ole="">
                  <v:imagedata r:id="rId6726" o:title=""/>
                </v:shape>
                <o:OLEObject Type="Embed" ProgID="Equation.DSMT4" ShapeID="_x0000_i4356" DrawAspect="Content" ObjectID="_1690175657" r:id="rId672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D31EB9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F276B41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1C574431" w14:textId="77777777" w:rsidTr="00EC4384">
        <w:tc>
          <w:tcPr>
            <w:tcW w:w="6200" w:type="dxa"/>
            <w:shd w:val="clear" w:color="auto" w:fill="auto"/>
          </w:tcPr>
          <w:p w14:paraId="1C3730CC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480" w:dyaOrig="315" w14:anchorId="71A4F8F7">
                <v:shape id="_x0000_i4357" type="#_x0000_t75" style="width:24pt;height:15.75pt" o:ole="">
                  <v:imagedata r:id="rId6728" o:title=""/>
                </v:shape>
                <o:OLEObject Type="Embed" ProgID="Equation.DSMT4" ShapeID="_x0000_i4357" DrawAspect="Content" ObjectID="_1690175658" r:id="rId672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ba điểm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80" w:dyaOrig="405" w14:anchorId="60F006A7">
                <v:shape id="_x0000_i4358" type="#_x0000_t75" style="width:39pt;height:20.25pt" o:ole="">
                  <v:imagedata r:id="rId6730" o:title=""/>
                </v:shape>
                <o:OLEObject Type="Embed" ProgID="Equation.DSMT4" ShapeID="_x0000_i4358" DrawAspect="Content" ObjectID="_1690175659" r:id="rId673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733C164C">
                <v:shape id="_x0000_i4359" type="#_x0000_t75" style="width:38.25pt;height:20.25pt" o:ole="">
                  <v:imagedata r:id="rId6732" o:title=""/>
                </v:shape>
                <o:OLEObject Type="Embed" ProgID="Equation.DSMT4" ShapeID="_x0000_i4359" DrawAspect="Content" ObjectID="_1690175660" r:id="rId673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915" w:dyaOrig="405" w14:anchorId="63305572">
                <v:shape id="_x0000_i4360" type="#_x0000_t75" style="width:45.75pt;height:20.25pt" o:ole="">
                  <v:imagedata r:id="rId6734" o:title=""/>
                </v:shape>
                <o:OLEObject Type="Embed" ProgID="Equation.DSMT4" ShapeID="_x0000_i4360" DrawAspect="Content" ObjectID="_1690175661" r:id="rId673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với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55" w:dyaOrig="285" w14:anchorId="504AEFB9">
                <v:shape id="_x0000_i4361" type="#_x0000_t75" style="width:27.75pt;height:14.25pt" o:ole="">
                  <v:imagedata r:id="rId6736" o:title=""/>
                </v:shape>
                <o:OLEObject Type="Embed" ProgID="Equation.DSMT4" ShapeID="_x0000_i4361" DrawAspect="Content" ObjectID="_1690175662" r:id="rId673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540" w:dyaOrig="285" w14:anchorId="65DB68F7">
                <v:shape id="_x0000_i4362" type="#_x0000_t75" style="width:27pt;height:14.25pt" o:ole="">
                  <v:imagedata r:id="rId6738" o:title=""/>
                </v:shape>
                <o:OLEObject Type="Embed" ProgID="Equation.DSMT4" ShapeID="_x0000_i4362" DrawAspect="Content" ObjectID="_1690175663" r:id="rId673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Tìm tọa độ tâm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195" w:dyaOrig="240" w14:anchorId="2D56C6FD">
                <v:shape id="_x0000_i4363" type="#_x0000_t75" style="width:9.75pt;height:12pt" o:ole="">
                  <v:imagedata r:id="rId6740" o:title=""/>
                </v:shape>
                <o:OLEObject Type="Embed" ProgID="Equation.DSMT4" ShapeID="_x0000_i4363" DrawAspect="Content" ObjectID="_1690175664" r:id="rId674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của đường tròn tiếp xúc với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40" w14:anchorId="751CAA07">
                <v:shape id="_x0000_i4364" type="#_x0000_t75" style="width:20.25pt;height:12pt" o:ole="">
                  <v:imagedata r:id="rId6742" o:title=""/>
                </v:shape>
                <o:OLEObject Type="Embed" ProgID="Equation.DSMT4" ShapeID="_x0000_i4364" DrawAspect="Content" ObjectID="_1690175665" r:id="rId674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240" w:dyaOrig="240" w14:anchorId="67B3D1BE">
                <v:shape id="_x0000_i4365" type="#_x0000_t75" style="width:12pt;height:12pt" o:ole="">
                  <v:imagedata r:id="rId6744" o:title=""/>
                </v:shape>
                <o:OLEObject Type="Embed" ProgID="Equation.DSMT4" ShapeID="_x0000_i4365" DrawAspect="Content" ObjectID="_1690175666" r:id="rId674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20" w:dyaOrig="285" w14:anchorId="788241F5">
                <v:shape id="_x0000_i4366" type="#_x0000_t75" style="width:21pt;height:14.25pt" o:ole="">
                  <v:imagedata r:id="rId6746" o:title=""/>
                </v:shape>
                <o:OLEObject Type="Embed" ProgID="Equation.DSMT4" ShapeID="_x0000_i4366" DrawAspect="Content" ObjectID="_1690175667" r:id="rId674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40" w:dyaOrig="285" w14:anchorId="38294F56">
                <v:shape id="_x0000_i4367" type="#_x0000_t75" style="width:12pt;height:14.25pt" o:ole="">
                  <v:imagedata r:id="rId6748" o:title=""/>
                </v:shape>
                <o:OLEObject Type="Embed" ProgID="Equation.DSMT4" ShapeID="_x0000_i4367" DrawAspect="Content" ObjectID="_1690175668" r:id="rId6749"/>
              </w:object>
            </w:r>
            <w:r w:rsidRPr="00CA015B">
              <w:rPr>
                <w:rFonts w:ascii="Chu Van An" w:hAnsi="Chu Van An" w:cs="Chu Van An"/>
                <w:szCs w:val="22"/>
              </w:rPr>
              <w:t>:</w:t>
            </w:r>
          </w:p>
          <w:p w14:paraId="0C57C147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32"/>
                <w:szCs w:val="22"/>
              </w:rPr>
              <w:object w:dxaOrig="915" w:dyaOrig="765" w14:anchorId="23D56F7C">
                <v:shape id="_x0000_i4368" type="#_x0000_t75" style="width:45.75pt;height:38.25pt" o:ole="">
                  <v:imagedata r:id="rId6750" o:title=""/>
                </v:shape>
                <o:OLEObject Type="Embed" ProgID="Equation.DSMT4" ShapeID="_x0000_i4368" DrawAspect="Content" ObjectID="_1690175669" r:id="rId67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960" w:dyaOrig="675" w14:anchorId="4E22A856">
                <v:shape id="_x0000_i4369" type="#_x0000_t75" style="width:48pt;height:33.75pt" o:ole="">
                  <v:imagedata r:id="rId6752" o:title=""/>
                </v:shape>
                <o:OLEObject Type="Embed" ProgID="Equation.DSMT4" ShapeID="_x0000_i4369" DrawAspect="Content" ObjectID="_1690175670" r:id="rId675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20" w:dyaOrig="405" w14:anchorId="22A0BF3D">
                <v:shape id="_x0000_i4370" type="#_x0000_t75" style="width:36pt;height:20.25pt" o:ole="">
                  <v:imagedata r:id="rId6754" o:title=""/>
                </v:shape>
                <o:OLEObject Type="Embed" ProgID="Equation.DSMT4" ShapeID="_x0000_i4370" DrawAspect="Content" ObjectID="_1690175671" r:id="rId675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32"/>
                <w:szCs w:val="22"/>
              </w:rPr>
              <w:object w:dxaOrig="1080" w:dyaOrig="765" w14:anchorId="0BD55264">
                <v:shape id="_x0000_i4371" type="#_x0000_t75" style="width:54pt;height:38.25pt" o:ole="">
                  <v:imagedata r:id="rId6756" o:title=""/>
                </v:shape>
                <o:OLEObject Type="Embed" ProgID="Equation.DSMT4" ShapeID="_x0000_i4371" DrawAspect="Content" ObjectID="_1690175672" r:id="rId675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D9E78FE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szCs w:val="22"/>
              </w:rPr>
              <w:t>Lời giải</w:t>
            </w:r>
          </w:p>
          <w:p w14:paraId="63946497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4EE3D729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noProof/>
              </w:rPr>
              <w:lastRenderedPageBreak/>
              <w:drawing>
                <wp:inline distT="0" distB="0" distL="0" distR="0" wp14:anchorId="7995B6F9" wp14:editId="7F995A0D">
                  <wp:extent cx="1609725" cy="1952625"/>
                  <wp:effectExtent l="0" t="0" r="0" b="9525"/>
                  <wp:docPr id="2124573123" name="Picture 2124573123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C225BA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Ta có: đường thẳng </w:t>
            </w:r>
            <w:r w:rsidRPr="00CA015B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395" w:dyaOrig="615" w14:anchorId="11C687E5">
                <v:shape id="_x0000_i4372" type="#_x0000_t75" style="width:69.75pt;height:30.75pt" o:ole="">
                  <v:imagedata r:id="rId6759" o:title=""/>
                </v:shape>
                <o:OLEObject Type="Embed" ProgID="Equation.DSMT4" ShapeID="_x0000_i4372" DrawAspect="Content" ObjectID="_1690175673" r:id="rId676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1845" w:dyaOrig="315" w14:anchorId="08580D33">
                <v:shape id="_x0000_i4373" type="#_x0000_t75" style="width:92.25pt;height:15.75pt" o:ole="">
                  <v:imagedata r:id="rId6761" o:title=""/>
                </v:shape>
                <o:OLEObject Type="Embed" ProgID="Equation.DSMT4" ShapeID="_x0000_i4373" DrawAspect="Content" ObjectID="_1690175674" r:id="rId6762"/>
              </w:object>
            </w:r>
          </w:p>
          <w:p w14:paraId="542DFE47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Gọi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25" w:dyaOrig="285" w14:anchorId="34FF0910">
                <v:shape id="_x0000_i4374" type="#_x0000_t75" style="width:11.25pt;height:14.25pt" o:ole="">
                  <v:imagedata r:id="rId6763" o:title=""/>
                </v:shape>
                <o:OLEObject Type="Embed" ProgID="Equation.DSMT4" ShapeID="_x0000_i4374" DrawAspect="Content" ObjectID="_1690175675" r:id="rId676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 đường thẳng đi qua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765" w:dyaOrig="405" w14:anchorId="370B72BF">
                <v:shape id="_x0000_i4375" type="#_x0000_t75" style="width:38.25pt;height:20.25pt" o:ole="">
                  <v:imagedata r:id="rId6765" o:title=""/>
                </v:shape>
                <o:OLEObject Type="Embed" ProgID="Equation.DSMT4" ShapeID="_x0000_i4375" DrawAspect="Content" ObjectID="_1690175676" r:id="rId676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vuông góc với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405" w:dyaOrig="240" w14:anchorId="4D3DCB40">
                <v:shape id="_x0000_i4376" type="#_x0000_t75" style="width:20.25pt;height:12pt" o:ole="">
                  <v:imagedata r:id="rId6767" o:title=""/>
                </v:shape>
                <o:OLEObject Type="Embed" ProgID="Equation.DSMT4" ShapeID="_x0000_i4376" DrawAspect="Content" ObjectID="_1690175677" r:id="rId6768"/>
              </w:object>
            </w:r>
          </w:p>
          <w:p w14:paraId="0380BBFE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2100" w:dyaOrig="360" w14:anchorId="56AB2320">
                <v:shape id="_x0000_i4377" type="#_x0000_t75" style="width:105pt;height:18pt" o:ole="">
                  <v:imagedata r:id="rId6769" o:title=""/>
                </v:shape>
                <o:OLEObject Type="Embed" ProgID="Equation.DSMT4" ShapeID="_x0000_i4377" DrawAspect="Content" ObjectID="_1690175678" r:id="rId6770"/>
              </w:object>
            </w:r>
          </w:p>
          <w:p w14:paraId="7CB8BCB6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25" w:dyaOrig="285" w14:anchorId="7E6F6A66">
                <v:shape id="_x0000_i4378" type="#_x0000_t75" style="width:11.25pt;height:14.25pt" o:ole="">
                  <v:imagedata r:id="rId6771" o:title=""/>
                </v:shape>
                <o:OLEObject Type="Embed" ProgID="Equation.DSMT4" ShapeID="_x0000_i4378" DrawAspect="Content" ObjectID="_1690175679" r:id="rId677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trục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360" w:dyaOrig="315" w14:anchorId="1351BADA">
                <v:shape id="_x0000_i4379" type="#_x0000_t75" style="width:18pt;height:15.75pt" o:ole="">
                  <v:imagedata r:id="rId6773" o:title=""/>
                </v:shape>
                <o:OLEObject Type="Embed" ProgID="Equation.DSMT4" ShapeID="_x0000_i4379" DrawAspect="Content" ObjectID="_1690175680" r:id="rId677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eastAsiaTheme="minorEastAsia" w:hAnsi="Chu Van An" w:cs="Chu Van An"/>
                <w:position w:val="-32"/>
                <w:szCs w:val="22"/>
              </w:rPr>
              <w:object w:dxaOrig="1080" w:dyaOrig="765" w14:anchorId="4179F0F9">
                <v:shape id="_x0000_i4380" type="#_x0000_t75" style="width:54pt;height:38.25pt" o:ole="">
                  <v:imagedata r:id="rId6775" o:title=""/>
                </v:shape>
                <o:OLEObject Type="Embed" ProgID="Equation.DSMT4" ShapeID="_x0000_i4380" DrawAspect="Content" ObjectID="_1690175681" r:id="rId677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62C903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6A5A929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lastRenderedPageBreak/>
              <w:t xml:space="preserve">Lời giải </w:t>
            </w:r>
          </w:p>
        </w:tc>
      </w:tr>
      <w:tr w:rsidR="00AF665B" w:rsidRPr="00CA015B" w14:paraId="28F084A8" w14:textId="77777777" w:rsidTr="00EC4384">
        <w:tc>
          <w:tcPr>
            <w:tcW w:w="6200" w:type="dxa"/>
            <w:shd w:val="clear" w:color="auto" w:fill="auto"/>
          </w:tcPr>
          <w:p w14:paraId="5ADFCB6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  <w:lang w:val="vi-VN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6: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  <w:lang w:eastAsia="vi-VN"/>
              </w:rPr>
              <w:object w:dxaOrig="585" w:dyaOrig="360" w14:anchorId="7E1E47A3">
                <v:shape id="_x0000_i4381" type="#_x0000_t75" style="width:29.25pt;height:18pt" o:ole="">
                  <v:imagedata r:id="rId6777" o:title=""/>
                </v:shape>
                <o:OLEObject Type="Embed" ProgID="Equation.DSMT4" ShapeID="_x0000_i4381" DrawAspect="Content" ObjectID="_1690175682" r:id="rId6778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28"/>
                <w:szCs w:val="22"/>
                <w:lang w:eastAsia="vi-VN"/>
              </w:rPr>
              <w:object w:dxaOrig="1395" w:dyaOrig="675" w14:anchorId="6AAF277B">
                <v:shape id="_x0000_i4382" type="#_x0000_t75" style="width:69.75pt;height:33.75pt" o:ole="">
                  <v:imagedata r:id="rId6779" o:title=""/>
                </v:shape>
                <o:OLEObject Type="Embed" ProgID="Equation.DSMT4" ShapeID="_x0000_i4382" DrawAspect="Content" ObjectID="_1690175683" r:id="rId6780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có phương trình là</w:t>
            </w:r>
          </w:p>
          <w:p w14:paraId="568B8383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040" w:dyaOrig="360" w14:anchorId="5C8A8FD8">
                <v:shape id="_x0000_i4383" type="#_x0000_t75" style="width:102pt;height:18pt" o:ole="">
                  <v:imagedata r:id="rId6781" o:title=""/>
                </v:shape>
                <o:OLEObject Type="Embed" ProgID="Equation.DSMT4" ShapeID="_x0000_i4383" DrawAspect="Content" ObjectID="_1690175684" r:id="rId6782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4ABD3C77">
                <v:shape id="_x0000_i4384" type="#_x0000_t75" style="width:118.5pt;height:18pt" o:ole="">
                  <v:imagedata r:id="rId6783" o:title=""/>
                </v:shape>
                <o:OLEObject Type="Embed" ProgID="Equation.DSMT4" ShapeID="_x0000_i4384" DrawAspect="Content" ObjectID="_1690175685" r:id="rId6784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14128E8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58C589C1">
                <v:shape id="_x0000_i4385" type="#_x0000_t75" style="width:118.5pt;height:18pt" o:ole="">
                  <v:imagedata r:id="rId6785" o:title=""/>
                </v:shape>
                <o:OLEObject Type="Embed" ProgID="Equation.DSMT4" ShapeID="_x0000_i4385" DrawAspect="Content" ObjectID="_1690175686" r:id="rId6786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2D4299DD">
                <v:shape id="_x0000_i4386" type="#_x0000_t75" style="width:118.5pt;height:18pt" o:ole="">
                  <v:imagedata r:id="rId6787" o:title=""/>
                </v:shape>
                <o:OLEObject Type="Embed" ProgID="Equation.DSMT4" ShapeID="_x0000_i4386" DrawAspect="Content" ObjectID="_1690175687" r:id="rId678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7BCB30D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3D1D5271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49B8032A" w14:textId="77777777" w:rsidTr="00EC4384">
        <w:tc>
          <w:tcPr>
            <w:tcW w:w="6200" w:type="dxa"/>
            <w:shd w:val="clear" w:color="auto" w:fill="auto"/>
          </w:tcPr>
          <w:p w14:paraId="2E1DDF1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CA015B">
              <w:rPr>
                <w:rFonts w:ascii="Chu Van An" w:hAnsi="Chu Van An" w:cs="Chu Van An"/>
                <w:szCs w:val="22"/>
              </w:rPr>
              <w:t xml:space="preserve">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F158A93">
                <v:shape id="_x0000_i4387" type="#_x0000_t75" style="width:21pt;height:20.25pt" o:ole="">
                  <v:imagedata r:id="rId6789" o:title=""/>
                </v:shape>
                <o:OLEObject Type="Embed" ProgID="Equation.DSMT4" ShapeID="_x0000_i4387" DrawAspect="Content" ObjectID="_1690175688" r:id="rId679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28721AB2">
                <v:shape id="_x0000_i4388" type="#_x0000_t75" style="width:34.5pt;height:20.25pt" o:ole="">
                  <v:imagedata r:id="rId6791" o:title=""/>
                </v:shape>
                <o:OLEObject Type="Embed" ProgID="Equation.DSMT4" ShapeID="_x0000_i4388" DrawAspect="Content" ObjectID="_1690175689" r:id="rId679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và tiếp xúc ngoài với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20" w:dyaOrig="420" w14:anchorId="3C76EAB8">
                <v:shape id="_x0000_i4389" type="#_x0000_t75" style="width:81pt;height:21pt" o:ole="">
                  <v:imagedata r:id="rId6793" o:title=""/>
                </v:shape>
                <o:OLEObject Type="Embed" ProgID="Equation.DSMT4" ShapeID="_x0000_i4389" DrawAspect="Content" ObjectID="_1690175690" r:id="rId6794"/>
              </w:object>
            </w:r>
            <w:r w:rsidRPr="00CA015B">
              <w:rPr>
                <w:rFonts w:ascii="Chu Van An" w:hAnsi="Chu Van An" w:cs="Chu Van An"/>
                <w:szCs w:val="22"/>
              </w:rPr>
              <w:t>là</w:t>
            </w:r>
          </w:p>
          <w:p w14:paraId="4B039EAA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55" w:dyaOrig="420" w14:anchorId="39175655">
                <v:shape id="_x0000_i4390" type="#_x0000_t75" style="width:102.75pt;height:21pt" o:ole="">
                  <v:imagedata r:id="rId6795" o:title=""/>
                </v:shape>
                <o:OLEObject Type="Embed" ProgID="Equation.DSMT4" ShapeID="_x0000_i4390" DrawAspect="Content" ObjectID="_1690175691" r:id="rId6796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4F57CB47">
                <v:shape id="_x0000_i4391" type="#_x0000_t75" style="width:104.25pt;height:21pt" o:ole="">
                  <v:imagedata r:id="rId6797" o:title=""/>
                </v:shape>
                <o:OLEObject Type="Embed" ProgID="Equation.DSMT4" ShapeID="_x0000_i4391" DrawAspect="Content" ObjectID="_1690175692" r:id="rId6798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64EAB387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C.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761E38CF">
                <v:shape id="_x0000_i4392" type="#_x0000_t75" style="width:104.25pt;height:21pt" o:ole="">
                  <v:imagedata r:id="rId6799" o:title=""/>
                </v:shape>
                <o:OLEObject Type="Embed" ProgID="Equation.DSMT4" ShapeID="_x0000_i4392" DrawAspect="Content" ObjectID="_1690175693" r:id="rId6800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00764B20">
                <v:shape id="_x0000_i4393" type="#_x0000_t75" style="width:104.25pt;height:21pt" o:ole="">
                  <v:imagedata r:id="rId6801" o:title=""/>
                </v:shape>
                <o:OLEObject Type="Embed" ProgID="Equation.DSMT4" ShapeID="_x0000_i4393" DrawAspect="Content" ObjectID="_1690175694" r:id="rId6802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</w:p>
          <w:p w14:paraId="1AF61EB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F05B9DB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001B5CC9" w14:textId="77777777" w:rsidTr="00EC4384">
        <w:tc>
          <w:tcPr>
            <w:tcW w:w="6200" w:type="dxa"/>
            <w:shd w:val="clear" w:color="auto" w:fill="auto"/>
          </w:tcPr>
          <w:p w14:paraId="335E3EC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CA015B">
              <w:rPr>
                <w:rFonts w:ascii="Chu Van An" w:hAnsi="Chu Van An" w:cs="Chu Van An"/>
                <w:szCs w:val="22"/>
                <w:lang w:val="pt-BR"/>
              </w:rPr>
              <w:t>Đường</w:t>
            </w:r>
            <w:r w:rsidRPr="00CA015B">
              <w:rPr>
                <w:rFonts w:ascii="Chu Van An" w:hAnsi="Chu Van An" w:cs="Chu Van An"/>
                <w:szCs w:val="22"/>
              </w:rPr>
              <w:t xml:space="preserve">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15" w:dyaOrig="390" w14:anchorId="552CA9B8">
                <v:shape id="_x0000_i4394" type="#_x0000_t75" style="width:30.75pt;height:19.5pt" o:ole="">
                  <v:imagedata r:id="rId6803" o:title=""/>
                </v:shape>
                <o:OLEObject Type="Embed" ProgID="Equation.DSMT4" ShapeID="_x0000_i4394" DrawAspect="Content" ObjectID="_1690175695" r:id="rId680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45" w:dyaOrig="720" w14:anchorId="2D77E04C">
                <v:shape id="_x0000_i4395" type="#_x0000_t75" style="width:77.25pt;height:36pt" o:ole="">
                  <v:imagedata r:id="rId6805" o:title=""/>
                </v:shape>
                <o:OLEObject Type="Embed" ProgID="Equation.DSMT4" ShapeID="_x0000_i4395" DrawAspect="Content" ObjectID="_1690175696" r:id="rId680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</w:t>
            </w:r>
          </w:p>
          <w:p w14:paraId="419BD819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40" w:dyaOrig="375" w14:anchorId="6AE48A7D">
                <v:shape id="_x0000_i4396" type="#_x0000_t75" style="width:102pt;height:18.75pt" o:ole="">
                  <v:imagedata r:id="rId6807" o:title=""/>
                </v:shape>
                <o:OLEObject Type="Embed" ProgID="Equation.DSMT4" ShapeID="_x0000_i4396" DrawAspect="Content" ObjectID="_1690175697" r:id="rId680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5CA1D72B">
                <v:shape id="_x0000_i4397" type="#_x0000_t75" style="width:119.25pt;height:18.75pt" o:ole="">
                  <v:imagedata r:id="rId6809" o:title=""/>
                </v:shape>
                <o:OLEObject Type="Embed" ProgID="Equation.DSMT4" ShapeID="_x0000_i4397" DrawAspect="Content" ObjectID="_1690175698" r:id="rId681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2BE1592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47C86CE7">
                <v:shape id="_x0000_i4398" type="#_x0000_t75" style="width:119.25pt;height:18.75pt" o:ole="">
                  <v:imagedata r:id="rId6811" o:title=""/>
                </v:shape>
                <o:OLEObject Type="Embed" ProgID="Equation.DSMT4" ShapeID="_x0000_i4398" DrawAspect="Content" ObjectID="_1690175699" r:id="rId681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6F06C36A">
                <v:shape id="_x0000_i4399" type="#_x0000_t75" style="width:119.25pt;height:18.75pt" o:ole="">
                  <v:imagedata r:id="rId6813" o:title=""/>
                </v:shape>
                <o:OLEObject Type="Embed" ProgID="Equation.DSMT4" ShapeID="_x0000_i4399" DrawAspect="Content" ObjectID="_1690175700" r:id="rId681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14E376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0AFB764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4E946464" w14:textId="77777777" w:rsidTr="00EC4384">
        <w:tc>
          <w:tcPr>
            <w:tcW w:w="6200" w:type="dxa"/>
            <w:shd w:val="clear" w:color="auto" w:fill="auto"/>
          </w:tcPr>
          <w:p w14:paraId="34C33C40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7183B01E">
                <v:shape id="_x0000_i4400" type="#_x0000_t75" style="width:40.5pt;height:20.25pt" o:ole="">
                  <v:imagedata r:id="rId6716" o:title=""/>
                </v:shape>
                <o:OLEObject Type="Embed" ProgID="Equation.DSMT4" ShapeID="_x0000_i4400" DrawAspect="Content" ObjectID="_1690175701" r:id="rId681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,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30" w14:anchorId="64085D6A">
                <v:shape id="_x0000_i4401" type="#_x0000_t75" style="width:86.25pt;height:16.5pt" o:ole="">
                  <v:imagedata r:id="rId6816" o:title=""/>
                </v:shape>
                <o:OLEObject Type="Embed" ProgID="Equation.DSMT4" ShapeID="_x0000_i4401" DrawAspect="Content" ObjectID="_1690175702" r:id="rId6817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40EB23B1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85" w:dyaOrig="435" w14:anchorId="2FF4A8B7">
                <v:shape id="_x0000_i4402" type="#_x0000_t75" style="width:104.25pt;height:21.75pt" o:ole="">
                  <v:imagedata r:id="rId6818" o:title=""/>
                </v:shape>
                <o:OLEObject Type="Embed" ProgID="Equation.DSMT4" ShapeID="_x0000_i4402" DrawAspect="Content" ObjectID="_1690175703" r:id="rId6819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85" w:dyaOrig="435" w14:anchorId="57F93BF6">
                <v:shape id="_x0000_i4403" type="#_x0000_t75" style="width:104.25pt;height:21.75pt" o:ole="">
                  <v:imagedata r:id="rId6820" o:title=""/>
                </v:shape>
                <o:OLEObject Type="Embed" ProgID="Equation.DSMT4" ShapeID="_x0000_i4403" DrawAspect="Content" ObjectID="_1690175704" r:id="rId682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7C50742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75" w:dyaOrig="435" w14:anchorId="0F7E3126">
                <v:shape id="_x0000_i4404" type="#_x0000_t75" style="width:108.75pt;height:21.75pt" o:ole="">
                  <v:imagedata r:id="rId6822" o:title=""/>
                </v:shape>
                <o:OLEObject Type="Embed" ProgID="Equation.DSMT4" ShapeID="_x0000_i4404" DrawAspect="Content" ObjectID="_1690175705" r:id="rId682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085" w:dyaOrig="435" w14:anchorId="77303E0B">
                <v:shape id="_x0000_i4405" type="#_x0000_t75" style="width:104.25pt;height:21.75pt" o:ole="">
                  <v:imagedata r:id="rId6824" o:title=""/>
                </v:shape>
                <o:OLEObject Type="Embed" ProgID="Equation.DSMT4" ShapeID="_x0000_i4405" DrawAspect="Content" ObjectID="_1690175706" r:id="rId682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7CB42D2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27359B52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lastRenderedPageBreak/>
              <w:t xml:space="preserve">Lời giải </w:t>
            </w:r>
          </w:p>
        </w:tc>
      </w:tr>
      <w:tr w:rsidR="00AF665B" w:rsidRPr="00CA015B" w14:paraId="52432046" w14:textId="77777777" w:rsidTr="00EC4384">
        <w:tc>
          <w:tcPr>
            <w:tcW w:w="6200" w:type="dxa"/>
            <w:shd w:val="clear" w:color="auto" w:fill="auto"/>
          </w:tcPr>
          <w:p w14:paraId="2DDC34B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10: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10C91187">
                <v:shape id="_x0000_i4406" type="#_x0000_t75" style="width:39.75pt;height:20.25pt" o:ole="">
                  <v:imagedata r:id="rId6826" o:title=""/>
                </v:shape>
                <o:OLEObject Type="Embed" ProgID="Equation.DSMT4" ShapeID="_x0000_i4406" DrawAspect="Content" ObjectID="_1690175707" r:id="rId6827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0CB22051">
                <v:shape id="_x0000_i4407" type="#_x0000_t75" style="width:87.75pt;height:15.75pt" o:ole="">
                  <v:imagedata r:id="rId6828" o:title=""/>
                </v:shape>
                <o:OLEObject Type="Embed" ProgID="Equation.DSMT4" ShapeID="_x0000_i4407" DrawAspect="Content" ObjectID="_1690175708" r:id="rId682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. Phương trình đường tròn tâm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288E86B7">
                <v:shape id="_x0000_i4408" type="#_x0000_t75" style="width:11.25pt;height:14.25pt" o:ole="">
                  <v:imagedata r:id="rId6830" o:title=""/>
                </v:shape>
                <o:OLEObject Type="Embed" ProgID="Equation.DSMT4" ShapeID="_x0000_i4408" DrawAspect="Content" ObjectID="_1690175709" r:id="rId683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nhận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7ED2D24C">
                <v:shape id="_x0000_i4409" type="#_x0000_t75" style="width:11.25pt;height:14.25pt" o:ole="">
                  <v:imagedata r:id="rId6832" o:title=""/>
                </v:shape>
                <o:OLEObject Type="Embed" ProgID="Equation.DSMT4" ShapeID="_x0000_i4409" DrawAspect="Content" ObjectID="_1690175710" r:id="rId683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làm tiếp tuyến là</w:t>
            </w:r>
          </w:p>
          <w:p w14:paraId="73DFD30E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78DABA2C">
                <v:shape id="_x0000_i4410" type="#_x0000_t75" style="width:119.25pt;height:18.75pt" o:ole="">
                  <v:imagedata r:id="rId6834" o:title=""/>
                </v:shape>
                <o:OLEObject Type="Embed" ProgID="Equation.DSMT4" ShapeID="_x0000_i4410" DrawAspect="Content" ObjectID="_1690175711" r:id="rId683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7A2520E4">
                <v:shape id="_x0000_i4411" type="#_x0000_t75" style="width:119.25pt;height:18.75pt" o:ole="">
                  <v:imagedata r:id="rId6836" o:title=""/>
                </v:shape>
                <o:OLEObject Type="Embed" ProgID="Equation.DSMT4" ShapeID="_x0000_i4411" DrawAspect="Content" ObjectID="_1690175712" r:id="rId683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6CB0BA37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7D6BD538">
                <v:shape id="_x0000_i4412" type="#_x0000_t75" style="width:119.25pt;height:18.75pt" o:ole="">
                  <v:imagedata r:id="rId6838" o:title=""/>
                </v:shape>
                <o:OLEObject Type="Embed" ProgID="Equation.DSMT4" ShapeID="_x0000_i4412" DrawAspect="Content" ObjectID="_1690175713" r:id="rId683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2CDFB211">
                <v:shape id="_x0000_i4413" type="#_x0000_t75" style="width:119.25pt;height:18.75pt" o:ole="">
                  <v:imagedata r:id="rId6840" o:title=""/>
                </v:shape>
                <o:OLEObject Type="Embed" ProgID="Equation.DSMT4" ShapeID="_x0000_i4413" DrawAspect="Content" ObjectID="_1690175714" r:id="rId684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52E4D32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2F8667A6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38CA58B6" w14:textId="77777777" w:rsidTr="00EC4384">
        <w:tc>
          <w:tcPr>
            <w:tcW w:w="6200" w:type="dxa"/>
            <w:shd w:val="clear" w:color="auto" w:fill="auto"/>
          </w:tcPr>
          <w:p w14:paraId="7439F68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  <w:t>Câu 11: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>Trong</w:t>
            </w:r>
            <w:r w:rsidRPr="00CA015B">
              <w:rPr>
                <w:rFonts w:ascii="Chu Van An" w:hAnsi="Chu Van An" w:cs="Chu Van An"/>
                <w:szCs w:val="22"/>
                <w:lang w:val="vi-VN" w:eastAsia="x-none"/>
              </w:rPr>
              <w:t xml:space="preserve"> hệ trục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1CBEFF3C">
                <v:shape id="_x0000_i4414" type="#_x0000_t75" style="width:23.25pt;height:15.75pt" o:ole="">
                  <v:imagedata r:id="rId6842" o:title=""/>
                </v:shape>
                <o:OLEObject Type="Embed" ProgID="Equation.DSMT4" ShapeID="_x0000_i4414" DrawAspect="Content" ObjectID="_1690175715" r:id="rId6843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x-none"/>
              </w:rPr>
              <w:t>, đường tròn nào có phương trình dưới đây tiếp xúc với hai trục tọa độ?</w:t>
            </w:r>
          </w:p>
          <w:p w14:paraId="6EB32507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66525818">
                <v:shape id="_x0000_i4415" type="#_x0000_t75" style="width:107.25pt;height:21.75pt" o:ole="">
                  <v:imagedata r:id="rId6844" o:title=""/>
                </v:shape>
                <o:OLEObject Type="Embed" ProgID="Equation.DSMT4" ShapeID="_x0000_i4415" DrawAspect="Content" ObjectID="_1690175716" r:id="rId684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000A6C83">
                <v:shape id="_x0000_i4416" type="#_x0000_t75" style="width:107.25pt;height:21.75pt" o:ole="">
                  <v:imagedata r:id="rId6846" o:title=""/>
                </v:shape>
                <o:OLEObject Type="Embed" ProgID="Equation.DSMT4" ShapeID="_x0000_i4416" DrawAspect="Content" ObjectID="_1690175717" r:id="rId684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9A0802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2AF17E43">
                <v:shape id="_x0000_i4417" type="#_x0000_t75" style="width:107.25pt;height:21.75pt" o:ole="">
                  <v:imagedata r:id="rId6848" o:title=""/>
                </v:shape>
                <o:OLEObject Type="Embed" ProgID="Equation.DSMT4" ShapeID="_x0000_i4417" DrawAspect="Content" ObjectID="_1690175718" r:id="rId684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35" w14:anchorId="0D858B50">
                <v:shape id="_x0000_i4418" type="#_x0000_t75" style="width:105pt;height:21.75pt" o:ole="">
                  <v:imagedata r:id="rId6850" o:title=""/>
                </v:shape>
                <o:OLEObject Type="Embed" ProgID="Equation.DSMT4" ShapeID="_x0000_i4418" DrawAspect="Content" ObjectID="_1690175719" r:id="rId68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D60D5F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16FE6737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5D7097F2" w14:textId="77777777" w:rsidTr="00EC4384">
        <w:tc>
          <w:tcPr>
            <w:tcW w:w="6200" w:type="dxa"/>
            <w:shd w:val="clear" w:color="auto" w:fill="auto"/>
          </w:tcPr>
          <w:p w14:paraId="45BA0CA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73E3B4D">
                <v:shape id="_x0000_i4419" type="#_x0000_t75" style="width:23.25pt;height:15.75pt" o:ole="">
                  <v:imagedata r:id="rId6852" o:title=""/>
                </v:shape>
                <o:OLEObject Type="Embed" ProgID="Equation.DSMT4" ShapeID="_x0000_i4419" DrawAspect="Content" ObjectID="_1690175720" r:id="rId685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975DE81">
                <v:shape id="_x0000_i4420" type="#_x0000_t75" style="width:21pt;height:20.25pt" o:ole="">
                  <v:imagedata r:id="rId6854" o:title=""/>
                </v:shape>
                <o:OLEObject Type="Embed" ProgID="Equation.DSMT4" ShapeID="_x0000_i4420" DrawAspect="Content" ObjectID="_1690175721" r:id="rId685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09E5B310">
                <v:shape id="_x0000_i4421" type="#_x0000_t75" style="width:33.75pt;height:20.25pt" o:ole="">
                  <v:imagedata r:id="rId6856" o:title=""/>
                </v:shape>
                <o:OLEObject Type="Embed" ProgID="Equation.DSMT4" ShapeID="_x0000_i4421" DrawAspect="Content" ObjectID="_1690175722" r:id="rId685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4C132921">
                <v:shape id="_x0000_i4422" type="#_x0000_t75" style="width:96.75pt;height:20.25pt" o:ole="">
                  <v:imagedata r:id="rId6858" o:title=""/>
                </v:shape>
                <o:OLEObject Type="Embed" ProgID="Equation.DSMT4" ShapeID="_x0000_i4422" DrawAspect="Content" ObjectID="_1690175723" r:id="rId685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61DB94C">
                <v:shape id="_x0000_i4423" type="#_x0000_t75" style="width:21pt;height:20.25pt" o:ole="">
                  <v:imagedata r:id="rId6860" o:title=""/>
                </v:shape>
                <o:OLEObject Type="Embed" ProgID="Equation.DSMT4" ShapeID="_x0000_i4423" DrawAspect="Content" ObjectID="_1690175724" r:id="rId686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D83D735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0D5A5814">
                <v:shape id="_x0000_i4424" type="#_x0000_t75" style="width:104.25pt;height:21.75pt" o:ole="">
                  <v:imagedata r:id="rId6862" o:title=""/>
                </v:shape>
                <o:OLEObject Type="Embed" ProgID="Equation.DSMT4" ShapeID="_x0000_i4424" DrawAspect="Content" ObjectID="_1690175725" r:id="rId686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35" w14:anchorId="5DF1A4F8">
                <v:shape id="_x0000_i4425" type="#_x0000_t75" style="width:105pt;height:21.75pt" o:ole="">
                  <v:imagedata r:id="rId6864" o:title=""/>
                </v:shape>
                <o:OLEObject Type="Embed" ProgID="Equation.DSMT4" ShapeID="_x0000_i4425" DrawAspect="Content" ObjectID="_1690175726" r:id="rId686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5E3C7C0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1A52B6A8">
                <v:shape id="_x0000_i4426" type="#_x0000_t75" style="width:104.25pt;height:21.75pt" o:ole="">
                  <v:imagedata r:id="rId6866" o:title=""/>
                </v:shape>
                <o:OLEObject Type="Embed" ProgID="Equation.DSMT4" ShapeID="_x0000_i4426" DrawAspect="Content" ObjectID="_1690175727" r:id="rId686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72360878">
                <v:shape id="_x0000_i4427" type="#_x0000_t75" style="width:111pt;height:21.75pt" o:ole="">
                  <v:imagedata r:id="rId6868" o:title=""/>
                </v:shape>
                <o:OLEObject Type="Embed" ProgID="Equation.DSMT4" ShapeID="_x0000_i4427" DrawAspect="Content" ObjectID="_1690175728" r:id="rId686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E72CCC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752667FF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77FE1EA6" w14:textId="77777777" w:rsidTr="00EC4384">
        <w:tc>
          <w:tcPr>
            <w:tcW w:w="6200" w:type="dxa"/>
            <w:shd w:val="clear" w:color="auto" w:fill="auto"/>
          </w:tcPr>
          <w:p w14:paraId="438217E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10"/>
                <w:szCs w:val="22"/>
              </w:rPr>
              <w:object w:dxaOrig="450" w:dyaOrig="315" w14:anchorId="1DEFE1B3">
                <v:shape id="_x0000_i4428" type="#_x0000_t75" style="width:22.5pt;height:15.75pt" o:ole="">
                  <v:imagedata r:id="rId6870" o:title=""/>
                </v:shape>
                <o:OLEObject Type="Embed" ProgID="Equation.DSMT4" ShapeID="_x0000_i4428" DrawAspect="Content" ObjectID="_1690175729" r:id="rId687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, phương trình của đường tròn có tâm là gốc tọa độ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40" w:dyaOrig="270" w14:anchorId="16B25E7B">
                <v:shape id="_x0000_i4429" type="#_x0000_t75" style="width:12pt;height:13.5pt" o:ole="">
                  <v:imagedata r:id="rId6872" o:title=""/>
                </v:shape>
                <o:OLEObject Type="Embed" ProgID="Equation.DSMT4" ShapeID="_x0000_i4429" DrawAspect="Content" ObjectID="_1690175730" r:id="rId687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225" w:dyaOrig="255" w14:anchorId="53DF4EFA">
                <v:shape id="_x0000_i4430" type="#_x0000_t75" style="width:11.25pt;height:12.75pt" o:ole="">
                  <v:imagedata r:id="rId6874" o:title=""/>
                </v:shape>
                <o:OLEObject Type="Embed" ProgID="Equation.DSMT4" ShapeID="_x0000_i4430" DrawAspect="Content" ObjectID="_1690175731" r:id="rId687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: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10"/>
                <w:szCs w:val="22"/>
              </w:rPr>
              <w:object w:dxaOrig="1245" w:dyaOrig="315" w14:anchorId="38E5B2CC">
                <v:shape id="_x0000_i4431" type="#_x0000_t75" style="width:62.25pt;height:15.75pt" o:ole="">
                  <v:imagedata r:id="rId6876" o:title=""/>
                </v:shape>
                <o:OLEObject Type="Embed" ProgID="Equation.DSMT4" ShapeID="_x0000_i4431" DrawAspect="Content" ObjectID="_1690175732" r:id="rId687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70DC9FFC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4"/>
                <w:szCs w:val="22"/>
              </w:rPr>
              <w:object w:dxaOrig="2175" w:dyaOrig="450" w14:anchorId="5F091E1D">
                <v:shape id="_x0000_i4432" type="#_x0000_t75" style="width:108.75pt;height:22.5pt" o:ole="">
                  <v:imagedata r:id="rId6878" o:title=""/>
                </v:shape>
                <o:OLEObject Type="Embed" ProgID="Equation.DSMT4" ShapeID="_x0000_i4432" DrawAspect="Content" ObjectID="_1690175733" r:id="rId68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0"/>
                <w:szCs w:val="22"/>
              </w:rPr>
              <w:object w:dxaOrig="1395" w:dyaOrig="375" w14:anchorId="7BD52ED9">
                <v:shape id="_x0000_i4433" type="#_x0000_t75" style="width:69.75pt;height:18.75pt" o:ole="">
                  <v:imagedata r:id="rId6880" o:title=""/>
                </v:shape>
                <o:OLEObject Type="Embed" ProgID="Equation.DSMT4" ShapeID="_x0000_i4433" DrawAspect="Content" ObjectID="_1690175734" r:id="rId688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AF26BEC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4"/>
                <w:szCs w:val="22"/>
              </w:rPr>
              <w:object w:dxaOrig="2355" w:dyaOrig="450" w14:anchorId="3C7345C0">
                <v:shape id="_x0000_i4434" type="#_x0000_t75" style="width:117.75pt;height:22.5pt" o:ole="">
                  <v:imagedata r:id="rId6882" o:title=""/>
                </v:shape>
                <o:OLEObject Type="Embed" ProgID="Equation.DSMT4" ShapeID="_x0000_i4434" DrawAspect="Content" ObjectID="_1690175735" r:id="rId688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0"/>
                <w:szCs w:val="22"/>
              </w:rPr>
              <w:object w:dxaOrig="1215" w:dyaOrig="375" w14:anchorId="2D47A799">
                <v:shape id="_x0000_i4435" type="#_x0000_t75" style="width:60.75pt;height:18.75pt" o:ole="">
                  <v:imagedata r:id="rId6884" o:title=""/>
                </v:shape>
                <o:OLEObject Type="Embed" ProgID="Equation.DSMT4" ShapeID="_x0000_i4435" DrawAspect="Content" ObjectID="_1690175736" r:id="rId688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12333C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E86E4A3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345712F8" w14:textId="77777777" w:rsidTr="00EC4384">
        <w:tc>
          <w:tcPr>
            <w:tcW w:w="6200" w:type="dxa"/>
            <w:shd w:val="clear" w:color="auto" w:fill="auto"/>
          </w:tcPr>
          <w:p w14:paraId="6AEAB38C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CA015B">
              <w:rPr>
                <w:rFonts w:ascii="Chu Van An" w:hAnsi="Chu Van An" w:cs="Chu Van An"/>
                <w:szCs w:val="22"/>
              </w:rPr>
              <w:t xml:space="preserve">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0F5720C">
                <v:shape id="_x0000_i4436" type="#_x0000_t75" style="width:21pt;height:20.25pt" o:ole="">
                  <v:imagedata r:id="rId6886" o:title=""/>
                </v:shape>
                <o:OLEObject Type="Embed" ProgID="Equation.DSMT4" ShapeID="_x0000_i4436" DrawAspect="Content" ObjectID="_1690175737" r:id="rId688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53250B8D">
                <v:shape id="_x0000_i4437" type="#_x0000_t75" style="width:41.25pt;height:20.25pt" o:ole="">
                  <v:imagedata r:id="rId6888" o:title=""/>
                </v:shape>
                <o:OLEObject Type="Embed" ProgID="Equation.DSMT4" ShapeID="_x0000_i4437" DrawAspect="Content" ObjectID="_1690175738" r:id="rId68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30" w14:anchorId="4F390E37">
                <v:shape id="_x0000_i4438" type="#_x0000_t75" style="width:68.25pt;height:16.5pt" o:ole="">
                  <v:imagedata r:id="rId6890" o:title=""/>
                </v:shape>
                <o:OLEObject Type="Embed" ProgID="Equation.DSMT4" ShapeID="_x0000_i4438" DrawAspect="Content" ObjectID="_1690175739" r:id="rId6891"/>
              </w:object>
            </w:r>
          </w:p>
          <w:p w14:paraId="48F6FBC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70" w:dyaOrig="450" w14:anchorId="5AE346B2">
                <v:shape id="_x0000_i4439" type="#_x0000_t75" style="width:103.5pt;height:22.5pt" o:ole="">
                  <v:imagedata r:id="rId6892" o:title=""/>
                </v:shape>
                <o:OLEObject Type="Embed" ProgID="Equation.DSMT4" ShapeID="_x0000_i4439" DrawAspect="Content" ObjectID="_1690175740" r:id="rId689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55" w:dyaOrig="450" w14:anchorId="5C1BF806">
                <v:shape id="_x0000_i4440" type="#_x0000_t75" style="width:102.75pt;height:22.5pt" o:ole="">
                  <v:imagedata r:id="rId6894" o:title=""/>
                </v:shape>
                <o:OLEObject Type="Embed" ProgID="Equation.DSMT4" ShapeID="_x0000_i4440" DrawAspect="Content" ObjectID="_1690175741" r:id="rId689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6257C6C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70" w:dyaOrig="450" w14:anchorId="3806E475">
                <v:shape id="_x0000_i4441" type="#_x0000_t75" style="width:103.5pt;height:22.5pt" o:ole="">
                  <v:imagedata r:id="rId6896" o:title=""/>
                </v:shape>
                <o:OLEObject Type="Embed" ProgID="Equation.DSMT4" ShapeID="_x0000_i4441" DrawAspect="Content" ObjectID="_1690175742" r:id="rId689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220" w:dyaOrig="450" w14:anchorId="7B773404">
                <v:shape id="_x0000_i4442" type="#_x0000_t75" style="width:111pt;height:22.5pt" o:ole="">
                  <v:imagedata r:id="rId6898" o:title=""/>
                </v:shape>
                <o:OLEObject Type="Embed" ProgID="Equation.DSMT4" ShapeID="_x0000_i4442" DrawAspect="Content" ObjectID="_1690175743" r:id="rId689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7231C7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908DEC6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316B025D" w14:textId="77777777" w:rsidTr="00EC4384">
        <w:tc>
          <w:tcPr>
            <w:tcW w:w="6200" w:type="dxa"/>
            <w:shd w:val="clear" w:color="auto" w:fill="auto"/>
          </w:tcPr>
          <w:p w14:paraId="0B7F810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465" w:dyaOrig="330" w14:anchorId="271383A7">
                <v:shape id="_x0000_i4443" type="#_x0000_t75" style="width:23.25pt;height:16.5pt" o:ole="">
                  <v:imagedata r:id="rId6900" o:title=""/>
                </v:shape>
                <o:OLEObject Type="Embed" ProgID="Equation.DSMT4" ShapeID="_x0000_i4443" DrawAspect="Content" ObjectID="_1690175744" r:id="rId6901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, cho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770" w:dyaOrig="330" w14:anchorId="32AE5D6F">
                <v:shape id="_x0000_i4444" type="#_x0000_t75" style="width:88.5pt;height:16.5pt" o:ole="">
                  <v:imagedata r:id="rId6902" o:title=""/>
                </v:shape>
                <o:OLEObject Type="Embed" ProgID="Equation.DSMT4" ShapeID="_x0000_i4444" DrawAspect="Content" ObjectID="_1690175745" r:id="rId6903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và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690" w:dyaOrig="405" w14:anchorId="664334E7">
                <v:shape id="_x0000_i4445" type="#_x0000_t75" style="width:34.5pt;height:20.25pt" o:ole="">
                  <v:imagedata r:id="rId6904" o:title=""/>
                </v:shape>
                <o:OLEObject Type="Embed" ProgID="Equation.DSMT4" ShapeID="_x0000_i4445" DrawAspect="Content" ObjectID="_1690175746" r:id="rId6905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.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420" w:dyaOrig="405" w14:anchorId="3B5169FE">
                <v:shape id="_x0000_i4446" type="#_x0000_t75" style="width:21pt;height:20.25pt" o:ole="">
                  <v:imagedata r:id="rId6906" o:title=""/>
                </v:shape>
                <o:OLEObject Type="Embed" ProgID="Equation.DSMT4" ShapeID="_x0000_i4446" DrawAspect="Content" ObjectID="_1690175747" r:id="rId6907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D5C1A94">
                <v:shape id="_x0000_i4447" type="#_x0000_t75" style="width:9.75pt;height:12.75pt" o:ole="">
                  <v:imagedata r:id="rId6908" o:title=""/>
                </v:shape>
                <o:OLEObject Type="Embed" ProgID="Equation.DSMT4" ShapeID="_x0000_i4447" DrawAspect="Content" ObjectID="_1690175748" r:id="rId690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/>
              </w:rPr>
              <w:object w:dxaOrig="210" w:dyaOrig="255" w14:anchorId="1174696C">
                <v:shape id="_x0000_i4448" type="#_x0000_t75" style="width:10.5pt;height:12.75pt" o:ole="">
                  <v:imagedata r:id="rId6910" o:title=""/>
                </v:shape>
                <o:OLEObject Type="Embed" ProgID="Equation.DSMT4" ShapeID="_x0000_i4448" DrawAspect="Content" ObjectID="_1690175749" r:id="rId691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có phương trình là:</w:t>
            </w:r>
          </w:p>
          <w:p w14:paraId="358671BE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7030A0"/>
                <w:position w:val="-14"/>
                <w:szCs w:val="22"/>
                <w:lang w:eastAsia="vi-VN"/>
              </w:rPr>
              <w:object w:dxaOrig="2055" w:dyaOrig="450" w14:anchorId="39FD1CEA">
                <v:shape id="_x0000_i4449" type="#_x0000_t75" style="width:102.75pt;height:22.5pt" o:ole="">
                  <v:imagedata r:id="rId6912" o:title=""/>
                </v:shape>
                <o:OLEObject Type="Embed" ProgID="Equation.DSMT4" ShapeID="_x0000_i4449" DrawAspect="Content" ObjectID="_1690175750" r:id="rId6913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65" w:dyaOrig="615" w14:anchorId="3E4B1E31">
                <v:shape id="_x0000_i4450" type="#_x0000_t75" style="width:113.25pt;height:30.75pt" o:ole="">
                  <v:imagedata r:id="rId6914" o:title=""/>
                </v:shape>
                <o:OLEObject Type="Embed" ProgID="Equation.DSMT4" ShapeID="_x0000_i4450" DrawAspect="Content" ObjectID="_1690175751" r:id="rId6915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</w:p>
          <w:p w14:paraId="01C64B56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62D207D4">
                <v:shape id="_x0000_i4451" type="#_x0000_t75" style="width:102.75pt;height:22.5pt" o:ole="">
                  <v:imagedata r:id="rId6916" o:title=""/>
                </v:shape>
                <o:OLEObject Type="Embed" ProgID="Equation.DSMT4" ShapeID="_x0000_i4451" DrawAspect="Content" ObjectID="_1690175752" r:id="rId6917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65" w:dyaOrig="615" w14:anchorId="2E833B8A">
                <v:shape id="_x0000_i4452" type="#_x0000_t75" style="width:113.25pt;height:30.75pt" o:ole="">
                  <v:imagedata r:id="rId6918" o:title=""/>
                </v:shape>
                <o:OLEObject Type="Embed" ProgID="Equation.DSMT4" ShapeID="_x0000_i4452" DrawAspect="Content" ObjectID="_1690175753" r:id="rId6919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</w:p>
          <w:p w14:paraId="2F44D66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7EE1A45A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6741FD37" w14:textId="77777777" w:rsidTr="00EC4384">
        <w:tc>
          <w:tcPr>
            <w:tcW w:w="6200" w:type="dxa"/>
            <w:shd w:val="clear" w:color="auto" w:fill="auto"/>
          </w:tcPr>
          <w:p w14:paraId="7146726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16: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đi qua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390" w14:anchorId="7B8FE9B5">
                <v:shape id="_x0000_i4453" type="#_x0000_t75" style="width:38.25pt;height:19.5pt" o:ole="">
                  <v:imagedata r:id="rId6920" o:title=""/>
                </v:shape>
                <o:OLEObject Type="Embed" ProgID="Equation.DSMT4" ShapeID="_x0000_i4453" DrawAspect="Content" ObjectID="_1690175754" r:id="rId6921"/>
              </w:object>
            </w:r>
            <w:r w:rsidRPr="00CA015B">
              <w:rPr>
                <w:rFonts w:ascii="Chu Van An" w:hAnsi="Chu Van An" w:cs="Chu Van An"/>
                <w:szCs w:val="22"/>
              </w:rPr>
              <w:t>, tiếp xúc với các trục tọa độ có phương trình là</w:t>
            </w:r>
          </w:p>
          <w:p w14:paraId="369F408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60" w:dyaOrig="420" w14:anchorId="5B05B705">
                <v:shape id="_x0000_i4454" type="#_x0000_t75" style="width:108pt;height:21pt" o:ole="">
                  <v:imagedata r:id="rId6922" o:title=""/>
                </v:shape>
                <o:OLEObject Type="Embed" ProgID="Equation.DSMT4" ShapeID="_x0000_i4454" DrawAspect="Content" ObjectID="_1690175755" r:id="rId692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550" w:dyaOrig="420" w14:anchorId="054B14CF">
                <v:shape id="_x0000_i4455" type="#_x0000_t75" style="width:127.5pt;height:21pt" o:ole="">
                  <v:imagedata r:id="rId6924" o:title=""/>
                </v:shape>
                <o:OLEObject Type="Embed" ProgID="Equation.DSMT4" ShapeID="_x0000_i4455" DrawAspect="Content" ObjectID="_1690175756" r:id="rId692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67BE2A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60" w:dyaOrig="420" w14:anchorId="2C6A0272">
                <v:shape id="_x0000_i4456" type="#_x0000_t75" style="width:108pt;height:21pt" o:ole="">
                  <v:imagedata r:id="rId6926" o:title=""/>
                </v:shape>
                <o:OLEObject Type="Embed" ProgID="Equation.DSMT4" ShapeID="_x0000_i4456" DrawAspect="Content" ObjectID="_1690175757" r:id="rId692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565" w:dyaOrig="420" w14:anchorId="79ECA08F">
                <v:shape id="_x0000_i4457" type="#_x0000_t75" style="width:128.25pt;height:21pt" o:ole="">
                  <v:imagedata r:id="rId6928" o:title=""/>
                </v:shape>
                <o:OLEObject Type="Embed" ProgID="Equation.DSMT4" ShapeID="_x0000_i4457" DrawAspect="Content" ObjectID="_1690175758" r:id="rId692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9B2BF1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60" w:dyaOrig="420" w14:anchorId="05D8834A">
                <v:shape id="_x0000_i4458" type="#_x0000_t75" style="width:108pt;height:21pt" o:ole="">
                  <v:imagedata r:id="rId6930" o:title=""/>
                </v:shape>
                <o:OLEObject Type="Embed" ProgID="Equation.DSMT4" ShapeID="_x0000_i4458" DrawAspect="Content" ObjectID="_1690175759" r:id="rId693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550" w:dyaOrig="420" w14:anchorId="5E3172BE">
                <v:shape id="_x0000_i4459" type="#_x0000_t75" style="width:127.5pt;height:21pt" o:ole="">
                  <v:imagedata r:id="rId6932" o:title=""/>
                </v:shape>
                <o:OLEObject Type="Embed" ProgID="Equation.DSMT4" ShapeID="_x0000_i4459" DrawAspect="Content" ObjectID="_1690175760" r:id="rId693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959A57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160" w:dyaOrig="420" w14:anchorId="2A0BBA17">
                <v:shape id="_x0000_i4460" type="#_x0000_t75" style="width:108pt;height:21pt" o:ole="">
                  <v:imagedata r:id="rId6934" o:title=""/>
                </v:shape>
                <o:OLEObject Type="Embed" ProgID="Equation.DSMT4" ShapeID="_x0000_i4460" DrawAspect="Content" ObjectID="_1690175761" r:id="rId693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2565" w:dyaOrig="420" w14:anchorId="1EEEE0BF">
                <v:shape id="_x0000_i4461" type="#_x0000_t75" style="width:128.25pt;height:21pt" o:ole="">
                  <v:imagedata r:id="rId6936" o:title=""/>
                </v:shape>
                <o:OLEObject Type="Embed" ProgID="Equation.DSMT4" ShapeID="_x0000_i4461" DrawAspect="Content" ObjectID="_1690175762" r:id="rId693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F2D33A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4233F58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17F6BA4A" w14:textId="77777777" w:rsidTr="00EC4384">
        <w:tc>
          <w:tcPr>
            <w:tcW w:w="6200" w:type="dxa"/>
            <w:shd w:val="clear" w:color="auto" w:fill="auto"/>
          </w:tcPr>
          <w:p w14:paraId="699C168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color w:val="002060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17: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Cho ba đường thẳng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5070" w:dyaOrig="360" w14:anchorId="4D30B170">
                <v:shape id="_x0000_i4462" type="#_x0000_t75" style="width:253.5pt;height:18pt" o:ole="">
                  <v:imagedata r:id="rId6938" o:title=""/>
                </v:shape>
                <o:OLEObject Type="Embed" ProgID="Equation.DSMT4" ShapeID="_x0000_i4462" DrawAspect="Content" ObjectID="_1690175763" r:id="rId693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Tìm phương trình đường tròn có tâm thuộc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6013FC6A">
                <v:shape id="_x0000_i4463" type="#_x0000_t75" style="width:13.5pt;height:18pt" o:ole="">
                  <v:imagedata r:id="rId6940" o:title=""/>
                </v:shape>
                <o:OLEObject Type="Embed" ProgID="Equation.DSMT4" ShapeID="_x0000_i4463" DrawAspect="Content" ObjectID="_1690175764" r:id="rId694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hai đường thẳng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630" w:dyaOrig="360" w14:anchorId="79C74978">
                <v:shape id="_x0000_i4464" type="#_x0000_t75" style="width:31.5pt;height:18pt" o:ole="">
                  <v:imagedata r:id="rId6942" o:title=""/>
                </v:shape>
                <o:OLEObject Type="Embed" ProgID="Equation.DSMT4" ShapeID="_x0000_i4464" DrawAspect="Content" ObjectID="_1690175765" r:id="rId6943"/>
              </w:object>
            </w:r>
          </w:p>
          <w:p w14:paraId="2419E475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color w:val="00206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  <w:szCs w:val="22"/>
              </w:rPr>
              <w:object w:dxaOrig="2220" w:dyaOrig="630" w14:anchorId="6D5A6E10">
                <v:shape id="_x0000_i4465" type="#_x0000_t75" style="width:111pt;height:31.5pt" o:ole="">
                  <v:imagedata r:id="rId6944" o:title=""/>
                </v:shape>
                <o:OLEObject Type="Embed" ProgID="Equation.DSMT4" ShapeID="_x0000_i4465" DrawAspect="Content" ObjectID="_1690175766" r:id="rId694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  <w:szCs w:val="22"/>
              </w:rPr>
              <w:object w:dxaOrig="2250" w:dyaOrig="630" w14:anchorId="413D4430">
                <v:shape id="_x0000_i4466" type="#_x0000_t75" style="width:112.5pt;height:31.5pt" o:ole="">
                  <v:imagedata r:id="rId6946" o:title=""/>
                </v:shape>
                <o:OLEObject Type="Embed" ProgID="Equation.DSMT4" ShapeID="_x0000_i4466" DrawAspect="Content" ObjectID="_1690175767" r:id="rId694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05E300D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28"/>
                <w:szCs w:val="22"/>
              </w:rPr>
              <w:object w:dxaOrig="2550" w:dyaOrig="750" w14:anchorId="666DC053">
                <v:shape id="_x0000_i4467" type="#_x0000_t75" style="width:127.5pt;height:37.5pt" o:ole="">
                  <v:imagedata r:id="rId6948" o:title=""/>
                </v:shape>
                <o:OLEObject Type="Embed" ProgID="Equation.DSMT4" ShapeID="_x0000_i4467" DrawAspect="Content" ObjectID="_1690175768" r:id="rId694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28"/>
                <w:szCs w:val="22"/>
              </w:rPr>
              <w:object w:dxaOrig="2610" w:dyaOrig="750" w14:anchorId="1B7816A8">
                <v:shape id="_x0000_i4468" type="#_x0000_t75" style="width:130.5pt;height:37.5pt" o:ole="">
                  <v:imagedata r:id="rId6950" o:title=""/>
                </v:shape>
                <o:OLEObject Type="Embed" ProgID="Equation.DSMT4" ShapeID="_x0000_i4468" DrawAspect="Content" ObjectID="_1690175769" r:id="rId695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8662A8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2797127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0EA4A61E" w14:textId="77777777" w:rsidTr="00EC4384">
        <w:tc>
          <w:tcPr>
            <w:tcW w:w="6200" w:type="dxa"/>
            <w:shd w:val="clear" w:color="auto" w:fill="auto"/>
          </w:tcPr>
          <w:p w14:paraId="6F55698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18: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đi qua điểm </w:t>
            </w:r>
            <w:r w:rsidRPr="00CA015B">
              <w:rPr>
                <w:rFonts w:ascii="Chu Van An" w:eastAsia="Arial" w:hAnsi="Chu Van An" w:cs="Chu Van An"/>
                <w:position w:val="-12"/>
                <w:szCs w:val="22"/>
              </w:rPr>
              <w:object w:dxaOrig="840" w:dyaOrig="360" w14:anchorId="6909F116">
                <v:shape id="_x0000_i4469" type="#_x0000_t75" style="width:42pt;height:18pt" o:ole="">
                  <v:imagedata r:id="rId6952" o:title=""/>
                </v:shape>
                <o:OLEObject Type="Embed" ProgID="Equation.DSMT4" ShapeID="_x0000_i4469" DrawAspect="Content" ObjectID="_1690175770" r:id="rId695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trục hoành tại </w:t>
            </w:r>
            <w:r w:rsidRPr="00CA015B">
              <w:rPr>
                <w:rFonts w:ascii="Chu Van An" w:eastAsia="Arial" w:hAnsi="Chu Van An" w:cs="Chu Van An"/>
                <w:position w:val="-12"/>
                <w:szCs w:val="22"/>
              </w:rPr>
              <w:object w:dxaOrig="705" w:dyaOrig="360" w14:anchorId="3D72D2D3">
                <v:shape id="_x0000_i4470" type="#_x0000_t75" style="width:35.25pt;height:18pt" o:ole="">
                  <v:imagedata r:id="rId6954" o:title=""/>
                </v:shape>
                <o:OLEObject Type="Embed" ProgID="Equation.DSMT4" ShapeID="_x0000_i4470" DrawAspect="Content" ObjectID="_1690175771" r:id="rId695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là:</w:t>
            </w:r>
          </w:p>
          <w:p w14:paraId="3ABEF055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790ECFD3">
                <v:shape id="_x0000_i4471" type="#_x0000_t75" style="width:107.25pt;height:21.75pt" o:ole="">
                  <v:imagedata r:id="rId6956" o:title=""/>
                </v:shape>
                <o:OLEObject Type="Embed" ProgID="Equation.DSMT4" ShapeID="_x0000_i4471" DrawAspect="Content" ObjectID="_1690175772" r:id="rId695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4847D66D">
                <v:shape id="_x0000_i4472" type="#_x0000_t75" style="width:107.25pt;height:21.75pt" o:ole="">
                  <v:imagedata r:id="rId6958" o:title=""/>
                </v:shape>
                <o:OLEObject Type="Embed" ProgID="Equation.DSMT4" ShapeID="_x0000_i4472" DrawAspect="Content" ObjectID="_1690175773" r:id="rId6959"/>
              </w:object>
            </w:r>
            <w:r w:rsidRPr="00CA015B">
              <w:rPr>
                <w:rFonts w:ascii="Chu Van An" w:hAnsi="Chu Van An" w:cs="Chu Van An"/>
                <w:b/>
                <w:szCs w:val="22"/>
                <w:lang w:val="fr-FR"/>
              </w:rPr>
              <w:t>.</w:t>
            </w:r>
          </w:p>
          <w:p w14:paraId="4A16CA04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06F9E858">
                <v:shape id="_x0000_i4473" type="#_x0000_t75" style="width:107.25pt;height:21.75pt" o:ole="">
                  <v:imagedata r:id="rId6960" o:title=""/>
                </v:shape>
                <o:OLEObject Type="Embed" ProgID="Equation.DSMT4" ShapeID="_x0000_i4473" DrawAspect="Content" ObjectID="_1690175774" r:id="rId696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3C533C27">
                <v:shape id="_x0000_i4474" type="#_x0000_t75" style="width:107.25pt;height:21.75pt" o:ole="">
                  <v:imagedata r:id="rId6962" o:title=""/>
                </v:shape>
                <o:OLEObject Type="Embed" ProgID="Equation.DSMT4" ShapeID="_x0000_i4474" DrawAspect="Content" ObjectID="_1690175775" r:id="rId696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750CCD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21CE9E89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4BF87D3F" w14:textId="77777777" w:rsidTr="00EC4384">
        <w:tc>
          <w:tcPr>
            <w:tcW w:w="6200" w:type="dxa"/>
            <w:shd w:val="clear" w:color="auto" w:fill="auto"/>
          </w:tcPr>
          <w:p w14:paraId="5D85972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6037893F">
                <v:shape id="_x0000_i4475" type="#_x0000_t75" style="width:23.25pt;height:15.75pt" o:ole="">
                  <v:imagedata r:id="rId2284" o:title=""/>
                </v:shape>
                <o:OLEObject Type="Embed" ProgID="Equation.DSMT4" ShapeID="_x0000_i4475" DrawAspect="Content" ObjectID="_1690175776" r:id="rId696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số các đường tròn tâm thuộc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4D991100">
                <v:shape id="_x0000_i4476" type="#_x0000_t75" style="width:81.75pt;height:15.75pt" o:ole="">
                  <v:imagedata r:id="rId6965" o:title=""/>
                </v:shape>
                <o:OLEObject Type="Embed" ProgID="Equation.DSMT4" ShapeID="_x0000_i4476" DrawAspect="Content" ObjectID="_1690175777" r:id="rId696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hai trục tọa độ là:</w:t>
            </w:r>
          </w:p>
          <w:p w14:paraId="69048D3B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042E020C">
                <v:shape id="_x0000_i4477" type="#_x0000_t75" style="width:9.75pt;height:12.75pt" o:ole="">
                  <v:imagedata r:id="rId6967" o:title=""/>
                </v:shape>
                <o:OLEObject Type="Embed" ProgID="Equation.DSMT4" ShapeID="_x0000_i4477" DrawAspect="Content" ObjectID="_1690175778" r:id="rId696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7411400D">
                <v:shape id="_x0000_i4478" type="#_x0000_t75" style="width:9pt;height:14.25pt" o:ole="">
                  <v:imagedata r:id="rId6969" o:title=""/>
                </v:shape>
                <o:OLEObject Type="Embed" ProgID="Equation.DSMT4" ShapeID="_x0000_i4478" DrawAspect="Content" ObjectID="_1690175779" r:id="rId697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54D32DAE">
                <v:shape id="_x0000_i4479" type="#_x0000_t75" style="width:9.75pt;height:14.25pt" o:ole="">
                  <v:imagedata r:id="rId6971" o:title=""/>
                </v:shape>
                <o:OLEObject Type="Embed" ProgID="Equation.DSMT4" ShapeID="_x0000_i4479" DrawAspect="Content" ObjectID="_1690175780" r:id="rId697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448C48E6">
                <v:shape id="_x0000_i4480" type="#_x0000_t75" style="width:6.75pt;height:12.75pt" o:ole="">
                  <v:imagedata r:id="rId6973" o:title=""/>
                </v:shape>
                <o:OLEObject Type="Embed" ProgID="Equation.DSMT4" ShapeID="_x0000_i4480" DrawAspect="Content" ObjectID="_1690175781" r:id="rId697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EAAF70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2FD2FB1E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573CA3F3" w14:textId="77777777" w:rsidTr="00EC4384">
        <w:tc>
          <w:tcPr>
            <w:tcW w:w="6200" w:type="dxa"/>
            <w:shd w:val="clear" w:color="auto" w:fill="auto"/>
          </w:tcPr>
          <w:p w14:paraId="16E9C171" w14:textId="77777777" w:rsidR="00AF665B" w:rsidRPr="00CA015B" w:rsidRDefault="00AF665B" w:rsidP="00EC4384">
            <w:pPr>
              <w:pStyle w:val="NormalWeb"/>
              <w:spacing w:before="0" w:beforeAutospacing="0" w:after="0" w:afterAutospacing="0" w:line="276" w:lineRule="auto"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20:</w:t>
            </w:r>
            <w:r w:rsidRPr="00CA015B">
              <w:rPr>
                <w:rFonts w:ascii="Chu Van An" w:hAnsi="Chu Van An" w:cs="Chu Van An"/>
                <w:sz w:val="22"/>
                <w:szCs w:val="22"/>
              </w:rPr>
              <w:t xml:space="preserve">Trong hệ trục tọa độ </w:t>
            </w:r>
            <w:r w:rsidRPr="00CA015B">
              <w:rPr>
                <w:rFonts w:ascii="Chu Van An" w:hAnsi="Chu Van An" w:cs="Chu Van An"/>
                <w:position w:val="-10"/>
                <w:sz w:val="22"/>
                <w:szCs w:val="22"/>
              </w:rPr>
              <w:object w:dxaOrig="450" w:dyaOrig="330" w14:anchorId="54D56D7B">
                <v:shape id="_x0000_i4481" type="#_x0000_t75" style="width:22.5pt;height:16.5pt" o:ole="">
                  <v:imagedata r:id="rId6975" o:title=""/>
                </v:shape>
                <o:OLEObject Type="Embed" ProgID="Equation.DSMT4" ShapeID="_x0000_i4481" DrawAspect="Content" ObjectID="_1690175782" r:id="rId6976"/>
              </w:object>
            </w:r>
            <w:r w:rsidRPr="00CA015B">
              <w:rPr>
                <w:rFonts w:ascii="Chu Van An" w:hAnsi="Chu Van An" w:cs="Chu Van An"/>
                <w:sz w:val="22"/>
                <w:szCs w:val="22"/>
              </w:rPr>
              <w:t xml:space="preserve">, cho </w: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2730" w:dyaOrig="420" w14:anchorId="1AD5DDEE">
                <v:shape id="_x0000_i4482" type="#_x0000_t75" style="width:136.5pt;height:21pt" o:ole="">
                  <v:imagedata r:id="rId6977" o:title=""/>
                </v:shape>
                <o:OLEObject Type="Embed" ProgID="Equation.DSMT4" ShapeID="_x0000_i4482" DrawAspect="Content" ObjectID="_1690175783" r:id="rId6978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40" w:dyaOrig="270" w14:anchorId="19AFA990">
                <v:shape id="_x0000_i4483" type="#_x0000_t75" style="width:12pt;height:13.5pt" o:ole="">
                  <v:imagedata r:id="rId6979" o:title=""/>
                </v:shape>
                <o:OLEObject Type="Embed" ProgID="Equation.DSMT4" ShapeID="_x0000_i4483" DrawAspect="Content" ObjectID="_1690175784" r:id="rId6980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là giao điểm của 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420" w:dyaOrig="390" w14:anchorId="0308B256">
                <v:shape id="_x0000_i4484" type="#_x0000_t75" style="width:21pt;height:19.5pt" o:ole="">
                  <v:imagedata r:id="rId6981" o:title=""/>
                </v:shape>
                <o:OLEObject Type="Embed" ProgID="Equation.DSMT4" ShapeID="_x0000_i4484" DrawAspect="Content" ObjectID="_1690175785" r:id="rId6982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tia </w:t>
            </w:r>
            <w:r w:rsidRPr="00CA015B">
              <w:rPr>
                <w:rFonts w:ascii="Chu Van An" w:hAnsi="Chu Van An" w:cs="Chu Van An"/>
                <w:position w:val="-10"/>
                <w:sz w:val="22"/>
                <w:szCs w:val="22"/>
              </w:rPr>
              <w:object w:dxaOrig="360" w:dyaOrig="330" w14:anchorId="7FAE497B">
                <v:shape id="_x0000_i4485" type="#_x0000_t75" style="width:18pt;height:16.5pt" o:ole="">
                  <v:imagedata r:id="rId6983" o:title=""/>
                </v:shape>
                <o:OLEObject Type="Embed" ProgID="Equation.DSMT4" ShapeID="_x0000_i4485" DrawAspect="Content" ObjectID="_1690175786" r:id="rId6984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Lập phương trình 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510" w:dyaOrig="390" w14:anchorId="5C45F563">
                <v:shape id="_x0000_i4486" type="#_x0000_t75" style="width:25.5pt;height:19.5pt" o:ole="">
                  <v:imagedata r:id="rId6985" o:title=""/>
                </v:shape>
                <o:OLEObject Type="Embed" ProgID="Equation.DSMT4" ShapeID="_x0000_i4486" DrawAspect="Content" ObjectID="_1690175787" r:id="rId6986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có bán kính bằng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10" w:dyaOrig="270" w14:anchorId="02E3B18F">
                <v:shape id="_x0000_i4487" type="#_x0000_t75" style="width:10.5pt;height:13.5pt" o:ole="">
                  <v:imagedata r:id="rId6987" o:title=""/>
                </v:shape>
                <o:OLEObject Type="Embed" ProgID="Equation.DSMT4" ShapeID="_x0000_i4487" DrawAspect="Content" ObjectID="_1690175788" r:id="rId6988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tiếp xúc ngoài với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420" w:dyaOrig="390" w14:anchorId="741F5F36">
                <v:shape id="_x0000_i4488" type="#_x0000_t75" style="width:21pt;height:19.5pt" o:ole="">
                  <v:imagedata r:id="rId6989" o:title=""/>
                </v:shape>
                <o:OLEObject Type="Embed" ProgID="Equation.DSMT4" ShapeID="_x0000_i4488" DrawAspect="Content" ObjectID="_1690175789" r:id="rId6990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tại điểm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40" w:dyaOrig="270" w14:anchorId="72949786">
                <v:shape id="_x0000_i4489" type="#_x0000_t75" style="width:12pt;height:13.5pt" o:ole="">
                  <v:imagedata r:id="rId6991" o:title=""/>
                </v:shape>
                <o:OLEObject Type="Embed" ProgID="Equation.DSMT4" ShapeID="_x0000_i4489" DrawAspect="Content" ObjectID="_1690175790" r:id="rId6992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</w:p>
          <w:p w14:paraId="20AEC09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30" w:dyaOrig="450" w14:anchorId="4985D8A7">
                <v:shape id="_x0000_i4490" type="#_x0000_t75" style="width:106.5pt;height:22.5pt" o:ole="">
                  <v:imagedata r:id="rId6993" o:title=""/>
                </v:shape>
                <o:OLEObject Type="Embed" ProgID="Equation.DSMT4" ShapeID="_x0000_i4490" DrawAspect="Content" ObjectID="_1690175791" r:id="rId699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40" w:dyaOrig="510" w14:anchorId="2ED56AF1">
                <v:shape id="_x0000_i4491" type="#_x0000_t75" style="width:117pt;height:25.5pt" o:ole="">
                  <v:imagedata r:id="rId6995" o:title=""/>
                </v:shape>
                <o:OLEObject Type="Embed" ProgID="Equation.DSMT4" ShapeID="_x0000_i4491" DrawAspect="Content" ObjectID="_1690175792" r:id="rId699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B1EADE7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70" w:dyaOrig="510" w14:anchorId="4C746515">
                <v:shape id="_x0000_i4492" type="#_x0000_t75" style="width:118.5pt;height:25.5pt" o:ole="">
                  <v:imagedata r:id="rId6997" o:title=""/>
                </v:shape>
                <o:OLEObject Type="Embed" ProgID="Equation.DSMT4" ShapeID="_x0000_i4492" DrawAspect="Content" ObjectID="_1690175793" r:id="rId699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10" w:dyaOrig="510" w14:anchorId="2856C60D">
                <v:shape id="_x0000_i4493" type="#_x0000_t75" style="width:115.5pt;height:25.5pt" o:ole="">
                  <v:imagedata r:id="rId6999" o:title=""/>
                </v:shape>
                <o:OLEObject Type="Embed" ProgID="Equation.DSMT4" ShapeID="_x0000_i4493" DrawAspect="Content" ObjectID="_1690175794" r:id="rId700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302635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DA9D426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lastRenderedPageBreak/>
              <w:t xml:space="preserve">Lời giải </w:t>
            </w:r>
          </w:p>
        </w:tc>
      </w:tr>
      <w:tr w:rsidR="00AF665B" w:rsidRPr="00CA015B" w14:paraId="4D294908" w14:textId="77777777" w:rsidTr="00EC4384">
        <w:tc>
          <w:tcPr>
            <w:tcW w:w="6200" w:type="dxa"/>
            <w:shd w:val="clear" w:color="auto" w:fill="auto"/>
          </w:tcPr>
          <w:p w14:paraId="4C6A7B91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Phương trình của đường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23F89806">
                <v:shape id="_x0000_i4494" type="#_x0000_t75" style="width:39.75pt;height:20.25pt" o:ole="">
                  <v:imagedata r:id="rId7001" o:title=""/>
                </v:shape>
                <o:OLEObject Type="Embed" ProgID="Equation.DSMT4" ShapeID="_x0000_i4494" DrawAspect="Content" ObjectID="_1690175795" r:id="rId700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00" w:dyaOrig="405" w14:anchorId="12ECD39B">
                <v:shape id="_x0000_i4495" type="#_x0000_t75" style="width:90pt;height:20.25pt" o:ole="">
                  <v:imagedata r:id="rId7003" o:title=""/>
                </v:shape>
                <o:OLEObject Type="Embed" ProgID="Equation.DSMT4" ShapeID="_x0000_i4495" DrawAspect="Content" ObjectID="_1690175796" r:id="rId700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là:</w:t>
            </w:r>
          </w:p>
          <w:p w14:paraId="2C133ECC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505" w:dyaOrig="360" w14:anchorId="227EA858">
                <v:shape id="_x0000_i4496" type="#_x0000_t75" style="width:125.25pt;height:18pt" o:ole="">
                  <v:imagedata r:id="rId7005" o:title=""/>
                </v:shape>
                <o:OLEObject Type="Embed" ProgID="Equation.DSMT4" ShapeID="_x0000_i4496" DrawAspect="Content" ObjectID="_1690175797" r:id="rId7006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505" w:dyaOrig="360" w14:anchorId="700CF2EF">
                <v:shape id="_x0000_i4497" type="#_x0000_t75" style="width:125.25pt;height:18pt" o:ole="">
                  <v:imagedata r:id="rId7007" o:title=""/>
                </v:shape>
                <o:OLEObject Type="Embed" ProgID="Equation.DSMT4" ShapeID="_x0000_i4497" DrawAspect="Content" ObjectID="_1690175798" r:id="rId7008"/>
              </w:object>
            </w:r>
          </w:p>
          <w:p w14:paraId="795CD8C5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490" w:dyaOrig="360" w14:anchorId="3BD0B927">
                <v:shape id="_x0000_i4498" type="#_x0000_t75" style="width:124.5pt;height:18pt" o:ole="">
                  <v:imagedata r:id="rId7009" o:title=""/>
                </v:shape>
                <o:OLEObject Type="Embed" ProgID="Equation.DSMT4" ShapeID="_x0000_i4498" DrawAspect="Content" ObjectID="_1690175799" r:id="rId7010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490" w:dyaOrig="360" w14:anchorId="515BF099">
                <v:shape id="_x0000_i4499" type="#_x0000_t75" style="width:124.5pt;height:18pt" o:ole="">
                  <v:imagedata r:id="rId7011" o:title=""/>
                </v:shape>
                <o:OLEObject Type="Embed" ProgID="Equation.DSMT4" ShapeID="_x0000_i4499" DrawAspect="Content" ObjectID="_1690175800" r:id="rId7012"/>
              </w:object>
            </w:r>
          </w:p>
          <w:p w14:paraId="79F4F46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4550F08E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17917ABE" w14:textId="77777777" w:rsidTr="00EC4384">
        <w:tc>
          <w:tcPr>
            <w:tcW w:w="6200" w:type="dxa"/>
            <w:shd w:val="clear" w:color="auto" w:fill="auto"/>
          </w:tcPr>
          <w:p w14:paraId="43E3A2C1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22: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ba đường thẳng </w:t>
            </w:r>
            <w:r w:rsidRPr="00CA015B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4980" w:dyaOrig="360" w14:anchorId="4F29F8D8">
                <v:shape id="_x0000_i4500" type="#_x0000_t75" style="width:249pt;height:18pt" o:ole="">
                  <v:imagedata r:id="rId7013" o:title=""/>
                </v:shape>
                <o:OLEObject Type="Embed" ProgID="Equation.DSMT4" ShapeID="_x0000_i4500" DrawAspect="Content" ObjectID="_1690175801" r:id="rId701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Tìm phương trình đường tròn có tâm thuộc </w:t>
            </w:r>
            <w:r w:rsidRPr="00CA015B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55" w:dyaOrig="360" w14:anchorId="183C5974">
                <v:shape id="_x0000_i4501" type="#_x0000_t75" style="width:12.75pt;height:18pt" o:ole="">
                  <v:imagedata r:id="rId7015" o:title=""/>
                </v:shape>
                <o:OLEObject Type="Embed" ProgID="Equation.DSMT4" ShapeID="_x0000_i4501" DrawAspect="Content" ObjectID="_1690175802" r:id="rId701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hai đường thẳng </w:t>
            </w:r>
            <w:r w:rsidRPr="00CA015B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5E406897">
                <v:shape id="_x0000_i4502" type="#_x0000_t75" style="width:14.25pt;height:18pt" o:ole="">
                  <v:imagedata r:id="rId7017" o:title=""/>
                </v:shape>
                <o:OLEObject Type="Embed" ProgID="Equation.DSMT4" ShapeID="_x0000_i4502" DrawAspect="Content" ObjectID="_1690175803" r:id="rId701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85" w:dyaOrig="360" w14:anchorId="67F9648F">
                <v:shape id="_x0000_i4503" type="#_x0000_t75" style="width:14.25pt;height:18pt" o:ole="">
                  <v:imagedata r:id="rId7019" o:title=""/>
                </v:shape>
                <o:OLEObject Type="Embed" ProgID="Equation.DSMT4" ShapeID="_x0000_i4503" DrawAspect="Content" ObjectID="_1690175804" r:id="rId702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EE7A0B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265" w:dyaOrig="645" w14:anchorId="6593BDE1">
                <v:shape id="_x0000_i4504" type="#_x0000_t75" style="width:113.25pt;height:32.25pt" o:ole="">
                  <v:imagedata r:id="rId7021" o:title=""/>
                </v:shape>
                <o:OLEObject Type="Embed" ProgID="Equation.DSMT4" ShapeID="_x0000_i4504" DrawAspect="Content" ObjectID="_1690175805" r:id="rId702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2580" w:dyaOrig="765" w14:anchorId="6FE84B35">
                <v:shape id="_x0000_i4505" type="#_x0000_t75" style="width:129pt;height:38.25pt" o:ole="">
                  <v:imagedata r:id="rId7023" o:title=""/>
                </v:shape>
                <o:OLEObject Type="Embed" ProgID="Equation.DSMT4" ShapeID="_x0000_i4505" DrawAspect="Content" ObjectID="_1690175806" r:id="rId702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70CE404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2655" w:dyaOrig="765" w14:anchorId="3D9A34BA">
                <v:shape id="_x0000_i4506" type="#_x0000_t75" style="width:132.75pt;height:38.25pt" o:ole="">
                  <v:imagedata r:id="rId7025" o:title=""/>
                </v:shape>
                <o:OLEObject Type="Embed" ProgID="Equation.DSMT4" ShapeID="_x0000_i4506" DrawAspect="Content" ObjectID="_1690175807" r:id="rId702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2220" w:dyaOrig="645" w14:anchorId="5FE5A2CD">
                <v:shape id="_x0000_i4507" type="#_x0000_t75" style="width:111pt;height:32.25pt" o:ole="">
                  <v:imagedata r:id="rId7027" o:title=""/>
                </v:shape>
                <o:OLEObject Type="Embed" ProgID="Equation.DSMT4" ShapeID="_x0000_i4507" DrawAspect="Content" ObjectID="_1690175808" r:id="rId702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4946A5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7CC11D64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AF665B" w:rsidRPr="00CA015B" w14:paraId="24AFA8C1" w14:textId="77777777" w:rsidTr="00EC4384">
        <w:tc>
          <w:tcPr>
            <w:tcW w:w="6200" w:type="dxa"/>
            <w:shd w:val="clear" w:color="auto" w:fill="auto"/>
          </w:tcPr>
          <w:p w14:paraId="431E96C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23: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07A38D82">
                <v:shape id="_x0000_i4508" type="#_x0000_t75" style="width:23.25pt;height:16.5pt" o:ole="">
                  <v:imagedata r:id="rId7029" o:title=""/>
                </v:shape>
                <o:OLEObject Type="Embed" ProgID="Equation.DSMT4" ShapeID="_x0000_i4508" DrawAspect="Content" ObjectID="_1690175809" r:id="rId703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hai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28787172">
                <v:shape id="_x0000_i4509" type="#_x0000_t75" style="width:96.75pt;height:20.25pt" o:ole="">
                  <v:imagedata r:id="rId7031" o:title=""/>
                </v:shape>
                <o:OLEObject Type="Embed" ProgID="Equation.DSMT4" ShapeID="_x0000_i4509" DrawAspect="Content" ObjectID="_1690175810" r:id="rId703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05" w14:anchorId="2FA4E540">
                <v:shape id="_x0000_i4510" type="#_x0000_t75" style="width:111pt;height:20.25pt" o:ole="">
                  <v:imagedata r:id="rId7033" o:title=""/>
                </v:shape>
                <o:OLEObject Type="Embed" ProgID="Equation.DSMT4" ShapeID="_x0000_i4510" DrawAspect="Content" ObjectID="_1690175811" r:id="rId703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63FBA2FC">
                <v:shape id="_x0000_i4511" type="#_x0000_t75" style="width:43.5pt;height:20.25pt" o:ole="">
                  <v:imagedata r:id="rId7035" o:title=""/>
                </v:shape>
                <o:OLEObject Type="Embed" ProgID="Equation.DSMT4" ShapeID="_x0000_i4511" DrawAspect="Content" ObjectID="_1690175812" r:id="rId703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Đường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47A89C7A">
                <v:shape id="_x0000_i4512" type="#_x0000_t75" style="width:36pt;height:20.25pt" o:ole="">
                  <v:imagedata r:id="rId7037" o:title=""/>
                </v:shape>
                <o:OLEObject Type="Embed" ProgID="Equation.DSMT4" ShapeID="_x0000_i4512" DrawAspect="Content" ObjectID="_1690175813" r:id="rId703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thuộc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A87C29F">
                <v:shape id="_x0000_i4513" type="#_x0000_t75" style="width:21pt;height:20.25pt" o:ole="">
                  <v:imagedata r:id="rId7039" o:title=""/>
                </v:shape>
                <o:OLEObject Type="Embed" ProgID="Equation.DSMT4" ShapeID="_x0000_i4513" DrawAspect="Content" ObjectID="_1690175814" r:id="rId704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đi qua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3542207C">
                <v:shape id="_x0000_i4514" type="#_x0000_t75" style="width:12pt;height:13.5pt" o:ole="">
                  <v:imagedata r:id="rId7041" o:title=""/>
                </v:shape>
                <o:OLEObject Type="Embed" ProgID="Equation.DSMT4" ShapeID="_x0000_i4514" DrawAspect="Content" ObjectID="_1690175815" r:id="rId704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95" w:dyaOrig="405" w14:anchorId="44E4FCE7">
                <v:shape id="_x0000_i4515" type="#_x0000_t75" style="width:24.75pt;height:20.25pt" o:ole="">
                  <v:imagedata r:id="rId7043" o:title=""/>
                </v:shape>
                <o:OLEObject Type="Embed" ProgID="Equation.DSMT4" ShapeID="_x0000_i4515" DrawAspect="Content" ObjectID="_1690175816" r:id="rId704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Tính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1FC70B2D">
                <v:shape id="_x0000_i4516" type="#_x0000_t75" style="width:28.5pt;height:13.5pt" o:ole="">
                  <v:imagedata r:id="rId7045" o:title=""/>
                </v:shape>
                <o:OLEObject Type="Embed" ProgID="Equation.DSMT4" ShapeID="_x0000_i4516" DrawAspect="Content" ObjectID="_1690175817" r:id="rId704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78B1C46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32048E59">
                <v:shape id="_x0000_i4517" type="#_x0000_t75" style="width:15.75pt;height:12.75pt" o:ole="">
                  <v:imagedata r:id="rId7047" o:title=""/>
                </v:shape>
                <o:OLEObject Type="Embed" ProgID="Equation.DSMT4" ShapeID="_x0000_i4517" DrawAspect="Content" ObjectID="_1690175818" r:id="rId704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73D5AD5E">
                <v:shape id="_x0000_i4518" type="#_x0000_t75" style="width:9.75pt;height:13.5pt" o:ole="">
                  <v:imagedata r:id="rId7049" o:title=""/>
                </v:shape>
                <o:OLEObject Type="Embed" ProgID="Equation.DSMT4" ShapeID="_x0000_i4518" DrawAspect="Content" ObjectID="_1690175819" r:id="rId705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6768E276">
                <v:shape id="_x0000_i4519" type="#_x0000_t75" style="width:9.75pt;height:13.5pt" o:ole="">
                  <v:imagedata r:id="rId7051" o:title=""/>
                </v:shape>
                <o:OLEObject Type="Embed" ProgID="Equation.DSMT4" ShapeID="_x0000_i4519" DrawAspect="Content" ObjectID="_1690175820" r:id="rId705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60" w:dyaOrig="270" w14:anchorId="3DC4B7B0">
                <v:shape id="_x0000_i4520" type="#_x0000_t75" style="width:18pt;height:13.5pt" o:ole="">
                  <v:imagedata r:id="rId7053" o:title=""/>
                </v:shape>
                <o:OLEObject Type="Embed" ProgID="Equation.DSMT4" ShapeID="_x0000_i4520" DrawAspect="Content" ObjectID="_1690175821" r:id="rId705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EC863F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8AF35CB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</w:tbl>
    <w:p w14:paraId="01E9BF32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F5894C9" w14:textId="77777777" w:rsidR="00AF665B" w:rsidRPr="00E67A79" w:rsidRDefault="00AF665B" w:rsidP="00AF665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9209EA2" wp14:editId="337274B5">
                <wp:extent cx="6547104" cy="3248025"/>
                <wp:effectExtent l="0" t="19050" r="25400" b="28575"/>
                <wp:docPr id="212457310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248025"/>
                          <a:chOff x="0" y="0"/>
                          <a:chExt cx="6547104" cy="2852976"/>
                        </a:xfrm>
                      </wpg:grpSpPr>
                      <wps:wsp>
                        <wps:cNvPr id="212457310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57"/>
                            <a:ext cx="6547104" cy="25923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CA1947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2385BB6" w14:textId="77777777" w:rsidR="00AF665B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17232152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085" w:dyaOrig="330" w14:anchorId="0776B632">
                                  <v:shape id="_x0000_i4886" type="#_x0000_t75" style="width:104.25pt;height:16.5pt" o:ole="">
                                    <v:imagedata r:id="rId4722" o:title=""/>
                                  </v:shape>
                                  <o:OLEObject Type="Embed" ProgID="Equation.DSMT4" ShapeID="_x0000_i4886" DrawAspect="Content" ObjectID="_1690177083" r:id="rId7055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50" w:dyaOrig="375" w14:anchorId="70385BDA">
                                  <v:shape id="_x0000_i4887" type="#_x0000_t75" style="width:172.5pt;height:18.75pt" o:ole="">
                                    <v:imagedata r:id="rId4712" o:title=""/>
                                  </v:shape>
                                  <o:OLEObject Type="Embed" ProgID="Equation.DSMT4" ShapeID="_x0000_i4887" DrawAspect="Content" ObjectID="_1690177084" r:id="rId7056"/>
                                </w:object>
                              </w:r>
                            </w:p>
                            <w:p w14:paraId="39C21637" w14:textId="77777777" w:rsidR="00AF665B" w:rsidRPr="005A207F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3D28A32C">
                                  <v:shape id="_x0000_i4888" type="#_x0000_t75" style="width:90.75pt;height:16.5pt" o:ole="">
                                    <v:imagedata r:id="rId4725" o:title=""/>
                                  </v:shape>
                                  <o:OLEObject Type="Embed" ProgID="Equation.DSMT4" ShapeID="_x0000_i4888" DrawAspect="Content" ObjectID="_1690177085" r:id="rId7057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5B0894E4">
                                  <v:shape id="_x0000_i4889" type="#_x0000_t75" style="width:21pt;height:16.5pt" o:ole="">
                                    <v:imagedata r:id="rId4727" o:title=""/>
                                  </v:shape>
                                  <o:OLEObject Type="Embed" ProgID="Equation.DSMT4" ShapeID="_x0000_i4889" DrawAspect="Content" ObjectID="_1690177086" r:id="rId705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tại hai điểm.</w:t>
                              </w:r>
                            </w:p>
                            <w:p w14:paraId="65DB0422" w14:textId="77777777" w:rsidR="00AF665B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7344DAB9">
                                  <v:shape id="_x0000_i4890" type="#_x0000_t75" style="width:90.75pt;height:16.5pt" o:ole="">
                                    <v:imagedata r:id="rId4729" o:title=""/>
                                  </v:shape>
                                  <o:OLEObject Type="Embed" ProgID="Equation.DSMT4" ShapeID="_x0000_i4890" DrawAspect="Content" ObjectID="_1690177087" r:id="rId7059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80" w:dyaOrig="330" w14:anchorId="3387DAA0">
                                  <v:shape id="_x0000_i4891" type="#_x0000_t75" style="width:24pt;height:16.5pt" o:ole="">
                                    <v:imagedata r:id="rId4731" o:title=""/>
                                  </v:shape>
                                  <o:OLEObject Type="Embed" ProgID="Equation.DSMT4" ShapeID="_x0000_i4891" DrawAspect="Content" ObjectID="_1690177088" r:id="rId7060"/>
                                </w:object>
                              </w:r>
                            </w:p>
                            <w:p w14:paraId="1E3A897C" w14:textId="77777777" w:rsidR="00AF665B" w:rsidRPr="00EC39BC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 w:hanging="283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1820" w:dyaOrig="320" w14:anchorId="7DDB09DB">
                                  <v:shape id="_x0000_i4892" type="#_x0000_t75" style="width:90.75pt;height:15.75pt" o:ole="">
                                    <v:imagedata r:id="rId7061" o:title=""/>
                                  </v:shape>
                                  <o:OLEObject Type="Embed" ProgID="Equation.DSMT4" ShapeID="_x0000_i4892" DrawAspect="Content" ObjectID="_1690177089" r:id="rId7062"/>
                                </w:object>
                              </w: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 không có điểm chung với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460" w:dyaOrig="320" w14:anchorId="57161FAD">
                                  <v:shape id="_x0000_i4893" type="#_x0000_t75" style="width:23.25pt;height:15.75pt" o:ole="">
                                    <v:imagedata r:id="rId7063" o:title=""/>
                                  </v:shape>
                                  <o:OLEObject Type="Embed" ProgID="Equation.DSMT4" ShapeID="_x0000_i4893" DrawAspect="Content" ObjectID="_1690177090" r:id="rId7064"/>
                                </w:object>
                              </w:r>
                            </w:p>
                            <w:p w14:paraId="46B91A8F" w14:textId="77777777" w:rsidR="00AF665B" w:rsidRPr="00F148CA" w:rsidRDefault="00AF665B" w:rsidP="00AF665B">
                              <w:pPr>
                                <w:pStyle w:val="ListParagraph"/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/>
                                <w:jc w:val="center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59DB513" wp14:editId="6E3895E8">
                                    <wp:extent cx="4007485" cy="1196675"/>
                                    <wp:effectExtent l="0" t="0" r="0" b="381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73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030907" cy="120366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63CC8D9" w14:textId="77777777" w:rsidR="00AF665B" w:rsidRPr="00892025" w:rsidRDefault="00AF665B" w:rsidP="00AF665B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F21210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5ABB27F" w14:textId="77777777" w:rsidR="00AF665B" w:rsidRPr="00892025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6EBA54D" w14:textId="77777777" w:rsidR="00AF665B" w:rsidRPr="0089202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03" name="Group 2124573103"/>
                        <wpg:cNvGrpSpPr/>
                        <wpg:grpSpPr>
                          <a:xfrm>
                            <a:off x="150812" y="0"/>
                            <a:ext cx="6173787" cy="571533"/>
                            <a:chOff x="150812" y="0"/>
                            <a:chExt cx="6174154" cy="571533"/>
                          </a:xfrm>
                        </wpg:grpSpPr>
                        <wpg:grpSp>
                          <wpg:cNvPr id="2124573104" name="Group 2124573104"/>
                          <wpg:cNvGrpSpPr/>
                          <wpg:grpSpPr>
                            <a:xfrm>
                              <a:off x="150812" y="0"/>
                              <a:ext cx="6174154" cy="485775"/>
                              <a:chOff x="150812" y="0"/>
                              <a:chExt cx="6174154" cy="485775"/>
                            </a:xfrm>
                          </wpg:grpSpPr>
                          <wpg:grpSp>
                            <wpg:cNvPr id="2124573105" name="Group 2124573105"/>
                            <wpg:cNvGrpSpPr/>
                            <wpg:grpSpPr>
                              <a:xfrm>
                                <a:off x="184042" y="0"/>
                                <a:ext cx="6140924" cy="485775"/>
                                <a:chOff x="184042" y="0"/>
                                <a:chExt cx="6140924" cy="485775"/>
                              </a:xfrm>
                            </wpg:grpSpPr>
                            <wps:wsp>
                              <wps:cNvPr id="2124573106" name="Rectangle: Single Corner Snipped 2124573106"/>
                              <wps:cNvSpPr/>
                              <wps:spPr>
                                <a:xfrm>
                                  <a:off x="184042" y="38089"/>
                                  <a:ext cx="614092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07" name="Group 2124573107"/>
                              <wpg:cNvGrpSpPr/>
                              <wpg:grpSpPr>
                                <a:xfrm>
                                  <a:off x="1502180" y="0"/>
                                  <a:ext cx="4546545" cy="485775"/>
                                  <a:chOff x="1502180" y="0"/>
                                  <a:chExt cx="4546545" cy="485775"/>
                                </a:xfrm>
                              </wpg:grpSpPr>
                              <wpg:grpSp>
                                <wpg:cNvPr id="2124573108" name="Group 2124573108"/>
                                <wpg:cNvGrpSpPr/>
                                <wpg:grpSpPr>
                                  <a:xfrm>
                                    <a:off x="1611714" y="104387"/>
                                    <a:ext cx="4437011" cy="369570"/>
                                    <a:chOff x="1611714" y="104387"/>
                                    <a:chExt cx="4437011" cy="369570"/>
                                  </a:xfrm>
                                </wpg:grpSpPr>
                                <wps:wsp>
                                  <wps:cNvPr id="2124573109" name="Arrow: Chevron 2124573109"/>
                                  <wps:cNvSpPr/>
                                  <wps:spPr>
                                    <a:xfrm>
                                      <a:off x="1760778" y="105159"/>
                                      <a:ext cx="428794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BDBD6BA" w14:textId="77777777" w:rsidR="00AF665B" w:rsidRPr="00877AB9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Bài toán t</w:t>
                                        </w:r>
                                        <w:r w:rsidRPr="00877AB9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 xml:space="preserve">ương giao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 xml:space="preserve">liên quan đến </w:t>
                                        </w:r>
                                        <w:r w:rsidRPr="00877AB9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10" name="Group 212457311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11" name="Freeform: Shape 212457311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1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5428A84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13" name="Group 212457311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14" name="Freeform: Shape 212457311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15" name="Flowchart: Terminator 212457311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16" name="Flowchart: Direct Access Storage 212457311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17" name="Group 212457311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18" name="Flowchart: Preparation 212457311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1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28271A5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9209EA2" id="_x0000_s1459" style="width:515.5pt;height:255.75pt;mso-position-horizontal-relative:char;mso-position-vertical-relative:line" coordsize="65471,28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">
                <v:shape id="Rectangle: Diagonal Corners Rounded 1" o:spid="_x0000_s1460" style="position:absolute;top:2606;width:65471;height:259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6387;6547104,2567771;6532329,2592319;112179,2592319;0,2405932;0,24548;14775,0" o:connectangles="0,0,0,0,0,0,0,0,0" textboxrect="0,0,6435090,1533525"/>
                  <v:textbox>
                    <w:txbxContent>
                      <w:p w14:paraId="06CA1947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2385BB6" w14:textId="77777777" w:rsidR="00AF665B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17232152" w14:textId="77777777" w:rsidR="00AF665B" w:rsidRPr="005A207F" w:rsidRDefault="00AF665B" w:rsidP="00D83BB6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Cho đường thẳng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2085" w:dyaOrig="330" w14:anchorId="0776B632">
                            <v:shape id="_x0000_i4886" type="#_x0000_t75" style="width:104.25pt;height:16.5pt" o:ole="">
                              <v:imagedata r:id="rId4722" o:title=""/>
                            </v:shape>
                            <o:OLEObject Type="Embed" ProgID="Equation.DSMT4" ShapeID="_x0000_i4886" DrawAspect="Content" ObjectID="_1690177083" r:id="rId7065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đường tròn 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3450" w:dyaOrig="375" w14:anchorId="70385BDA">
                            <v:shape id="_x0000_i4887" type="#_x0000_t75" style="width:172.5pt;height:18.75pt" o:ole="">
                              <v:imagedata r:id="rId4712" o:title=""/>
                            </v:shape>
                            <o:OLEObject Type="Embed" ProgID="Equation.DSMT4" ShapeID="_x0000_i4887" DrawAspect="Content" ObjectID="_1690177084" r:id="rId7066"/>
                          </w:object>
                        </w:r>
                      </w:p>
                      <w:p w14:paraId="39C21637" w14:textId="77777777" w:rsidR="00AF665B" w:rsidRPr="005A207F" w:rsidRDefault="00AF665B" w:rsidP="00D83BB6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3D28A32C">
                            <v:shape id="_x0000_i4888" type="#_x0000_t75" style="width:90.75pt;height:16.5pt" o:ole="">
                              <v:imagedata r:id="rId4725" o:title=""/>
                            </v:shape>
                            <o:OLEObject Type="Embed" ProgID="Equation.DSMT4" ShapeID="_x0000_i4888" DrawAspect="Content" ObjectID="_1690177085" r:id="rId7067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cắt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5B0894E4">
                            <v:shape id="_x0000_i4889" type="#_x0000_t75" style="width:21pt;height:16.5pt" o:ole="">
                              <v:imagedata r:id="rId4727" o:title=""/>
                            </v:shape>
                            <o:OLEObject Type="Embed" ProgID="Equation.DSMT4" ShapeID="_x0000_i4889" DrawAspect="Content" ObjectID="_1690177086" r:id="rId7068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tại hai điểm.</w:t>
                        </w:r>
                      </w:p>
                      <w:p w14:paraId="65DB0422" w14:textId="77777777" w:rsidR="00AF665B" w:rsidRDefault="00AF665B" w:rsidP="00D83BB6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tabs>
                            <w:tab w:val="center" w:pos="5674"/>
                          </w:tabs>
                          <w:spacing w:before="60" w:after="6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7344DAB9">
                            <v:shape id="_x0000_i4890" type="#_x0000_t75" style="width:90.75pt;height:16.5pt" o:ole="">
                              <v:imagedata r:id="rId4729" o:title=""/>
                            </v:shape>
                            <o:OLEObject Type="Embed" ProgID="Equation.DSMT4" ShapeID="_x0000_i4890" DrawAspect="Content" ObjectID="_1690177087" r:id="rId7069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tiếp xúc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80" w:dyaOrig="330" w14:anchorId="3387DAA0">
                            <v:shape id="_x0000_i4891" type="#_x0000_t75" style="width:24pt;height:16.5pt" o:ole="">
                              <v:imagedata r:id="rId4731" o:title=""/>
                            </v:shape>
                            <o:OLEObject Type="Embed" ProgID="Equation.DSMT4" ShapeID="_x0000_i4891" DrawAspect="Content" ObjectID="_1690177088" r:id="rId7070"/>
                          </w:object>
                        </w:r>
                      </w:p>
                      <w:p w14:paraId="1E3A897C" w14:textId="77777777" w:rsidR="00AF665B" w:rsidRPr="00EC39BC" w:rsidRDefault="00AF665B" w:rsidP="00D83BB6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 w:hanging="283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48CA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F148CA">
                          <w:rPr>
                            <w:position w:val="-10"/>
                          </w:rPr>
                          <w:object w:dxaOrig="1820" w:dyaOrig="320" w14:anchorId="7DDB09DB">
                            <v:shape id="_x0000_i4892" type="#_x0000_t75" style="width:90.75pt;height:15.75pt" o:ole="">
                              <v:imagedata r:id="rId7061" o:title=""/>
                            </v:shape>
                            <o:OLEObject Type="Embed" ProgID="Equation.DSMT4" ShapeID="_x0000_i4892" DrawAspect="Content" ObjectID="_1690177089" r:id="rId7071"/>
                          </w:object>
                        </w:r>
                        <w:r w:rsidRPr="00F148CA">
                          <w:rPr>
                            <w:rFonts w:ascii="Chu Van An" w:hAnsi="Chu Van An" w:cs="Chu Van An"/>
                          </w:rPr>
                          <w:t xml:space="preserve"> không có điểm chung với </w:t>
                        </w:r>
                        <w:r w:rsidRPr="00F148CA">
                          <w:rPr>
                            <w:position w:val="-10"/>
                          </w:rPr>
                          <w:object w:dxaOrig="460" w:dyaOrig="320" w14:anchorId="57161FAD">
                            <v:shape id="_x0000_i4893" type="#_x0000_t75" style="width:23.25pt;height:15.75pt" o:ole="">
                              <v:imagedata r:id="rId7063" o:title=""/>
                            </v:shape>
                            <o:OLEObject Type="Embed" ProgID="Equation.DSMT4" ShapeID="_x0000_i4893" DrawAspect="Content" ObjectID="_1690177090" r:id="rId7072"/>
                          </w:object>
                        </w:r>
                      </w:p>
                      <w:p w14:paraId="46B91A8F" w14:textId="77777777" w:rsidR="00AF665B" w:rsidRPr="00F148CA" w:rsidRDefault="00AF665B" w:rsidP="00AF665B">
                        <w:pPr>
                          <w:pStyle w:val="ListParagraph"/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/>
                          <w:jc w:val="center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59DB513" wp14:editId="6E3895E8">
                              <wp:extent cx="4007485" cy="1196675"/>
                              <wp:effectExtent l="0" t="0" r="0" b="3810"/>
                              <wp:docPr id="10" name="Picture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73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030907" cy="120366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63CC8D9" w14:textId="77777777" w:rsidR="00AF665B" w:rsidRPr="00892025" w:rsidRDefault="00AF665B" w:rsidP="00AF665B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F21210" w14:textId="77777777" w:rsidR="00AF665B" w:rsidRPr="0089202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5ABB27F" w14:textId="77777777" w:rsidR="00AF665B" w:rsidRPr="00892025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6EBA54D" w14:textId="77777777" w:rsidR="00AF665B" w:rsidRPr="0089202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03" o:spid="_x0000_s1461" style="position:absolute;left:1508;width:61737;height:5715" coordorigin="1508" coordsize="6174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Mge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">
                  <v:group id="Group 2124573104" o:spid="_x0000_s1462" style="position:absolute;left:1508;width:61741;height:4857" coordorigin="1508" coordsize="6174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VBq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">
                    <v:group id="Group 2124573105" o:spid="_x0000_s1463" style="position:absolute;left:1840;width:61409;height:4857" coordorigin="1840" coordsize="61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fXx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">
                      <v:shape id="Rectangle: Single Corner Snipped 2124573106" o:spid="_x0000_s1464" style="position:absolute;left:1840;top:380;width:61409;height:4476;visibility:visible;mso-wrap-style:square;v-text-anchor:middle" coordsize="614092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" path="m,l5986200,r154724,154724l6140924,447554,,447554,,xe" fillcolor="#efddf6 [663]" stroked="f" strokeweight="1.25pt">
                        <v:fill r:id="rId349" o:title="" color2="#fffff7" type="pattern"/>
                        <v:path arrowok="t" o:connecttype="custom" o:connectlocs="0,0;5986200,0;6140924,154724;6140924,447554;0,447554;0,0" o:connectangles="0,0,0,0,0,0"/>
                      </v:shape>
                      <v:group id="Group 2124573107" o:spid="_x0000_s1465" style="position:absolute;left:15021;width:45466;height:4857" coordorigin="15021" coordsize="454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84d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">
                        <v:group id="Group 2124573108" o:spid="_x0000_s1466" style="position:absolute;left:16117;top:1043;width:44370;height:3696" coordorigin="16117,1043" coordsize="4437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">
                          <v:shape id="Arrow: Chevron 2124573109" o:spid="_x0000_s1467" type="#_x0000_t55" style="position:absolute;left:17607;top:1051;width:428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" adj="212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BDBD6BA" w14:textId="77777777" w:rsidR="00AF665B" w:rsidRPr="00877AB9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Bài toán t</w:t>
                                  </w:r>
                                  <w:r w:rsidRPr="00877AB9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 xml:space="preserve">ương giao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 xml:space="preserve">liên quan đến </w:t>
                                  </w:r>
                                  <w:r w:rsidRPr="00877AB9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ường tròn</w:t>
                                  </w:r>
                                </w:p>
                              </w:txbxContent>
                            </v:textbox>
                          </v:shape>
                          <v:group id="Group 2124573110" o:spid="_x0000_s146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">
                            <v:shape id="Freeform: Shape 2124573111" o:spid="_x0000_s146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7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" filled="f" stroked="f">
                              <v:textbox>
                                <w:txbxContent>
                                  <w:p w14:paraId="45428A84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13" o:spid="_x0000_s147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V7D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">
                          <v:shape id="Freeform: Shape 2124573114" o:spid="_x0000_s147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15" o:spid="_x0000_s147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16" o:spid="_x0000_s147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17" o:spid="_x0000_s147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ljA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">
                    <v:shape id="Flowchart: Preparation 2124573118" o:spid="_x0000_s147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7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428271A5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450E8FF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F074080" w14:textId="77777777" w:rsidR="00AF665B" w:rsidRPr="00E67A79" w:rsidRDefault="00AF665B" w:rsidP="00AF665B">
      <w:pPr>
        <w:pStyle w:val="ListParagraph"/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E67A79">
        <w:rPr>
          <w:rFonts w:ascii="Chu Van An" w:eastAsia="Calibri" w:hAnsi="Chu Van An" w:cs="Chu Van An"/>
          <w:b/>
          <w:color w:val="FF00FF"/>
          <w:sz w:val="24"/>
          <w:szCs w:val="24"/>
          <w:lang w:eastAsia="ko-KR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15" w14:anchorId="3EC7A737">
          <v:shape id="_x0000_i4521" type="#_x0000_t75" style="width:23.25pt;height:15.75pt" o:ole="">
            <v:imagedata r:id="rId7073" o:title=""/>
          </v:shape>
          <o:OLEObject Type="Embed" ProgID="Equation.DSMT4" ShapeID="_x0000_i4521" DrawAspect="Content" ObjectID="_1690175822" r:id="rId707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>, đ</w: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ường tròn nào sau đây đi qua điểm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900" w:dyaOrig="405" w14:anchorId="0C66BF60">
          <v:shape id="_x0000_i4522" type="#_x0000_t75" style="width:45pt;height:20.25pt" o:ole="">
            <v:imagedata r:id="rId7075" o:title=""/>
          </v:shape>
          <o:OLEObject Type="Embed" ProgID="Equation.DSMT4" ShapeID="_x0000_i4522" DrawAspect="Content" ObjectID="_1690175823" r:id="rId707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?</w:t>
      </w:r>
    </w:p>
    <w:p w14:paraId="44423B60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5CC889E9">
          <v:shape id="_x0000_i4523" type="#_x0000_t75" style="width:117.75pt;height:18pt" o:ole="">
            <v:imagedata r:id="rId7077" o:title=""/>
          </v:shape>
          <o:OLEObject Type="Embed" ProgID="Equation.DSMT4" ShapeID="_x0000_i4523" DrawAspect="Content" ObjectID="_1690175824" r:id="rId707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145F86CA">
          <v:shape id="_x0000_i4524" type="#_x0000_t75" style="width:117.75pt;height:18pt" o:ole="">
            <v:imagedata r:id="rId7079" o:title=""/>
          </v:shape>
          <o:OLEObject Type="Embed" ProgID="Equation.DSMT4" ShapeID="_x0000_i4524" DrawAspect="Content" ObjectID="_1690175825" r:id="rId708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BECB9A7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360" w14:anchorId="2FC2B060">
          <v:shape id="_x0000_i4525" type="#_x0000_t75" style="width:102pt;height:18pt" o:ole="">
            <v:imagedata r:id="rId7081" o:title=""/>
          </v:shape>
          <o:OLEObject Type="Embed" ProgID="Equation.DSMT4" ShapeID="_x0000_i4525" DrawAspect="Content" ObjectID="_1690175826" r:id="rId708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25" w:dyaOrig="360" w14:anchorId="5AF5272B">
          <v:shape id="_x0000_i4526" type="#_x0000_t75" style="width:101.25pt;height:18pt" o:ole="">
            <v:imagedata r:id="rId7083" o:title=""/>
          </v:shape>
          <o:OLEObject Type="Embed" ProgID="Equation.DSMT4" ShapeID="_x0000_i4526" DrawAspect="Content" ObjectID="_1690175827" r:id="rId7084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39B051A" w14:textId="77777777" w:rsidR="00AF665B" w:rsidRPr="00E67A79" w:rsidRDefault="00AF665B" w:rsidP="00AF665B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6D1F6A38" w14:textId="77777777" w:rsidR="00AF665B" w:rsidRPr="00E67A79" w:rsidRDefault="00AF665B" w:rsidP="00AF665B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693AD3E3" w14:textId="77777777" w:rsidR="00AF665B" w:rsidRPr="00E67A79" w:rsidRDefault="00AF665B" w:rsidP="00AF665B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Thay tọa độ điểm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09EC83BA">
          <v:shape id="_x0000_i4527" type="#_x0000_t75" style="width:12pt;height:13.5pt" o:ole="">
            <v:imagedata r:id="rId7085" o:title=""/>
          </v:shape>
          <o:OLEObject Type="Embed" ProgID="Equation.DSMT4" ShapeID="_x0000_i4527" DrawAspect="Content" ObjectID="_1690175828" r:id="rId708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vào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50" w:dyaOrig="405" w14:anchorId="518627A6">
          <v:shape id="_x0000_i4528" type="#_x0000_t75" style="width:127.5pt;height:20.25pt" o:ole="">
            <v:imagedata r:id="rId7087" o:title=""/>
          </v:shape>
          <o:OLEObject Type="Embed" ProgID="Equation.DSMT4" ShapeID="_x0000_i4528" DrawAspect="Content" ObjectID="_1690175829" r:id="rId708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10DF9AE3" w14:textId="77777777" w:rsidR="00AF665B" w:rsidRPr="00E67A79" w:rsidRDefault="00AF665B" w:rsidP="00AF665B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Ta có: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715" w:dyaOrig="435" w14:anchorId="22ABE42C">
          <v:shape id="_x0000_i4529" type="#_x0000_t75" style="width:135.75pt;height:21.75pt" o:ole="">
            <v:imagedata r:id="rId7089" o:title=""/>
          </v:shape>
          <o:OLEObject Type="Embed" ProgID="Equation.DSMT4" ShapeID="_x0000_i4529" DrawAspect="Content" ObjectID="_1690175830" r:id="rId7090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405" w14:anchorId="375D2FCC">
          <v:shape id="_x0000_i4530" type="#_x0000_t75" style="width:55.5pt;height:20.25pt" o:ole="">
            <v:imagedata r:id="rId7091" o:title=""/>
          </v:shape>
          <o:OLEObject Type="Embed" ProgID="Equation.DSMT4" ShapeID="_x0000_i4530" DrawAspect="Content" ObjectID="_1690175831" r:id="rId709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6D45ADC2" w14:textId="77777777" w:rsidR="00AF665B" w:rsidRPr="00E67A79" w:rsidRDefault="00AF665B" w:rsidP="00AF665B">
      <w:pPr>
        <w:pStyle w:val="ListParagraph"/>
        <w:spacing w:line="276" w:lineRule="auto"/>
        <w:ind w:left="1000" w:hanging="1000"/>
        <w:jc w:val="both"/>
        <w:rPr>
          <w:rFonts w:ascii="Chu Van An" w:eastAsia="Times New Roman" w:hAnsi="Chu Van An" w:cs="Chu Van An"/>
          <w:b/>
          <w:color w:val="000080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865" w:dyaOrig="405" w14:anchorId="0CFF6759">
          <v:shape id="_x0000_i4531" type="#_x0000_t75" style="width:143.25pt;height:20.25pt" o:ole="">
            <v:imagedata r:id="rId7093" o:title=""/>
          </v:shape>
          <o:OLEObject Type="Embed" ProgID="Equation.DSMT4" ShapeID="_x0000_i4531" DrawAspect="Content" ObjectID="_1690175832" r:id="rId709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740" w:dyaOrig="315" w14:anchorId="3D2C8AB0">
          <v:shape id="_x0000_i4532" type="#_x0000_t75" style="width:87pt;height:15.75pt" o:ole="">
            <v:imagedata r:id="rId7095" o:title=""/>
          </v:shape>
          <o:OLEObject Type="Embed" ProgID="Equation.DSMT4" ShapeID="_x0000_i4532" DrawAspect="Content" ObjectID="_1690175833" r:id="rId7096"/>
        </w:object>
      </w:r>
      <w:r w:rsidRPr="00E67A79">
        <w:rPr>
          <w:rFonts w:ascii="Chu Van An" w:hAnsi="Chu Van An" w:cs="Chu Van An"/>
          <w:sz w:val="24"/>
          <w:szCs w:val="24"/>
        </w:rPr>
        <w:t>. Trong các mệnh đề sau, mệnh đề nào đúng?</w:t>
      </w:r>
    </w:p>
    <w:p w14:paraId="2527EDA1" w14:textId="77777777" w:rsidR="00AF665B" w:rsidRPr="00E67A79" w:rsidRDefault="00AF665B" w:rsidP="00AF665B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70D1551B">
          <v:shape id="_x0000_i4533" type="#_x0000_t75" style="width:10.5pt;height:14.25pt" o:ole="">
            <v:imagedata r:id="rId7097" o:title=""/>
          </v:shape>
          <o:OLEObject Type="Embed" ProgID="Equation.DSMT4" ShapeID="_x0000_i4533" DrawAspect="Content" ObjectID="_1690175834" r:id="rId70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29BADE7A">
          <v:shape id="_x0000_i4534" type="#_x0000_t75" style="width:21pt;height:20.25pt" o:ole="">
            <v:imagedata r:id="rId7099" o:title=""/>
          </v:shape>
          <o:OLEObject Type="Embed" ProgID="Equation.DSMT4" ShapeID="_x0000_i4534" DrawAspect="Content" ObjectID="_1690175835" r:id="rId7100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00F5B6EE">
          <v:shape id="_x0000_i4535" type="#_x0000_t75" style="width:10.5pt;height:14.25pt" o:ole="">
            <v:imagedata r:id="rId7097" o:title=""/>
          </v:shape>
          <o:OLEObject Type="Embed" ProgID="Equation.DSMT4" ShapeID="_x0000_i4535" DrawAspect="Content" ObjectID="_1690175836" r:id="rId710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6D777C4F">
          <v:shape id="_x0000_i4536" type="#_x0000_t75" style="width:21pt;height:20.25pt" o:ole="">
            <v:imagedata r:id="rId7099" o:title=""/>
          </v:shape>
          <o:OLEObject Type="Embed" ProgID="Equation.DSMT4" ShapeID="_x0000_i4536" DrawAspect="Content" ObjectID="_1690175837" r:id="rId71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07D40099" w14:textId="77777777" w:rsidR="00AF665B" w:rsidRPr="00E67A79" w:rsidRDefault="00AF665B" w:rsidP="00AF665B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BE8D737">
          <v:shape id="_x0000_i4537" type="#_x0000_t75" style="width:10.5pt;height:14.25pt" o:ole="">
            <v:imagedata r:id="rId7097" o:title=""/>
          </v:shape>
          <o:OLEObject Type="Embed" ProgID="Equation.DSMT4" ShapeID="_x0000_i4537" DrawAspect="Content" ObjectID="_1690175838" r:id="rId710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và không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4E952961">
          <v:shape id="_x0000_i4538" type="#_x0000_t75" style="width:21pt;height:20.25pt" o:ole="">
            <v:imagedata r:id="rId7099" o:title=""/>
          </v:shape>
          <o:OLEObject Type="Embed" ProgID="Equation.DSMT4" ShapeID="_x0000_i4538" DrawAspect="Content" ObjectID="_1690175839" r:id="rId7104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4B614441">
          <v:shape id="_x0000_i4539" type="#_x0000_t75" style="width:10.5pt;height:14.25pt" o:ole="">
            <v:imagedata r:id="rId7097" o:title=""/>
          </v:shape>
          <o:OLEObject Type="Embed" ProgID="Equation.DSMT4" ShapeID="_x0000_i4539" DrawAspect="Content" ObjectID="_1690175840" r:id="rId71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6D845F88">
          <v:shape id="_x0000_i4540" type="#_x0000_t75" style="width:21pt;height:20.25pt" o:ole="">
            <v:imagedata r:id="rId7099" o:title=""/>
          </v:shape>
          <o:OLEObject Type="Embed" ProgID="Equation.DSMT4" ShapeID="_x0000_i4540" DrawAspect="Content" ObjectID="_1690175841" r:id="rId7106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6B27AF84" w14:textId="77777777" w:rsidR="00AF665B" w:rsidRPr="00E67A79" w:rsidRDefault="00AF665B" w:rsidP="00AF665B">
      <w:pPr>
        <w:pStyle w:val="ListParagraph"/>
        <w:spacing w:line="276" w:lineRule="auto"/>
        <w:ind w:left="1000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C855529" w14:textId="77777777" w:rsidR="00AF665B" w:rsidRPr="00E67A79" w:rsidRDefault="00AF665B" w:rsidP="00AF665B">
      <w:pPr>
        <w:spacing w:line="276" w:lineRule="auto"/>
        <w:ind w:left="1000"/>
        <w:contextualSpacing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5220E9A0" w14:textId="77777777" w:rsidR="00AF665B" w:rsidRPr="00E67A79" w:rsidRDefault="00AF665B" w:rsidP="00AF665B">
      <w:pPr>
        <w:spacing w:line="276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A51D028">
          <v:shape id="_x0000_i4541" type="#_x0000_t75" style="width:21pt;height:20.25pt" o:ole="">
            <v:imagedata r:id="rId7107" o:title=""/>
          </v:shape>
          <o:OLEObject Type="Embed" ProgID="Equation.DSMT4" ShapeID="_x0000_i4541" DrawAspect="Content" ObjectID="_1690175842" r:id="rId71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7FAB49CC">
          <v:shape id="_x0000_i4542" type="#_x0000_t75" style="width:33.75pt;height:20.25pt" o:ole="">
            <v:imagedata r:id="rId7109" o:title=""/>
          </v:shape>
          <o:OLEObject Type="Embed" ProgID="Equation.DSMT4" ShapeID="_x0000_i4542" DrawAspect="Content" ObjectID="_1690175843" r:id="rId71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693B0AF2">
          <v:shape id="_x0000_i4543" type="#_x0000_t75" style="width:27.75pt;height:12.75pt" o:ole="">
            <v:imagedata r:id="rId7111" o:title=""/>
          </v:shape>
          <o:OLEObject Type="Embed" ProgID="Equation.DSMT4" ShapeID="_x0000_i4543" DrawAspect="Content" ObjectID="_1690175844" r:id="rId71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3AF6FF9" w14:textId="77777777" w:rsidR="00AF665B" w:rsidRPr="00E67A79" w:rsidRDefault="00AF665B" w:rsidP="00AF665B">
      <w:pPr>
        <w:pStyle w:val="ListParagraph"/>
        <w:spacing w:line="276" w:lineRule="auto"/>
        <w:ind w:left="1000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515" w:dyaOrig="405" w14:anchorId="191FDF3A">
          <v:shape id="_x0000_i4544" type="#_x0000_t75" style="width:75.75pt;height:20.25pt" o:ole="">
            <v:imagedata r:id="rId7113" o:title=""/>
          </v:shape>
          <o:OLEObject Type="Embed" ProgID="Equation.DSMT4" ShapeID="_x0000_i4544" DrawAspect="Content" ObjectID="_1690175845" r:id="rId71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76C36A77">
          <v:shape id="_x0000_i4545" type="#_x0000_t75" style="width:10.5pt;height:14.25pt" o:ole="">
            <v:imagedata r:id="rId7097" o:title=""/>
          </v:shape>
          <o:OLEObject Type="Embed" ProgID="Equation.DSMT4" ShapeID="_x0000_i4545" DrawAspect="Content" ObjectID="_1690175846" r:id="rId71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41D8527D">
          <v:shape id="_x0000_i4546" type="#_x0000_t75" style="width:21pt;height:20.25pt" o:ole="">
            <v:imagedata r:id="rId7099" o:title=""/>
          </v:shape>
          <o:OLEObject Type="Embed" ProgID="Equation.DSMT4" ShapeID="_x0000_i4546" DrawAspect="Content" ObjectID="_1690175847" r:id="rId71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0C677CED" w14:textId="77777777" w:rsidR="00AF665B" w:rsidRPr="00E67A79" w:rsidRDefault="00AF665B" w:rsidP="00AF665B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22E1579C">
          <v:shape id="_x0000_i4547" type="#_x0000_t75" style="width:141pt;height:20.25pt" o:ole="">
            <v:imagedata r:id="rId7117" o:title=""/>
          </v:shape>
          <o:OLEObject Type="Embed" ProgID="Equation.DSMT4" ShapeID="_x0000_i4547" DrawAspect="Content" ObjectID="_1690175848" r:id="rId711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720" w14:anchorId="39EAB91D">
          <v:shape id="_x0000_i4548" type="#_x0000_t75" style="width:69.75pt;height:36pt" o:ole="">
            <v:imagedata r:id="rId7119" o:title=""/>
          </v:shape>
          <o:OLEObject Type="Embed" ProgID="Equation.DSMT4" ShapeID="_x0000_i4548" DrawAspect="Content" ObjectID="_1690175849" r:id="rId71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9303EED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7CCC6546">
          <v:shape id="_x0000_i4549" type="#_x0000_t75" style="width:28.5pt;height:20.25pt" o:ole="">
            <v:imagedata r:id="rId7121" o:title=""/>
          </v:shape>
          <o:OLEObject Type="Embed" ProgID="Equation.DSMT4" ShapeID="_x0000_i4549" DrawAspect="Content" ObjectID="_1690175850" r:id="rId71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856232B">
          <v:shape id="_x0000_i4550" type="#_x0000_t75" style="width:27.75pt;height:20.25pt" o:ole="">
            <v:imagedata r:id="rId7123" o:title=""/>
          </v:shape>
          <o:OLEObject Type="Embed" ProgID="Equation.DSMT4" ShapeID="_x0000_i4550" DrawAspect="Content" ObjectID="_1690175851" r:id="rId71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2B900276">
          <v:shape id="_x0000_i4551" type="#_x0000_t75" style="width:27.75pt;height:20.25pt" o:ole="">
            <v:imagedata r:id="rId7125" o:title=""/>
          </v:shape>
          <o:OLEObject Type="Embed" ProgID="Equation.DSMT4" ShapeID="_x0000_i4551" DrawAspect="Content" ObjectID="_1690175852" r:id="rId7126"/>
        </w:object>
      </w:r>
    </w:p>
    <w:p w14:paraId="4AEAF818" w14:textId="77777777" w:rsidR="00AF665B" w:rsidRPr="00E67A79" w:rsidRDefault="00AF665B" w:rsidP="00AF665B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EBB3A8A">
          <v:shape id="_x0000_i4552" type="#_x0000_t75" style="width:27.75pt;height:20.25pt" o:ole="">
            <v:imagedata r:id="rId7127" o:title=""/>
          </v:shape>
          <o:OLEObject Type="Embed" ProgID="Equation.DSMT4" ShapeID="_x0000_i4552" DrawAspect="Content" ObjectID="_1690175853" r:id="rId71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FC19985">
          <v:shape id="_x0000_i4553" type="#_x0000_t75" style="width:27.75pt;height:20.25pt" o:ole="">
            <v:imagedata r:id="rId7129" o:title=""/>
          </v:shape>
          <o:OLEObject Type="Embed" ProgID="Equation.DSMT4" ShapeID="_x0000_i4553" DrawAspect="Content" ObjectID="_1690175854" r:id="rId71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412B77E8">
          <v:shape id="_x0000_i4554" type="#_x0000_t75" style="width:26.25pt;height:20.25pt" o:ole="">
            <v:imagedata r:id="rId7131" o:title=""/>
          </v:shape>
          <o:OLEObject Type="Embed" ProgID="Equation.DSMT4" ShapeID="_x0000_i4554" DrawAspect="Content" ObjectID="_1690175855" r:id="rId71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3BA3CB09">
          <v:shape id="_x0000_i4555" type="#_x0000_t75" style="width:36.75pt;height:33.75pt" o:ole="">
            <v:imagedata r:id="rId7133" o:title=""/>
          </v:shape>
          <o:OLEObject Type="Embed" ProgID="Equation.DSMT4" ShapeID="_x0000_i4555" DrawAspect="Content" ObjectID="_1690175856" r:id="rId71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3C7D12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296F8E7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64D775D4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05" w14:anchorId="15B0E440">
          <v:shape id="_x0000_i4556" type="#_x0000_t75" style="width:76.5pt;height:20.25pt" o:ole="">
            <v:imagedata r:id="rId7135" o:title=""/>
          </v:shape>
          <o:OLEObject Type="Embed" ProgID="Equation.DSMT4" ShapeID="_x0000_i4556" DrawAspect="Content" ObjectID="_1690175857" r:id="rId713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E3125C5">
          <v:shape id="_x0000_i4557" type="#_x0000_t75" style="width:21pt;height:20.25pt" o:ole="">
            <v:imagedata r:id="rId7137" o:title=""/>
          </v:shape>
          <o:OLEObject Type="Embed" ProgID="Equation.DSMT4" ShapeID="_x0000_i4557" DrawAspect="Content" ObjectID="_1690175858" r:id="rId71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7E82CB15">
          <v:shape id="_x0000_i4558" type="#_x0000_t75" style="width:10.5pt;height:12.75pt" o:ole="">
            <v:imagedata r:id="rId7139" o:title=""/>
          </v:shape>
          <o:OLEObject Type="Embed" ProgID="Equation.DSMT4" ShapeID="_x0000_i4558" DrawAspect="Content" ObjectID="_1690175859" r:id="rId71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8D043E5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7AB5E0A2">
          <v:shape id="_x0000_i4559" type="#_x0000_t75" style="width:44.25pt;height:20.25pt" o:ole="">
            <v:imagedata r:id="rId7141" o:title=""/>
          </v:shape>
          <o:OLEObject Type="Embed" ProgID="Equation.DSMT4" ShapeID="_x0000_i4559" DrawAspect="Content" ObjectID="_1690175860" r:id="rId7142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665" w:dyaOrig="435" w14:anchorId="2E77985F">
          <v:shape id="_x0000_i4560" type="#_x0000_t75" style="width:233.25pt;height:21.75pt" o:ole="">
            <v:imagedata r:id="rId7143" o:title=""/>
          </v:shape>
          <o:OLEObject Type="Embed" ProgID="Equation.DSMT4" ShapeID="_x0000_i4560" DrawAspect="Content" ObjectID="_1690175861" r:id="rId7144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3D1D2F2E">
          <v:shape id="_x0000_i4561" type="#_x0000_t75" style="width:1in;height:15.75pt" o:ole="">
            <v:imagedata r:id="rId7145" o:title=""/>
          </v:shape>
          <o:OLEObject Type="Embed" ProgID="Equation.DSMT4" ShapeID="_x0000_i4561" DrawAspect="Content" ObjectID="_1690175862" r:id="rId7146"/>
        </w:objec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1125" w:dyaOrig="1035" w14:anchorId="23A7DA2B">
          <v:shape id="_x0000_i4562" type="#_x0000_t75" style="width:56.25pt;height:51.75pt" o:ole="">
            <v:imagedata r:id="rId7147" o:title=""/>
          </v:shape>
          <o:OLEObject Type="Embed" ProgID="Equation.DSMT4" ShapeID="_x0000_i4562" DrawAspect="Content" ObjectID="_1690175863" r:id="rId71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8C98807" w14:textId="77777777" w:rsidR="00AF665B" w:rsidRPr="00E67A79" w:rsidRDefault="00AF665B" w:rsidP="00AF665B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605" w:dyaOrig="405" w14:anchorId="79697105">
          <v:shape id="_x0000_i4563" type="#_x0000_t75" style="width:80.25pt;height:20.25pt" o:ole="">
            <v:imagedata r:id="rId7149" o:title=""/>
          </v:shape>
          <o:OLEObject Type="Embed" ProgID="Equation.DSMT4" ShapeID="_x0000_i4563" DrawAspect="Content" ObjectID="_1690175864" r:id="rId71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674343B" w14:textId="77777777" w:rsidR="00AF665B" w:rsidRPr="00E67A79" w:rsidRDefault="00AF665B" w:rsidP="00AF665B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995" w:dyaOrig="675" w14:anchorId="5D21BF01">
          <v:shape id="_x0000_i4564" type="#_x0000_t75" style="width:99.75pt;height:33.75pt" o:ole="">
            <v:imagedata r:id="rId7151" o:title=""/>
          </v:shape>
          <o:OLEObject Type="Embed" ProgID="Equation.DSMT4" ShapeID="_x0000_i4564" DrawAspect="Content" ObjectID="_1690175865" r:id="rId715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304A469" w14:textId="77777777" w:rsidR="00AF665B" w:rsidRPr="00E67A79" w:rsidRDefault="00AF665B" w:rsidP="00AF665B">
      <w:pPr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2A982AB">
          <v:shape id="_x0000_i4565" type="#_x0000_t75" style="width:21pt;height:20.25pt" o:ole="">
            <v:imagedata r:id="rId7153" o:title=""/>
          </v:shape>
          <o:OLEObject Type="Embed" ProgID="Equation.DSMT4" ShapeID="_x0000_i4565" DrawAspect="Content" ObjectID="_1690175866" r:id="rId71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6C06DD3E">
          <v:shape id="_x0000_i4566" type="#_x0000_t75" style="width:10.5pt;height:12.75pt" o:ole="">
            <v:imagedata r:id="rId7155" o:title=""/>
          </v:shape>
          <o:OLEObject Type="Embed" ProgID="Equation.DSMT4" ShapeID="_x0000_i4566" DrawAspect="Content" ObjectID="_1690175867" r:id="rId71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5E628EEE">
          <v:shape id="_x0000_i4567" type="#_x0000_t75" style="width:26.25pt;height:20.25pt" o:ole="">
            <v:imagedata r:id="rId7131" o:title=""/>
          </v:shape>
          <o:OLEObject Type="Embed" ProgID="Equation.DSMT4" ShapeID="_x0000_i4567" DrawAspect="Content" ObjectID="_1690175868" r:id="rId71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06122099">
          <v:shape id="_x0000_i4568" type="#_x0000_t75" style="width:36.75pt;height:33.75pt" o:ole="">
            <v:imagedata r:id="rId7133" o:title=""/>
          </v:shape>
          <o:OLEObject Type="Embed" ProgID="Equation.DSMT4" ShapeID="_x0000_i4568" DrawAspect="Content" ObjectID="_1690175869" r:id="rId71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42415FB" w14:textId="77777777" w:rsidR="00AF665B" w:rsidRPr="00E67A79" w:rsidRDefault="00AF665B" w:rsidP="00AF665B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2955" w:dyaOrig="360" w14:anchorId="007942C9">
          <v:shape id="_x0000_i4569" type="#_x0000_t75" style="width:147.75pt;height:18pt" o:ole="">
            <v:imagedata r:id="rId7159" o:title=""/>
          </v:shape>
          <o:OLEObject Type="Embed" ProgID="Equation.DSMT4" ShapeID="_x0000_i4569" DrawAspect="Content" ObjectID="_1690175870" r:id="rId71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đường thẳng </w:t>
      </w:r>
      <w:r w:rsidRPr="00E67A79">
        <w:rPr>
          <w:rFonts w:ascii="Chu Van An" w:eastAsia="Times New Roman" w:hAnsi="Chu Van An" w:cs="Chu Van An"/>
          <w:color w:val="0000FF"/>
          <w:position w:val="-30"/>
          <w:sz w:val="24"/>
          <w:szCs w:val="24"/>
        </w:rPr>
        <w:object w:dxaOrig="1560" w:dyaOrig="720" w14:anchorId="4703CB25">
          <v:shape id="_x0000_i4570" type="#_x0000_t75" style="width:78pt;height:36pt" o:ole="">
            <v:imagedata r:id="rId7161" o:title=""/>
          </v:shape>
          <o:OLEObject Type="Embed" ProgID="Equation.DSMT4" ShapeID="_x0000_i4570" DrawAspect="Content" ObjectID="_1690175871" r:id="rId7162"/>
        </w:object>
      </w:r>
    </w:p>
    <w:p w14:paraId="176BFCC0" w14:textId="77777777" w:rsidR="00AF665B" w:rsidRPr="00E67A79" w:rsidRDefault="00AF665B" w:rsidP="00AF665B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7953822">
          <v:shape id="_x0000_i4571" type="#_x0000_t75" style="width:26.25pt;height:15.75pt" o:ole="">
            <v:imagedata r:id="rId7163" o:title=""/>
          </v:shape>
          <o:OLEObject Type="Embed" ProgID="Equation.DSMT4" ShapeID="_x0000_i4571" DrawAspect="Content" ObjectID="_1690175872" r:id="rId71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90" w14:anchorId="32977906">
          <v:shape id="_x0000_i4572" type="#_x0000_t75" style="width:33pt;height:34.5pt" o:ole="">
            <v:imagedata r:id="rId7165" o:title=""/>
          </v:shape>
          <o:OLEObject Type="Embed" ProgID="Equation.DSMT4" ShapeID="_x0000_i4572" DrawAspect="Content" ObjectID="_1690175873" r:id="rId71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780A9AA4">
          <v:shape id="_x0000_i4573" type="#_x0000_t75" style="width:27.75pt;height:15.75pt" o:ole="">
            <v:imagedata r:id="rId7167" o:title=""/>
          </v:shape>
          <o:OLEObject Type="Embed" ProgID="Equation.DSMT4" ShapeID="_x0000_i4573" DrawAspect="Content" ObjectID="_1690175874" r:id="rId71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49DB8003">
          <v:shape id="_x0000_i4574" type="#_x0000_t75" style="width:26.25pt;height:15.75pt" o:ole="">
            <v:imagedata r:id="rId7169" o:title=""/>
          </v:shape>
          <o:OLEObject Type="Embed" ProgID="Equation.DSMT4" ShapeID="_x0000_i4574" DrawAspect="Content" ObjectID="_1690175875" r:id="rId71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04CAC571">
          <v:shape id="_x0000_i4575" type="#_x0000_t75" style="width:26.25pt;height:15.75pt" o:ole="">
            <v:imagedata r:id="rId7171" o:title=""/>
          </v:shape>
          <o:OLEObject Type="Embed" ProgID="Equation.DSMT4" ShapeID="_x0000_i4575" DrawAspect="Content" ObjectID="_1690175876" r:id="rId7172"/>
        </w:object>
      </w:r>
      <w:r w:rsidRPr="00E67A79">
        <w:rPr>
          <w:rFonts w:ascii="Chu Van An" w:hAnsi="Chu Van An" w:cs="Chu Van An"/>
          <w:b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2052510">
          <v:shape id="_x0000_i4576" type="#_x0000_t75" style="width:26.25pt;height:15.75pt" o:ole="">
            <v:imagedata r:id="rId7163" o:title=""/>
          </v:shape>
          <o:OLEObject Type="Embed" ProgID="Equation.DSMT4" ShapeID="_x0000_i4576" DrawAspect="Content" ObjectID="_1690175877" r:id="rId71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4A6BCCAD">
          <v:shape id="_x0000_i4577" type="#_x0000_t75" style="width:26.25pt;height:15.75pt" o:ole="">
            <v:imagedata r:id="rId7174" o:title=""/>
          </v:shape>
          <o:OLEObject Type="Embed" ProgID="Equation.DSMT4" ShapeID="_x0000_i4577" DrawAspect="Content" ObjectID="_1690175878" r:id="rId717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4CC1EEE" w14:textId="77777777" w:rsidR="00AF665B" w:rsidRPr="00E67A79" w:rsidRDefault="00AF665B" w:rsidP="00AF665B">
      <w:pPr>
        <w:spacing w:line="276" w:lineRule="auto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5CB4762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27E59EA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80" w:dyaOrig="315" w14:anchorId="2497D80D">
          <v:shape id="_x0000_i4578" type="#_x0000_t75" style="width:99pt;height:15.75pt" o:ole="">
            <v:imagedata r:id="rId7176" o:title=""/>
          </v:shape>
          <o:OLEObject Type="Embed" ProgID="Equation.DSMT4" ShapeID="_x0000_i4578" DrawAspect="Content" ObjectID="_1690175879" r:id="rId71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giao điểm của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70481DF9">
          <v:shape id="_x0000_i4579" type="#_x0000_t75" style="width:20.25pt;height:15.75pt" o:ole="">
            <v:imagedata r:id="rId7178" o:title=""/>
          </v:shape>
          <o:OLEObject Type="Embed" ProgID="Equation.DSMT4" ShapeID="_x0000_i4579" DrawAspect="Content" ObjectID="_1690175880" r:id="rId71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19B2BC97">
          <v:shape id="_x0000_i4580" type="#_x0000_t75" style="width:13.5pt;height:13.5pt" o:ole="">
            <v:imagedata r:id="rId7180" o:title=""/>
          </v:shape>
          <o:OLEObject Type="Embed" ProgID="Equation.DSMT4" ShapeID="_x0000_i4580" DrawAspect="Content" ObjectID="_1690175881" r:id="rId718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44C1B48" w14:textId="77777777" w:rsidR="00AF665B" w:rsidRPr="00E67A79" w:rsidRDefault="00AF665B" w:rsidP="00AF665B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E67A79">
        <w:rPr>
          <w:rFonts w:ascii="Chu Van An" w:eastAsia="Times New Roman" w:hAnsi="Chu Van An" w:cs="Chu Van An"/>
          <w:b/>
          <w:color w:val="0000FF"/>
          <w:position w:val="-46"/>
          <w:sz w:val="24"/>
          <w:szCs w:val="24"/>
        </w:rPr>
        <w:object w:dxaOrig="8340" w:dyaOrig="1035" w14:anchorId="78F9AC51">
          <v:shape id="_x0000_i4581" type="#_x0000_t75" style="width:417pt;height:51.75pt" o:ole="">
            <v:imagedata r:id="rId7182" o:title=""/>
          </v:shape>
          <o:OLEObject Type="Embed" ProgID="Equation.DSMT4" ShapeID="_x0000_i4581" DrawAspect="Content" ObjectID="_1690175882" r:id="rId7183"/>
        </w:object>
      </w:r>
    </w:p>
    <w:p w14:paraId="56BF789D" w14:textId="77777777" w:rsidR="00AF665B" w:rsidRPr="00E67A79" w:rsidRDefault="00AF665B" w:rsidP="00AF665B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vi-VN" w:eastAsia="vi-VN"/>
        </w:rPr>
        <w:object w:dxaOrig="1620" w:dyaOrig="315" w14:anchorId="1D5499DC">
          <v:shape id="_x0000_i4582" type="#_x0000_t75" style="width:81pt;height:15.75pt" o:ole="">
            <v:imagedata r:id="rId7184" o:title=""/>
          </v:shape>
          <o:OLEObject Type="Embed" ProgID="Equation.DSMT4" ShapeID="_x0000_i4582" DrawAspect="Content" ObjectID="_1690175883" r:id="rId7185"/>
        </w:object>
      </w:r>
    </w:p>
    <w:p w14:paraId="0A83089D" w14:textId="77777777" w:rsidR="00AF665B" w:rsidRPr="00E67A79" w:rsidRDefault="00AF665B" w:rsidP="00AF665B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vi-VN" w:eastAsia="vi-VN"/>
        </w:rPr>
        <w:object w:dxaOrig="2010" w:dyaOrig="690" w14:anchorId="519F5F44">
          <v:shape id="_x0000_i4583" type="#_x0000_t75" style="width:100.5pt;height:34.5pt" o:ole="">
            <v:imagedata r:id="rId7186" o:title=""/>
          </v:shape>
          <o:OLEObject Type="Embed" ProgID="Equation.DSMT4" ShapeID="_x0000_i4583" DrawAspect="Content" ObjectID="_1690175884" r:id="rId7187"/>
        </w:object>
      </w:r>
    </w:p>
    <w:p w14:paraId="5FEE1FE3" w14:textId="77777777" w:rsidR="00AF665B" w:rsidRPr="00E67A79" w:rsidRDefault="00AF665B" w:rsidP="00AF665B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6A16A571">
          <v:shape id="_x0000_i4584" type="#_x0000_t75" style="width:20.25pt;height:15.75pt" o:ole="">
            <v:imagedata r:id="rId7178" o:title=""/>
          </v:shape>
          <o:OLEObject Type="Embed" ProgID="Equation.DSMT4" ShapeID="_x0000_i4584" DrawAspect="Content" ObjectID="_1690175885" r:id="rId71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01D5D5EB">
          <v:shape id="_x0000_i4585" type="#_x0000_t75" style="width:13.5pt;height:13.5pt" o:ole="">
            <v:imagedata r:id="rId7180" o:title=""/>
          </v:shape>
          <o:OLEObject Type="Embed" ProgID="Equation.DSMT4" ShapeID="_x0000_i4585" DrawAspect="Content" ObjectID="_1690175886" r:id="rId718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525" w:dyaOrig="315" w14:anchorId="037C4123">
          <v:shape id="_x0000_i4586" type="#_x0000_t75" style="width:26.25pt;height:15.75pt" o:ole="">
            <v:imagedata r:id="rId7190" o:title=""/>
          </v:shape>
          <o:OLEObject Type="Embed" ProgID="Equation.DSMT4" ShapeID="_x0000_i4586" DrawAspect="Content" ObjectID="_1690175887" r:id="rId719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60" w:dyaOrig="690" w14:anchorId="50DB8800">
          <v:shape id="_x0000_i4587" type="#_x0000_t75" style="width:33pt;height:34.5pt" o:ole="">
            <v:imagedata r:id="rId7165" o:title=""/>
          </v:shape>
          <o:OLEObject Type="Embed" ProgID="Equation.DSMT4" ShapeID="_x0000_i4587" DrawAspect="Content" ObjectID="_1690175888" r:id="rId7192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4D4A31CA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AF665B" w:rsidRPr="00CA015B" w14:paraId="0BB70201" w14:textId="77777777" w:rsidTr="00EC4384">
        <w:tc>
          <w:tcPr>
            <w:tcW w:w="6200" w:type="dxa"/>
            <w:shd w:val="clear" w:color="auto" w:fill="auto"/>
          </w:tcPr>
          <w:p w14:paraId="3264E28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1: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865" w:dyaOrig="405" w14:anchorId="10FD3FE2">
                <v:shape id="_x0000_i4588" type="#_x0000_t75" style="width:143.25pt;height:20.25pt" o:ole="">
                  <v:imagedata r:id="rId7193" o:title=""/>
                </v:shape>
                <o:OLEObject Type="Embed" ProgID="Equation.DSMT4" ShapeID="_x0000_i4588" DrawAspect="Content" ObjectID="_1690175889" r:id="rId7194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hai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5E888E20">
                <v:shape id="_x0000_i4589" type="#_x0000_t75" style="width:33.75pt;height:20.25pt" o:ole="">
                  <v:imagedata r:id="rId7195" o:title=""/>
                </v:shape>
                <o:OLEObject Type="Embed" ProgID="Equation.DSMT4" ShapeID="_x0000_i4589" DrawAspect="Content" ObjectID="_1690175890" r:id="rId7196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7C15757">
                <v:shape id="_x0000_i4590" type="#_x0000_t75" style="width:44.25pt;height:20.25pt" o:ole="">
                  <v:imagedata r:id="rId7197" o:title=""/>
                </v:shape>
                <o:OLEObject Type="Embed" ProgID="Equation.DSMT4" ShapeID="_x0000_i4590" DrawAspect="Content" ObjectID="_1690175891" r:id="rId7198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>. Khẳng định nào dưới đây là đúng?</w:t>
            </w:r>
          </w:p>
          <w:p w14:paraId="6354490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F4065CC">
                <v:shape id="_x0000_i4591" type="#_x0000_t75" style="width:12pt;height:12.75pt" o:ole="">
                  <v:imagedata r:id="rId7199" o:title=""/>
                </v:shape>
                <o:OLEObject Type="Embed" ProgID="Equation.DSMT4" ShapeID="_x0000_i4591" DrawAspect="Content" ObjectID="_1690175892" r:id="rId720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48DF7A3">
                <v:shape id="_x0000_i4592" type="#_x0000_t75" style="width:12pt;height:12.75pt" o:ole="">
                  <v:imagedata r:id="rId7201" o:title=""/>
                </v:shape>
                <o:OLEObject Type="Embed" ProgID="Equation.DSMT4" ShapeID="_x0000_i4592" DrawAspect="Content" ObjectID="_1690175893" r:id="rId720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cùng nằm trong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561E85A">
                <v:shape id="_x0000_i4593" type="#_x0000_t75" style="width:21pt;height:20.25pt" o:ole="">
                  <v:imagedata r:id="rId7203" o:title=""/>
                </v:shape>
                <o:OLEObject Type="Embed" ProgID="Equation.DSMT4" ShapeID="_x0000_i4593" DrawAspect="Content" ObjectID="_1690175894" r:id="rId720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383BEB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81BB11E">
                <v:shape id="_x0000_i4594" type="#_x0000_t75" style="width:12pt;height:12.75pt" o:ole="">
                  <v:imagedata r:id="rId7205" o:title=""/>
                </v:shape>
                <o:OLEObject Type="Embed" ProgID="Equation.DSMT4" ShapeID="_x0000_i4594" DrawAspect="Content" ObjectID="_1690175895" r:id="rId720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9669F5F">
                <v:shape id="_x0000_i4595" type="#_x0000_t75" style="width:12pt;height:12.75pt" o:ole="">
                  <v:imagedata r:id="rId7207" o:title=""/>
                </v:shape>
                <o:OLEObject Type="Embed" ProgID="Equation.DSMT4" ShapeID="_x0000_i4595" DrawAspect="Content" ObjectID="_1690175896" r:id="rId720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cùng nằm ngoài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0FCC053">
                <v:shape id="_x0000_i4596" type="#_x0000_t75" style="width:21pt;height:20.25pt" o:ole="">
                  <v:imagedata r:id="rId7209" o:title=""/>
                </v:shape>
                <o:OLEObject Type="Embed" ProgID="Equation.DSMT4" ShapeID="_x0000_i4596" DrawAspect="Content" ObjectID="_1690175897" r:id="rId721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038F68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6B6B0E8F">
                <v:shape id="_x0000_i4597" type="#_x0000_t75" style="width:12pt;height:12.75pt" o:ole="">
                  <v:imagedata r:id="rId7211" o:title=""/>
                </v:shape>
                <o:OLEObject Type="Embed" ProgID="Equation.DSMT4" ShapeID="_x0000_i4597" DrawAspect="Content" ObjectID="_1690175898" r:id="rId721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ngoài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51A7F0F">
                <v:shape id="_x0000_i4598" type="#_x0000_t75" style="width:12pt;height:12.75pt" o:ole="">
                  <v:imagedata r:id="rId7213" o:title=""/>
                </v:shape>
                <o:OLEObject Type="Embed" ProgID="Equation.DSMT4" ShapeID="_x0000_i4598" DrawAspect="Content" ObjectID="_1690175899" r:id="rId721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trong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48926B5">
                <v:shape id="_x0000_i4599" type="#_x0000_t75" style="width:21pt;height:20.25pt" o:ole="">
                  <v:imagedata r:id="rId7215" o:title=""/>
                </v:shape>
                <o:OLEObject Type="Embed" ProgID="Equation.DSMT4" ShapeID="_x0000_i4599" DrawAspect="Content" ObjectID="_1690175900" r:id="rId721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45791A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C9ED9CC">
                <v:shape id="_x0000_i4600" type="#_x0000_t75" style="width:12pt;height:12.75pt" o:ole="">
                  <v:imagedata r:id="rId7217" o:title=""/>
                </v:shape>
                <o:OLEObject Type="Embed" ProgID="Equation.DSMT4" ShapeID="_x0000_i4600" DrawAspect="Content" ObjectID="_1690175901" r:id="rId721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trong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5166476">
                <v:shape id="_x0000_i4601" type="#_x0000_t75" style="width:12pt;height:12.75pt" o:ole="">
                  <v:imagedata r:id="rId7219" o:title=""/>
                </v:shape>
                <o:OLEObject Type="Embed" ProgID="Equation.DSMT4" ShapeID="_x0000_i4601" DrawAspect="Content" ObjectID="_1690175902" r:id="rId722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ngoài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718FEB8">
                <v:shape id="_x0000_i4602" type="#_x0000_t75" style="width:21pt;height:20.25pt" o:ole="">
                  <v:imagedata r:id="rId7221" o:title=""/>
                </v:shape>
                <o:OLEObject Type="Embed" ProgID="Equation.DSMT4" ShapeID="_x0000_i4602" DrawAspect="Content" ObjectID="_1690175903" r:id="rId722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E7ACAD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7C495E3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CA015B" w14:paraId="54B97533" w14:textId="77777777" w:rsidTr="00EC4384">
        <w:tc>
          <w:tcPr>
            <w:tcW w:w="6200" w:type="dxa"/>
            <w:shd w:val="clear" w:color="auto" w:fill="auto"/>
          </w:tcPr>
          <w:p w14:paraId="06D4A05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nl-NL"/>
              </w:rPr>
              <w:object w:dxaOrig="465" w:dyaOrig="300" w14:anchorId="14F0E2CA">
                <v:shape id="_x0000_i4603" type="#_x0000_t75" style="width:23.25pt;height:15pt" o:ole="">
                  <v:imagedata r:id="rId7223" o:title=""/>
                </v:shape>
                <o:OLEObject Type="Embed" ProgID="Equation.DSMT4" ShapeID="_x0000_i4603" DrawAspect="Content" ObjectID="_1690175904" r:id="rId7224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, cho đường tròn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nl-NL"/>
              </w:rPr>
              <w:object w:dxaOrig="2865" w:dyaOrig="390" w14:anchorId="7839224A">
                <v:shape id="_x0000_i4604" type="#_x0000_t75" style="width:143.25pt;height:19.5pt" o:ole="">
                  <v:imagedata r:id="rId7225" o:title=""/>
                </v:shape>
                <o:OLEObject Type="Embed" ProgID="Equation.DSMT4" ShapeID="_x0000_i4604" DrawAspect="Content" ObjectID="_1690175905" r:id="rId7226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nl-NL"/>
              </w:rPr>
              <w:object w:dxaOrig="3090" w:dyaOrig="390" w14:anchorId="42E578F4">
                <v:shape id="_x0000_i4605" type="#_x0000_t75" style="width:154.5pt;height:19.5pt" o:ole="">
                  <v:imagedata r:id="rId7227" o:title=""/>
                </v:shape>
                <o:OLEObject Type="Embed" ProgID="Equation.DSMT4" ShapeID="_x0000_i4605" DrawAspect="Content" ObjectID="_1690175906" r:id="rId7228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. Xét vị trí tương đối của hai đường tròn đó.</w:t>
            </w:r>
          </w:p>
          <w:p w14:paraId="26187B2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80" w:dyaOrig="405" w14:anchorId="785DFD15">
                <v:shape id="_x0000_i4606" type="#_x0000_t75" style="width:54pt;height:20.25pt" o:ole="">
                  <v:imagedata r:id="rId7229" o:title=""/>
                </v:shape>
                <o:OLEObject Type="Embed" ProgID="Equation.DSMT4" ShapeID="_x0000_i4606" DrawAspect="Content" ObjectID="_1690175907" r:id="rId7230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tiếp xúc trong.</w:t>
            </w:r>
          </w:p>
          <w:p w14:paraId="143A6F6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B.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80" w:dyaOrig="405" w14:anchorId="48C303AB">
                <v:shape id="_x0000_i4607" type="#_x0000_t75" style="width:54pt;height:20.25pt" o:ole="">
                  <v:imagedata r:id="rId7229" o:title=""/>
                </v:shape>
                <o:OLEObject Type="Embed" ProgID="Equation.DSMT4" ShapeID="_x0000_i4607" DrawAspect="Content" ObjectID="_1690175908" r:id="rId7231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tiếp xúc ngoài.</w:t>
            </w:r>
          </w:p>
          <w:p w14:paraId="20D168A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nl-NL"/>
              </w:rPr>
              <w:object w:dxaOrig="1080" w:dyaOrig="405" w14:anchorId="7C708677">
                <v:shape id="_x0000_i4608" type="#_x0000_t75" style="width:54pt;height:20.25pt" o:ole="">
                  <v:imagedata r:id="rId7229" o:title=""/>
                </v:shape>
                <o:OLEObject Type="Embed" ProgID="Equation.DSMT4" ShapeID="_x0000_i4608" DrawAspect="Content" ObjectID="_1690175909" r:id="rId7232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cắt nhau tại hai điểm phân biệt.</w:t>
            </w:r>
          </w:p>
          <w:p w14:paraId="1CA900D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D.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080" w:dyaOrig="405" w14:anchorId="03E39126">
                <v:shape id="_x0000_i4609" type="#_x0000_t75" style="width:54pt;height:20.25pt" o:ole="">
                  <v:imagedata r:id="rId7229" o:title=""/>
                </v:shape>
                <o:OLEObject Type="Embed" ProgID="Equation.DSMT4" ShapeID="_x0000_i4609" DrawAspect="Content" ObjectID="_1690175910" r:id="rId7233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ngoài nhau.</w:t>
            </w:r>
          </w:p>
          <w:p w14:paraId="1A925C6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BF08208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4FF39931" w14:textId="77777777" w:rsidTr="00EC4384">
        <w:tc>
          <w:tcPr>
            <w:tcW w:w="6200" w:type="dxa"/>
            <w:shd w:val="clear" w:color="auto" w:fill="auto"/>
          </w:tcPr>
          <w:p w14:paraId="69D20EF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3: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40" w:dyaOrig="435" w14:anchorId="4C44137B">
                <v:shape id="_x0000_i4610" type="#_x0000_t75" style="width:132pt;height:21.75pt" o:ole="">
                  <v:imagedata r:id="rId7234" o:title=""/>
                </v:shape>
                <o:OLEObject Type="Embed" ProgID="Equation.DSMT4" ShapeID="_x0000_i4610" DrawAspect="Content" ObjectID="_1690175911" r:id="rId7235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85" w:dyaOrig="315" w14:anchorId="6AAC23C2">
                <v:shape id="_x0000_i4611" type="#_x0000_t75" style="width:74.25pt;height:15.75pt" o:ole="">
                  <v:imagedata r:id="rId7236" o:title=""/>
                </v:shape>
                <o:OLEObject Type="Embed" ProgID="Equation.DSMT4" ShapeID="_x0000_i4611" DrawAspect="Content" ObjectID="_1690175912" r:id="rId7237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biết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68E4ADA7">
                <v:shape id="_x0000_i4612" type="#_x0000_t75" style="width:11.25pt;height:12.75pt" o:ole="">
                  <v:imagedata r:id="rId7238" o:title=""/>
                </v:shape>
                <o:OLEObject Type="Embed" ProgID="Equation.DSMT4" ShapeID="_x0000_i4612" DrawAspect="Content" ObjectID="_1690175913" r:id="rId7239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7E6DA41">
                <v:shape id="_x0000_i4613" type="#_x0000_t75" style="width:21pt;height:20.25pt" o:ole="">
                  <v:imagedata r:id="rId7240" o:title=""/>
                </v:shape>
                <o:OLEObject Type="Embed" ProgID="Equation.DSMT4" ShapeID="_x0000_i4613" DrawAspect="Content" ObjectID="_1690175914" r:id="rId7241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tại hai điểm phân biệt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E4FA962">
                <v:shape id="_x0000_i4614" type="#_x0000_t75" style="width:12pt;height:12.75pt" o:ole="">
                  <v:imagedata r:id="rId7242" o:title=""/>
                </v:shape>
                <o:OLEObject Type="Embed" ProgID="Equation.DSMT4" ShapeID="_x0000_i4614" DrawAspect="Content" ObjectID="_1690175915" r:id="rId7243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121F02A">
                <v:shape id="_x0000_i4615" type="#_x0000_t75" style="width:12pt;height:12.75pt" o:ole="">
                  <v:imagedata r:id="rId7244" o:title=""/>
                </v:shape>
                <o:OLEObject Type="Embed" ProgID="Equation.DSMT4" ShapeID="_x0000_i4615" DrawAspect="Content" ObjectID="_1690175916" r:id="rId7245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. Độ dài đoạn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E0753BF">
                <v:shape id="_x0000_i4616" type="#_x0000_t75" style="width:20.25pt;height:12.75pt" o:ole="">
                  <v:imagedata r:id="rId7246" o:title=""/>
                </v:shape>
                <o:OLEObject Type="Embed" ProgID="Equation.DSMT4" ShapeID="_x0000_i4616" DrawAspect="Content" ObjectID="_1690175917" r:id="rId7247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bằng</w:t>
            </w:r>
          </w:p>
          <w:p w14:paraId="3A946FEC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7A24B414">
                <v:shape id="_x0000_i4617" type="#_x0000_t75" style="width:26.25pt;height:33.75pt" o:ole="">
                  <v:imagedata r:id="rId7248" o:title=""/>
                </v:shape>
                <o:OLEObject Type="Embed" ProgID="Equation.DSMT4" ShapeID="_x0000_i4617" DrawAspect="Content" ObjectID="_1690175918" r:id="rId724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6D1D6078">
                <v:shape id="_x0000_i4618" type="#_x0000_t75" style="width:15.75pt;height:30.75pt" o:ole="">
                  <v:imagedata r:id="rId7250" o:title=""/>
                </v:shape>
                <o:OLEObject Type="Embed" ProgID="Equation.DSMT4" ShapeID="_x0000_i4618" DrawAspect="Content" ObjectID="_1690175919" r:id="rId72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1B0AC984">
                <v:shape id="_x0000_i4619" type="#_x0000_t75" style="width:24pt;height:18pt" o:ole="">
                  <v:imagedata r:id="rId7252" o:title=""/>
                </v:shape>
                <o:OLEObject Type="Embed" ProgID="Equation.DSMT4" ShapeID="_x0000_i4619" DrawAspect="Content" ObjectID="_1690175920" r:id="rId725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95" w:dyaOrig="675" w14:anchorId="07E1926A">
                <v:shape id="_x0000_i4620" type="#_x0000_t75" style="width:24.75pt;height:33.75pt" o:ole="">
                  <v:imagedata r:id="rId7254" o:title=""/>
                </v:shape>
                <o:OLEObject Type="Embed" ProgID="Equation.DSMT4" ShapeID="_x0000_i4620" DrawAspect="Content" ObjectID="_1690175921" r:id="rId725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B967CE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743D29E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60B26303" w14:textId="77777777" w:rsidTr="00EC4384">
        <w:tc>
          <w:tcPr>
            <w:tcW w:w="6200" w:type="dxa"/>
            <w:shd w:val="clear" w:color="auto" w:fill="auto"/>
          </w:tcPr>
          <w:p w14:paraId="4F48C391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15" w14:anchorId="73BAAE97">
                <v:shape id="_x0000_i4621" type="#_x0000_t75" style="width:24pt;height:15.75pt" o:ole="">
                  <v:imagedata r:id="rId4974" o:title=""/>
                </v:shape>
                <o:OLEObject Type="Embed" ProgID="Equation.DSMT4" ShapeID="_x0000_i4621" DrawAspect="Content" ObjectID="_1690175922" r:id="rId725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hai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00" w:dyaOrig="390" w14:anchorId="5BC8DF00">
                <v:shape id="_x0000_i4622" type="#_x0000_t75" style="width:150pt;height:19.5pt" o:ole="">
                  <v:imagedata r:id="rId7257" o:title=""/>
                </v:shape>
                <o:OLEObject Type="Embed" ProgID="Equation.DSMT4" ShapeID="_x0000_i4622" DrawAspect="Content" ObjectID="_1690175923" r:id="rId725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240" w:dyaOrig="390" w14:anchorId="441FDE7D">
                <v:shape id="_x0000_i4623" type="#_x0000_t75" style="width:162pt;height:19.5pt" o:ole="">
                  <v:imagedata r:id="rId7259" o:title=""/>
                </v:shape>
                <o:OLEObject Type="Embed" ProgID="Equation.DSMT4" ShapeID="_x0000_i4623" DrawAspect="Content" ObjectID="_1690175924" r:id="rId7260"/>
              </w:object>
            </w:r>
            <w:r w:rsidRPr="00CA015B">
              <w:rPr>
                <w:rFonts w:ascii="Chu Van An" w:hAnsi="Chu Van An" w:cs="Chu Van An"/>
                <w:szCs w:val="22"/>
              </w:rPr>
              <w:t>. Xét vị trí tương đối của hai đường tròn đó.</w:t>
            </w:r>
          </w:p>
          <w:p w14:paraId="3583788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33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15A732EF">
                <v:shape id="_x0000_i4624" type="#_x0000_t75" style="width:52.5pt;height:19.5pt" o:ole="">
                  <v:imagedata r:id="rId7261" o:title=""/>
                </v:shape>
                <o:OLEObject Type="Embed" ProgID="Equation.DSMT4" ShapeID="_x0000_i4624" DrawAspect="Content" ObjectID="_1690175925" r:id="rId7262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tiếp xúc ngoài.</w:t>
            </w:r>
          </w:p>
          <w:p w14:paraId="0FB4A220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4A59C647">
                <v:shape id="_x0000_i4625" type="#_x0000_t75" style="width:52.5pt;height:19.5pt" o:ole="">
                  <v:imagedata r:id="rId7261" o:title=""/>
                </v:shape>
                <o:OLEObject Type="Embed" ProgID="Equation.DSMT4" ShapeID="_x0000_i4625" DrawAspect="Content" ObjectID="_1690175926" r:id="rId7263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ngoài nhau.</w:t>
            </w:r>
          </w:p>
          <w:p w14:paraId="1FBC647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33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71186842">
                <v:shape id="_x0000_i4626" type="#_x0000_t75" style="width:52.5pt;height:19.5pt" o:ole="">
                  <v:imagedata r:id="rId7261" o:title=""/>
                </v:shape>
                <o:OLEObject Type="Embed" ProgID="Equation.DSMT4" ShapeID="_x0000_i4626" DrawAspect="Content" ObjectID="_1690175927" r:id="rId7264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cắt nhau tại hai điểm phân biệt.</w:t>
            </w:r>
          </w:p>
          <w:p w14:paraId="1967F87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50649D58">
                <v:shape id="_x0000_i4627" type="#_x0000_t75" style="width:52.5pt;height:19.5pt" o:ole="">
                  <v:imagedata r:id="rId7261" o:title=""/>
                </v:shape>
                <o:OLEObject Type="Embed" ProgID="Equation.DSMT4" ShapeID="_x0000_i4627" DrawAspect="Content" ObjectID="_1690175928" r:id="rId7265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tiếp xúc trong.</w:t>
            </w:r>
          </w:p>
          <w:p w14:paraId="44B393A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834E7EE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3E1CAEA2" w14:textId="77777777" w:rsidTr="00EC4384">
        <w:tc>
          <w:tcPr>
            <w:tcW w:w="6200" w:type="dxa"/>
            <w:shd w:val="clear" w:color="auto" w:fill="auto"/>
          </w:tcPr>
          <w:p w14:paraId="368D43D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  <w:t>Câu 5:</w:t>
            </w:r>
            <w:r w:rsidRPr="00CA015B">
              <w:rPr>
                <w:rFonts w:ascii="Chu Van An" w:hAnsi="Chu Van An" w:cs="Chu Van An"/>
                <w:szCs w:val="22"/>
                <w:lang w:val="pt-BR"/>
              </w:rPr>
              <w:t>Đường</w: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30" w14:anchorId="3EF50C11">
                <v:shape id="_x0000_i4628" type="#_x0000_t75" style="width:81.75pt;height:16.5pt" o:ole="">
                  <v:imagedata r:id="rId7266" o:title=""/>
                </v:shape>
                <o:OLEObject Type="Embed" ProgID="Equation.DSMT4" ShapeID="_x0000_i4628" DrawAspect="Content" ObjectID="_1690175929" r:id="rId7267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tiếp xúc với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80" w:dyaOrig="420" w14:anchorId="59DCAC82">
                <v:shape id="_x0000_i4629" type="#_x0000_t75" style="width:129pt;height:21pt" o:ole="">
                  <v:imagedata r:id="rId7268" o:title=""/>
                </v:shape>
                <o:OLEObject Type="Embed" ProgID="Equation.DSMT4" ShapeID="_x0000_i4629" DrawAspect="Content" ObjectID="_1690175930" r:id="rId7269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tại điểm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70" w14:anchorId="01D2EA3F">
                <v:shape id="_x0000_i4630" type="#_x0000_t75" style="width:16.5pt;height:13.5pt" o:ole="">
                  <v:imagedata r:id="rId7270" o:title=""/>
                </v:shape>
                <o:OLEObject Type="Embed" ProgID="Equation.DSMT4" ShapeID="_x0000_i4630" DrawAspect="Content" ObjectID="_1690175931" r:id="rId7271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có tọa độ là</w:t>
            </w:r>
          </w:p>
          <w:p w14:paraId="6470F343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00" w:dyaOrig="390" w14:anchorId="13711F66">
                <v:shape id="_x0000_i4631" type="#_x0000_t75" style="width:30pt;height:19.5pt" o:ole="">
                  <v:imagedata r:id="rId7272" o:title=""/>
                </v:shape>
                <o:OLEObject Type="Embed" ProgID="Equation.DSMT4" ShapeID="_x0000_i4631" DrawAspect="Content" ObjectID="_1690175932" r:id="rId7273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390" w14:anchorId="75CE3B7C">
                <v:shape id="_x0000_i4632" type="#_x0000_t75" style="width:26.25pt;height:19.5pt" o:ole="">
                  <v:imagedata r:id="rId7274" o:title=""/>
                </v:shape>
                <o:OLEObject Type="Embed" ProgID="Equation.DSMT4" ShapeID="_x0000_i4632" DrawAspect="Content" ObjectID="_1690175933" r:id="rId7275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03CCF412">
                <v:shape id="_x0000_i4633" type="#_x0000_t75" style="width:27pt;height:19.5pt" o:ole="">
                  <v:imagedata r:id="rId7276" o:title=""/>
                </v:shape>
                <o:OLEObject Type="Embed" ProgID="Equation.DSMT4" ShapeID="_x0000_i4633" DrawAspect="Content" ObjectID="_1690175934" r:id="rId7277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68BBF8EE">
                <v:shape id="_x0000_i4634" type="#_x0000_t75" style="width:27pt;height:19.5pt" o:ole="">
                  <v:imagedata r:id="rId7278" o:title=""/>
                </v:shape>
                <o:OLEObject Type="Embed" ProgID="Equation.DSMT4" ShapeID="_x0000_i4634" DrawAspect="Content" ObjectID="_1690175935" r:id="rId7279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</w:p>
          <w:p w14:paraId="5C312ED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5DF2F0B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5EEEB401" w14:textId="77777777" w:rsidTr="00EC4384">
        <w:tc>
          <w:tcPr>
            <w:tcW w:w="6200" w:type="dxa"/>
            <w:shd w:val="clear" w:color="auto" w:fill="auto"/>
          </w:tcPr>
          <w:p w14:paraId="6D645D6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35" w:dyaOrig="405" w14:anchorId="0E49AA9D">
                <v:shape id="_x0000_i4635" type="#_x0000_t75" style="width:126.75pt;height:20.25pt" o:ole="">
                  <v:imagedata r:id="rId7280" o:title=""/>
                </v:shape>
                <o:OLEObject Type="Embed" ProgID="Equation.DSMT4" ShapeID="_x0000_i4635" DrawAspect="Content" ObjectID="_1690175936" r:id="rId728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3B230EF2">
                <v:shape id="_x0000_i4636" type="#_x0000_t75" style="width:80.25pt;height:15.75pt" o:ole="">
                  <v:imagedata r:id="rId7282" o:title=""/>
                </v:shape>
                <o:OLEObject Type="Embed" ProgID="Equation.DSMT4" ShapeID="_x0000_i4636" DrawAspect="Content" ObjectID="_1690175937" r:id="rId7283"/>
              </w:object>
            </w:r>
            <w:r w:rsidRPr="00CA015B">
              <w:rPr>
                <w:rFonts w:ascii="Chu Van An" w:hAnsi="Chu Van An" w:cs="Chu Van An"/>
                <w:szCs w:val="22"/>
              </w:rPr>
              <w:t>. Trong các mệnh đề sau, tìm mệnh đề đúng?</w:t>
            </w:r>
          </w:p>
          <w:p w14:paraId="3E614A5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4B011F72">
                <v:shape id="_x0000_i4637" type="#_x0000_t75" style="width:10.5pt;height:14.25pt" o:ole="">
                  <v:imagedata r:id="rId7284" o:title=""/>
                </v:shape>
                <o:OLEObject Type="Embed" ProgID="Equation.DSMT4" ShapeID="_x0000_i4637" DrawAspect="Content" ObjectID="_1690175938" r:id="rId72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đi qua tâm của đường tròn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052047D6">
                <v:shape id="_x0000_i4638" type="#_x0000_t75" style="width:21pt;height:20.25pt" o:ole="">
                  <v:imagedata r:id="rId7286" o:title=""/>
                </v:shape>
                <o:OLEObject Type="Embed" ProgID="Equation.DSMT4" ShapeID="_x0000_i4638" DrawAspect="Content" ObjectID="_1690175939" r:id="rId728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56D850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4270940A">
                <v:shape id="_x0000_i4639" type="#_x0000_t75" style="width:10.5pt;height:14.25pt" o:ole="">
                  <v:imagedata r:id="rId7288" o:title=""/>
                </v:shape>
                <o:OLEObject Type="Embed" ProgID="Equation.DSMT4" ShapeID="_x0000_i4639" DrawAspect="Content" ObjectID="_1690175940" r:id="rId72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73EC1F6B">
                <v:shape id="_x0000_i4640" type="#_x0000_t75" style="width:21pt;height:20.25pt" o:ole="">
                  <v:imagedata r:id="rId7290" o:title=""/>
                </v:shape>
                <o:OLEObject Type="Embed" ProgID="Equation.DSMT4" ShapeID="_x0000_i4640" DrawAspect="Content" ObjectID="_1690175941" r:id="rId729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biệt.</w:t>
            </w:r>
          </w:p>
          <w:p w14:paraId="4594674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447E3944">
                <v:shape id="_x0000_i4641" type="#_x0000_t75" style="width:10.5pt;height:14.25pt" o:ole="">
                  <v:imagedata r:id="rId7292" o:title=""/>
                </v:shape>
                <o:OLEObject Type="Embed" ProgID="Equation.DSMT4" ShapeID="_x0000_i4641" DrawAspect="Content" ObjectID="_1690175942" r:id="rId729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tiếp xúc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3967C709">
                <v:shape id="_x0000_i4642" type="#_x0000_t75" style="width:21pt;height:20.25pt" o:ole="">
                  <v:imagedata r:id="rId7294" o:title=""/>
                </v:shape>
                <o:OLEObject Type="Embed" ProgID="Equation.DSMT4" ShapeID="_x0000_i4642" DrawAspect="Content" ObjectID="_1690175943" r:id="rId729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94C036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210" w:dyaOrig="285" w14:anchorId="5D4B7C3C">
                <v:shape id="_x0000_i4643" type="#_x0000_t75" style="width:10.5pt;height:14.25pt" o:ole="">
                  <v:imagedata r:id="rId7296" o:title=""/>
                </v:shape>
                <o:OLEObject Type="Embed" ProgID="Equation.DSMT4" ShapeID="_x0000_i4643" DrawAspect="Content" ObjectID="_1690175944" r:id="rId729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không có điểm chung với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33E9ED14">
                <v:shape id="_x0000_i4644" type="#_x0000_t75" style="width:21pt;height:20.25pt" o:ole="">
                  <v:imagedata r:id="rId7298" o:title=""/>
                </v:shape>
                <o:OLEObject Type="Embed" ProgID="Equation.DSMT4" ShapeID="_x0000_i4644" DrawAspect="Content" ObjectID="_1690175945" r:id="rId729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42BB87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C4FDD6F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CA015B" w14:paraId="2CDEF005" w14:textId="77777777" w:rsidTr="00EC4384">
        <w:tc>
          <w:tcPr>
            <w:tcW w:w="6200" w:type="dxa"/>
            <w:shd w:val="clear" w:color="auto" w:fill="auto"/>
          </w:tcPr>
          <w:p w14:paraId="067C6B8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7: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420" w:dyaOrig="420" w14:anchorId="3038E598">
                <v:shape id="_x0000_i4645" type="#_x0000_t75" style="width:21pt;height:21pt" o:ole="">
                  <v:imagedata r:id="rId7300" o:title=""/>
                </v:shape>
                <o:OLEObject Type="Embed" ProgID="Equation.DSMT4" ShapeID="_x0000_i4645" DrawAspect="Content" ObjectID="_1690175946" r:id="rId730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2340" w:dyaOrig="450" w14:anchorId="11CCBD15">
                <v:shape id="_x0000_i4646" type="#_x0000_t75" style="width:117pt;height:22.5pt" o:ole="">
                  <v:imagedata r:id="rId7302" o:title=""/>
                </v:shape>
                <o:OLEObject Type="Embed" ProgID="Equation.DSMT4" ShapeID="_x0000_i4646" DrawAspect="Content" ObjectID="_1690175947" r:id="rId730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thẳng nào sau đây cắt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420" w:dyaOrig="420" w14:anchorId="767E7F54">
                <v:shape id="_x0000_i4647" type="#_x0000_t75" style="width:21pt;height:21pt" o:ole="">
                  <v:imagedata r:id="rId7300" o:title=""/>
                </v:shape>
                <o:OLEObject Type="Embed" ProgID="Equation.DSMT4" ShapeID="_x0000_i4647" DrawAspect="Content" ObjectID="_1690175948" r:id="rId730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lớn nhất?</w:t>
            </w:r>
          </w:p>
          <w:p w14:paraId="6E36A3E3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530" w:dyaOrig="315" w14:anchorId="6DE7BC43">
                <v:shape id="_x0000_i4648" type="#_x0000_t75" style="width:76.5pt;height:15.75pt" o:ole="">
                  <v:imagedata r:id="rId7305" o:title=""/>
                </v:shape>
                <o:OLEObject Type="Embed" ProgID="Equation.DSMT4" ShapeID="_x0000_i4648" DrawAspect="Content" ObjectID="_1690175949" r:id="rId7306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125" w:dyaOrig="315" w14:anchorId="6E2E5531">
                <v:shape id="_x0000_i4649" type="#_x0000_t75" style="width:56.25pt;height:15.75pt" o:ole="">
                  <v:imagedata r:id="rId7307" o:title=""/>
                </v:shape>
                <o:OLEObject Type="Embed" ProgID="Equation.DSMT4" ShapeID="_x0000_i4649" DrawAspect="Content" ObjectID="_1690175950" r:id="rId7308"/>
              </w:object>
            </w:r>
            <w:r w:rsidRPr="00CA015B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413A26FD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Cs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470" w:dyaOrig="315" w14:anchorId="02872693">
                <v:shape id="_x0000_i4650" type="#_x0000_t75" style="width:73.5pt;height:15.75pt" o:ole="">
                  <v:imagedata r:id="rId7309" o:title=""/>
                </v:shape>
                <o:OLEObject Type="Embed" ProgID="Equation.DSMT4" ShapeID="_x0000_i4650" DrawAspect="Content" ObjectID="_1690175951" r:id="rId731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305" w:dyaOrig="315" w14:anchorId="15DF8CED">
                <v:shape id="_x0000_i4651" type="#_x0000_t75" style="width:65.25pt;height:15.75pt" o:ole="">
                  <v:imagedata r:id="rId7311" o:title=""/>
                </v:shape>
                <o:OLEObject Type="Embed" ProgID="Equation.DSMT4" ShapeID="_x0000_i4651" DrawAspect="Content" ObjectID="_1690175952" r:id="rId731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EF6848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2485B30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57043859" w14:textId="77777777" w:rsidTr="00EC4384">
        <w:tc>
          <w:tcPr>
            <w:tcW w:w="6200" w:type="dxa"/>
            <w:shd w:val="clear" w:color="auto" w:fill="auto"/>
          </w:tcPr>
          <w:p w14:paraId="7FAAB06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65" w:dyaOrig="450" w14:anchorId="3C2E2A6E">
                <v:shape id="_x0000_i4652" type="#_x0000_t75" style="width:143.25pt;height:22.5pt" o:ole="">
                  <v:imagedata r:id="rId7313" o:title=""/>
                </v:shape>
                <o:OLEObject Type="Embed" ProgID="Equation.DSMT4" ShapeID="_x0000_i4652" DrawAspect="Content" ObjectID="_1690175953" r:id="rId731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Đường thẳng nào sau đây cắt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450" w:dyaOrig="375" w14:anchorId="521E8FA2">
                <v:shape id="_x0000_i4653" type="#_x0000_t75" style="width:22.5pt;height:18.75pt" o:ole="">
                  <v:imagedata r:id="rId7315" o:title=""/>
                </v:shape>
                <o:OLEObject Type="Embed" ProgID="Equation.DSMT4" ShapeID="_x0000_i4653" DrawAspect="Content" ObjectID="_1690175954" r:id="rId731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lớn nhất?</w:t>
            </w:r>
          </w:p>
          <w:p w14:paraId="523E664A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065" w:dyaOrig="330" w14:anchorId="7979133D">
                <v:shape id="_x0000_i4654" type="#_x0000_t75" style="width:53.25pt;height:16.5pt" o:ole="">
                  <v:imagedata r:id="rId7317" o:title=""/>
                </v:shape>
                <o:OLEObject Type="Embed" ProgID="Equation.DSMT4" ShapeID="_x0000_i4654" DrawAspect="Content" ObjectID="_1690175955" r:id="rId731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65" w:dyaOrig="330" w14:anchorId="34E3FFC0">
                <v:shape id="_x0000_i4655" type="#_x0000_t75" style="width:68.25pt;height:16.5pt" o:ole="">
                  <v:imagedata r:id="rId7319" o:title=""/>
                </v:shape>
                <o:OLEObject Type="Embed" ProgID="Equation.DSMT4" ShapeID="_x0000_i4655" DrawAspect="Content" ObjectID="_1690175956" r:id="rId7320"/>
              </w:object>
            </w:r>
            <w:r w:rsidRPr="00CA015B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3EE6FCED" w14:textId="77777777" w:rsidR="00AF665B" w:rsidRPr="00CA015B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95" w:dyaOrig="330" w14:anchorId="29D73481">
                <v:shape id="_x0000_i4656" type="#_x0000_t75" style="width:69.75pt;height:16.5pt" o:ole="">
                  <v:imagedata r:id="rId7321" o:title=""/>
                </v:shape>
                <o:OLEObject Type="Embed" ProgID="Equation.DSMT4" ShapeID="_x0000_i4656" DrawAspect="Content" ObjectID="_1690175957" r:id="rId732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245" w:dyaOrig="330" w14:anchorId="400604D7">
                <v:shape id="_x0000_i4657" type="#_x0000_t75" style="width:62.25pt;height:16.5pt" o:ole="">
                  <v:imagedata r:id="rId7323" o:title=""/>
                </v:shape>
                <o:OLEObject Type="Embed" ProgID="Equation.DSMT4" ShapeID="_x0000_i4657" DrawAspect="Content" ObjectID="_1690175958" r:id="rId732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E81D3F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15AE33C1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10D883A1" w14:textId="77777777" w:rsidTr="00EC4384">
        <w:tc>
          <w:tcPr>
            <w:tcW w:w="6200" w:type="dxa"/>
            <w:shd w:val="clear" w:color="auto" w:fill="auto"/>
          </w:tcPr>
          <w:p w14:paraId="57F281E0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1F48CFD">
                <v:shape id="_x0000_i4658" type="#_x0000_t75" style="width:21pt;height:20.25pt" o:ole="">
                  <v:imagedata r:id="rId7325" o:title=""/>
                </v:shape>
                <o:OLEObject Type="Embed" ProgID="Equation.DSMT4" ShapeID="_x0000_i4658" DrawAspect="Content" ObjectID="_1690175959" r:id="rId732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: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35" w14:anchorId="5DD19A6E">
                <v:shape id="_x0000_i4659" type="#_x0000_t75" style="width:108.75pt;height:21.75pt" o:ole="">
                  <v:imagedata r:id="rId7327" o:title=""/>
                </v:shape>
                <o:OLEObject Type="Embed" ProgID="Equation.DSMT4" ShapeID="_x0000_i4659" DrawAspect="Content" ObjectID="_1690175960" r:id="rId732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4D1E439A">
                <v:shape id="_x0000_i4660" type="#_x0000_t75" style="width:11.25pt;height:12.75pt" o:ole="">
                  <v:imagedata r:id="rId7329" o:title=""/>
                </v:shape>
                <o:OLEObject Type="Embed" ProgID="Equation.DSMT4" ShapeID="_x0000_i4660" DrawAspect="Content" ObjectID="_1690175961" r:id="rId7330"/>
              </w:object>
            </w:r>
            <w:r w:rsidRPr="00CA015B">
              <w:rPr>
                <w:rFonts w:ascii="Chu Van An" w:hAnsi="Chu Van An" w:cs="Chu Van An"/>
                <w:szCs w:val="22"/>
              </w:rPr>
              <w:t>: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1D145C64">
                <v:shape id="_x0000_i4661" type="#_x0000_t75" style="width:60pt;height:15.75pt" o:ole="">
                  <v:imagedata r:id="rId7331" o:title=""/>
                </v:shape>
                <o:OLEObject Type="Embed" ProgID="Equation.DSMT4" ShapeID="_x0000_i4661" DrawAspect="Content" ObjectID="_1690175962" r:id="rId733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biết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31291BF4">
                <v:shape id="_x0000_i4662" type="#_x0000_t75" style="width:11.25pt;height:12.75pt" o:ole="">
                  <v:imagedata r:id="rId7333" o:title=""/>
                </v:shape>
                <o:OLEObject Type="Embed" ProgID="Equation.DSMT4" ShapeID="_x0000_i4662" DrawAspect="Content" ObjectID="_1690175963" r:id="rId733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1223F41">
                <v:shape id="_x0000_i4663" type="#_x0000_t75" style="width:21pt;height:20.25pt" o:ole="">
                  <v:imagedata r:id="rId7335" o:title=""/>
                </v:shape>
                <o:OLEObject Type="Embed" ProgID="Equation.DSMT4" ShapeID="_x0000_i4663" DrawAspect="Content" ObjectID="_1690175964" r:id="rId733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69E14B65">
                <v:shape id="_x0000_i4664" type="#_x0000_t75" style="width:12pt;height:12.75pt" o:ole="">
                  <v:imagedata r:id="rId7337" o:title=""/>
                </v:shape>
                <o:OLEObject Type="Embed" ProgID="Equation.DSMT4" ShapeID="_x0000_i4664" DrawAspect="Content" ObjectID="_1690175965" r:id="rId733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3165708">
                <v:shape id="_x0000_i4665" type="#_x0000_t75" style="width:12pt;height:12.75pt" o:ole="">
                  <v:imagedata r:id="rId7339" o:title=""/>
                </v:shape>
                <o:OLEObject Type="Embed" ProgID="Equation.DSMT4" ShapeID="_x0000_i4665" DrawAspect="Content" ObjectID="_1690175966" r:id="rId734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Độ dài đoạn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B15929E">
                <v:shape id="_x0000_i4666" type="#_x0000_t75" style="width:20.25pt;height:12.75pt" o:ole="">
                  <v:imagedata r:id="rId7341" o:title=""/>
                </v:shape>
                <o:OLEObject Type="Embed" ProgID="Equation.DSMT4" ShapeID="_x0000_i4666" DrawAspect="Content" ObjectID="_1690175967" r:id="rId734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0D6D5C86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55A68088">
                <v:shape id="_x0000_i4667" type="#_x0000_t75" style="width:24pt;height:18pt" o:ole="">
                  <v:imagedata r:id="rId7343" o:title=""/>
                </v:shape>
                <o:OLEObject Type="Embed" ProgID="Equation.DSMT4" ShapeID="_x0000_i4667" DrawAspect="Content" ObjectID="_1690175968" r:id="rId734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95" w:dyaOrig="675" w14:anchorId="6F9DB6AA">
                <v:shape id="_x0000_i4668" type="#_x0000_t75" style="width:24.75pt;height:33.75pt" o:ole="">
                  <v:imagedata r:id="rId7345" o:title=""/>
                </v:shape>
                <o:OLEObject Type="Embed" ProgID="Equation.DSMT4" ShapeID="_x0000_i4668" DrawAspect="Content" ObjectID="_1690175969" r:id="rId734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10757D70">
                <v:shape id="_x0000_i4669" type="#_x0000_t75" style="width:26.25pt;height:33.75pt" o:ole="">
                  <v:imagedata r:id="rId7347" o:title=""/>
                </v:shape>
                <o:OLEObject Type="Embed" ProgID="Equation.DSMT4" ShapeID="_x0000_i4669" DrawAspect="Content" ObjectID="_1690175970" r:id="rId734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0659F7E6">
                <v:shape id="_x0000_i4670" type="#_x0000_t75" style="width:15.75pt;height:30.75pt" o:ole="">
                  <v:imagedata r:id="rId7349" o:title=""/>
                </v:shape>
                <o:OLEObject Type="Embed" ProgID="Equation.DSMT4" ShapeID="_x0000_i4670" DrawAspect="Content" ObjectID="_1690175971" r:id="rId735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783349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F85F36D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2329DA3A" w14:textId="77777777" w:rsidTr="00EC4384">
        <w:tc>
          <w:tcPr>
            <w:tcW w:w="6200" w:type="dxa"/>
            <w:shd w:val="clear" w:color="auto" w:fill="auto"/>
          </w:tcPr>
          <w:p w14:paraId="5D3E619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10: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hai đường tròn </w:t>
            </w:r>
            <w:r w:rsidRPr="00CA015B">
              <w:rPr>
                <w:rFonts w:ascii="Chu Van An" w:eastAsiaTheme="minorEastAsia" w:hAnsi="Chu Van An" w:cs="Chu Van An"/>
                <w:szCs w:val="22"/>
                <w:lang w:val="vi-VN" w:eastAsia="vi-VN"/>
              </w:rPr>
              <w:object w:dxaOrig="2895" w:dyaOrig="405" w14:anchorId="4487ED99">
                <v:shape id="_x0000_i4671" type="#_x0000_t75" style="width:144.75pt;height:20.25pt" o:ole="">
                  <v:imagedata r:id="rId7351" o:title=""/>
                </v:shape>
                <o:OLEObject Type="Embed" ProgID="Equation.DSMT4" ShapeID="_x0000_i4671" DrawAspect="Content" ObjectID="_1690175972" r:id="rId735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Theme="minorEastAsia" w:hAnsi="Chu Van An" w:cs="Chu Van An"/>
                <w:szCs w:val="22"/>
                <w:lang w:val="vi-VN" w:eastAsia="vi-VN"/>
              </w:rPr>
              <w:object w:dxaOrig="2820" w:dyaOrig="435" w14:anchorId="2DB2E585">
                <v:shape id="_x0000_i4672" type="#_x0000_t75" style="width:141pt;height:21.75pt" o:ole="">
                  <v:imagedata r:id="rId7353" o:title=""/>
                </v:shape>
                <o:OLEObject Type="Embed" ProgID="Equation.DSMT4" ShapeID="_x0000_i4672" DrawAspect="Content" ObjectID="_1690175973" r:id="rId735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Số giao điểm của </w:t>
            </w:r>
            <w:r w:rsidRPr="00CA015B">
              <w:rPr>
                <w:rFonts w:ascii="Chu Van An" w:eastAsiaTheme="minorEastAsia" w:hAnsi="Chu Van An" w:cs="Chu Van An"/>
                <w:szCs w:val="22"/>
                <w:lang w:val="vi-VN" w:eastAsia="vi-VN"/>
              </w:rPr>
              <w:object w:dxaOrig="480" w:dyaOrig="405" w14:anchorId="431BD81D">
                <v:shape id="_x0000_i4673" type="#_x0000_t75" style="width:24pt;height:20.25pt" o:ole="">
                  <v:imagedata r:id="rId7355" o:title=""/>
                </v:shape>
                <o:OLEObject Type="Embed" ProgID="Equation.DSMT4" ShapeID="_x0000_i4673" DrawAspect="Content" ObjectID="_1690175974" r:id="rId735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Theme="minorEastAsia" w:hAnsi="Chu Van An" w:cs="Chu Van An"/>
                <w:szCs w:val="22"/>
                <w:lang w:val="vi-VN" w:eastAsia="vi-VN"/>
              </w:rPr>
              <w:object w:dxaOrig="495" w:dyaOrig="405" w14:anchorId="1E3E9E3D">
                <v:shape id="_x0000_i4674" type="#_x0000_t75" style="width:24.75pt;height:20.25pt" o:ole="">
                  <v:imagedata r:id="rId7357" o:title=""/>
                </v:shape>
                <o:OLEObject Type="Embed" ProgID="Equation.DSMT4" ShapeID="_x0000_i4674" DrawAspect="Content" ObjectID="_1690175975" r:id="rId735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D330792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color w:val="0000FF"/>
                <w:position w:val="-6"/>
                <w:szCs w:val="22"/>
                <w:lang w:val="vi-VN" w:eastAsia="vi-VN"/>
              </w:rPr>
              <w:object w:dxaOrig="210" w:dyaOrig="285" w14:anchorId="63494B7F">
                <v:shape id="_x0000_i4675" type="#_x0000_t75" style="width:10.5pt;height:14.25pt" o:ole="">
                  <v:imagedata r:id="rId7359" o:title=""/>
                </v:shape>
                <o:OLEObject Type="Embed" ProgID="Equation.DSMT4" ShapeID="_x0000_i4675" DrawAspect="Content" ObjectID="_1690175976" r:id="rId736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210" w:dyaOrig="255" w14:anchorId="0DE22FF7">
                <v:shape id="_x0000_i4676" type="#_x0000_t75" style="width:10.5pt;height:12.75pt" o:ole="">
                  <v:imagedata r:id="rId7361" o:title=""/>
                </v:shape>
                <o:OLEObject Type="Embed" ProgID="Equation.DSMT4" ShapeID="_x0000_i4676" DrawAspect="Content" ObjectID="_1690175977" r:id="rId736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color w:val="0000FF"/>
                <w:position w:val="-4"/>
                <w:szCs w:val="22"/>
                <w:lang w:val="vi-VN" w:eastAsia="vi-VN"/>
              </w:rPr>
              <w:object w:dxaOrig="135" w:dyaOrig="255" w14:anchorId="3956CEA1">
                <v:shape id="_x0000_i4677" type="#_x0000_t75" style="width:6.75pt;height:12.75pt" o:ole="">
                  <v:imagedata r:id="rId7363" o:title=""/>
                </v:shape>
                <o:OLEObject Type="Embed" ProgID="Equation.DSMT4" ShapeID="_x0000_i4677" DrawAspect="Content" ObjectID="_1690175978" r:id="rId736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szCs w:val="22"/>
              </w:rPr>
              <w:t>Vô số.</w:t>
            </w:r>
          </w:p>
          <w:p w14:paraId="69B62F7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D482115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13A55FDC" w14:textId="77777777" w:rsidTr="00EC4384">
        <w:tc>
          <w:tcPr>
            <w:tcW w:w="6200" w:type="dxa"/>
            <w:shd w:val="clear" w:color="auto" w:fill="auto"/>
          </w:tcPr>
          <w:p w14:paraId="17A5B45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11: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635" w:dyaOrig="330" w14:anchorId="5241BD4B">
                <v:shape id="_x0000_i4678" type="#_x0000_t75" style="width:81.75pt;height:16.5pt" o:ole="">
                  <v:imagedata r:id="rId7365" o:title=""/>
                </v:shape>
                <o:OLEObject Type="Embed" ProgID="Equation.DSMT4" ShapeID="_x0000_i4678" DrawAspect="Content" ObjectID="_1690175979" r:id="rId736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2580" w:dyaOrig="435" w14:anchorId="3F07D909">
                <v:shape id="_x0000_i4679" type="#_x0000_t75" style="width:129pt;height:21.75pt" o:ole="">
                  <v:imagedata r:id="rId7367" o:title=""/>
                </v:shape>
                <o:OLEObject Type="Embed" ProgID="Equation.DSMT4" ShapeID="_x0000_i4679" DrawAspect="Content" ObjectID="_1690175980" r:id="rId736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dây cung có độ dài bằng</w:t>
            </w:r>
          </w:p>
          <w:p w14:paraId="4B05570F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465" w:dyaOrig="345" w14:anchorId="2B1E129A">
                <v:shape id="_x0000_i4680" type="#_x0000_t75" style="width:23.25pt;height:17.25pt" o:ole="">
                  <v:imagedata r:id="rId7369" o:title=""/>
                </v:shape>
                <o:OLEObject Type="Embed" ProgID="Equation.DSMT4" ShapeID="_x0000_i4680" DrawAspect="Content" ObjectID="_1690175981" r:id="rId737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465" w:dyaOrig="330" w14:anchorId="3BBC59BD">
                <v:shape id="_x0000_i4681" type="#_x0000_t75" style="width:23.25pt;height:16.5pt" o:ole="">
                  <v:imagedata r:id="rId7371" o:title=""/>
                </v:shape>
                <o:OLEObject Type="Embed" ProgID="Equation.DSMT4" ShapeID="_x0000_i4681" DrawAspect="Content" ObjectID="_1690175982" r:id="rId737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270" w:dyaOrig="270" w14:anchorId="43CB7F8D">
                <v:shape id="_x0000_i4682" type="#_x0000_t75" style="width:13.5pt;height:13.5pt" o:ole="">
                  <v:imagedata r:id="rId7373" o:title=""/>
                </v:shape>
                <o:OLEObject Type="Embed" ProgID="Equation.DSMT4" ShapeID="_x0000_i4682" DrawAspect="Content" ObjectID="_1690175983" r:id="rId737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345" w:dyaOrig="345" w14:anchorId="70E92088">
                <v:shape id="_x0000_i4683" type="#_x0000_t75" style="width:17.25pt;height:17.25pt" o:ole="">
                  <v:imagedata r:id="rId7375" o:title=""/>
                </v:shape>
                <o:OLEObject Type="Embed" ProgID="Equation.DSMT4" ShapeID="_x0000_i4683" DrawAspect="Content" ObjectID="_1690175984" r:id="rId737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6E9BD4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00F3D08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5EB8B39E" w14:textId="77777777" w:rsidTr="00EC4384">
        <w:tc>
          <w:tcPr>
            <w:tcW w:w="6200" w:type="dxa"/>
            <w:shd w:val="clear" w:color="auto" w:fill="auto"/>
          </w:tcPr>
          <w:p w14:paraId="4A5B297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05" w:dyaOrig="360" w14:anchorId="3A91F938">
                <v:shape id="_x0000_i4684" type="#_x0000_t75" style="width:125.25pt;height:18pt" o:ole="">
                  <v:imagedata r:id="rId7377" o:title=""/>
                </v:shape>
                <o:OLEObject Type="Embed" ProgID="Equation.DSMT4" ShapeID="_x0000_i4684" DrawAspect="Content" ObjectID="_1690175985" r:id="rId737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0D129DE8">
                <v:shape id="_x0000_i4685" type="#_x0000_t75" style="width:9.75pt;height:12.75pt" o:ole="">
                  <v:imagedata r:id="rId7379" o:title=""/>
                </v:shape>
                <o:OLEObject Type="Embed" ProgID="Equation.DSMT4" ShapeID="_x0000_i4685" DrawAspect="Content" ObjectID="_1690175986" r:id="rId738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cắt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30" w14:anchorId="1E40887A">
                <v:shape id="_x0000_i4686" type="#_x0000_t75" style="width:92.25pt;height:16.5pt" o:ole="">
                  <v:imagedata r:id="rId7381" o:title=""/>
                </v:shape>
                <o:OLEObject Type="Embed" ProgID="Equation.DSMT4" ShapeID="_x0000_i4686" DrawAspect="Content" ObjectID="_1690175987" r:id="rId738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theo một dây cung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2CC076D4">
                <v:shape id="_x0000_i4687" type="#_x0000_t75" style="width:20.25pt;height:12.75pt" o:ole="">
                  <v:imagedata r:id="rId7383" o:title=""/>
                </v:shape>
                <o:OLEObject Type="Embed" ProgID="Equation.DSMT4" ShapeID="_x0000_i4687" DrawAspect="Content" ObjectID="_1690175988" r:id="rId738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có độ dài bằng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6E9B79EE">
                <v:shape id="_x0000_i4688" type="#_x0000_t75" style="width:9.75pt;height:14.25pt" o:ole="">
                  <v:imagedata r:id="rId7385" o:title=""/>
                </v:shape>
                <o:OLEObject Type="Embed" ProgID="Equation.DSMT4" ShapeID="_x0000_i4688" DrawAspect="Content" ObjectID="_1690175989" r:id="rId738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Hỏi diện tích tam giác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65" w:dyaOrig="255" w14:anchorId="5DA19446">
                <v:shape id="_x0000_i4689" type="#_x0000_t75" style="width:23.25pt;height:12.75pt" o:ole="">
                  <v:imagedata r:id="rId7387" o:title=""/>
                </v:shape>
                <o:OLEObject Type="Embed" ProgID="Equation.DSMT4" ShapeID="_x0000_i4689" DrawAspect="Content" ObjectID="_1690175990" r:id="rId738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bằng bao nhiêu?</w:t>
            </w:r>
          </w:p>
          <w:p w14:paraId="26521944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1AC2222A">
                <v:shape id="_x0000_i4690" type="#_x0000_t75" style="width:14.25pt;height:14.25pt" o:ole="">
                  <v:imagedata r:id="rId7389" o:title=""/>
                </v:shape>
                <o:OLEObject Type="Embed" ProgID="Equation.DSMT4" ShapeID="_x0000_i4690" DrawAspect="Content" ObjectID="_1690175991" r:id="rId739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285" w14:anchorId="24A56BD8">
                <v:shape id="_x0000_i4691" type="#_x0000_t75" style="width:15pt;height:14.25pt" o:ole="">
                  <v:imagedata r:id="rId7391" o:title=""/>
                </v:shape>
                <o:OLEObject Type="Embed" ProgID="Equation.DSMT4" ShapeID="_x0000_i4691" DrawAspect="Content" ObjectID="_1690175992" r:id="rId7392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7926F4FD">
                <v:shape id="_x0000_i4692" type="#_x0000_t75" style="width:9pt;height:14.25pt" o:ole="">
                  <v:imagedata r:id="rId7393" o:title=""/>
                </v:shape>
                <o:OLEObject Type="Embed" ProgID="Equation.DSMT4" ShapeID="_x0000_i4692" DrawAspect="Content" ObjectID="_1690175993" r:id="rId739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66917E9A">
                <v:shape id="_x0000_i4693" type="#_x0000_t75" style="width:14.25pt;height:12.75pt" o:ole="">
                  <v:imagedata r:id="rId7395" o:title=""/>
                </v:shape>
                <o:OLEObject Type="Embed" ProgID="Equation.DSMT4" ShapeID="_x0000_i4693" DrawAspect="Content" ObjectID="_1690175994" r:id="rId739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69FFC2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29A2636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5834D5D8" w14:textId="77777777" w:rsidTr="00EC4384">
        <w:tc>
          <w:tcPr>
            <w:tcW w:w="6200" w:type="dxa"/>
            <w:shd w:val="clear" w:color="auto" w:fill="auto"/>
          </w:tcPr>
          <w:p w14:paraId="6ECF919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hai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10" w:dyaOrig="405" w14:anchorId="76B2BAF9">
                <v:shape id="_x0000_i4694" type="#_x0000_t75" style="width:145.5pt;height:20.25pt" o:ole="">
                  <v:imagedata r:id="rId7397" o:title=""/>
                </v:shape>
                <o:OLEObject Type="Embed" ProgID="Equation.DSMT4" ShapeID="_x0000_i4694" DrawAspect="Content" ObjectID="_1690175995" r:id="rId739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</w:t>
            </w:r>
          </w:p>
          <w:p w14:paraId="2C11E60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40" w:dyaOrig="405" w14:anchorId="41BBEB47">
                <v:shape id="_x0000_i4695" type="#_x0000_t75" style="width:147pt;height:20.25pt" o:ole="">
                  <v:imagedata r:id="rId7399" o:title=""/>
                </v:shape>
                <o:OLEObject Type="Embed" ProgID="Equation.DSMT4" ShapeID="_x0000_i4695" DrawAspect="Content" ObjectID="_1690175996" r:id="rId7400"/>
              </w:object>
            </w:r>
            <w:r w:rsidRPr="00CA015B">
              <w:rPr>
                <w:rFonts w:ascii="Chu Van An" w:hAnsi="Chu Van An" w:cs="Chu Van An"/>
                <w:szCs w:val="22"/>
              </w:rPr>
              <w:t>. Mệnh đề nào sau đây đúng?</w:t>
            </w:r>
          </w:p>
          <w:p w14:paraId="45B1E0E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80" w:dyaOrig="405" w14:anchorId="613DD058">
                <v:shape id="_x0000_i4696" type="#_x0000_t75" style="width:24pt;height:20.25pt" o:ole="">
                  <v:imagedata r:id="rId7401" o:title=""/>
                </v:shape>
                <o:OLEObject Type="Embed" ProgID="Equation.DSMT4" ShapeID="_x0000_i4696" DrawAspect="Content" ObjectID="_1690175997" r:id="rId7402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tiếp xúc trong với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95" w:dyaOrig="405" w14:anchorId="1B6E99BC">
                <v:shape id="_x0000_i4697" type="#_x0000_t75" style="width:24.75pt;height:20.25pt" o:ole="">
                  <v:imagedata r:id="rId7403" o:title=""/>
                </v:shape>
                <o:OLEObject Type="Embed" ProgID="Equation.DSMT4" ShapeID="_x0000_i4697" DrawAspect="Content" ObjectID="_1690175998" r:id="rId740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40EA3C9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80" w:dyaOrig="405" w14:anchorId="7D0C8BFF">
                <v:shape id="_x0000_i4698" type="#_x0000_t75" style="width:24pt;height:20.25pt" o:ole="">
                  <v:imagedata r:id="rId7405" o:title=""/>
                </v:shape>
                <o:OLEObject Type="Embed" ProgID="Equation.DSMT4" ShapeID="_x0000_i4698" DrawAspect="Content" ObjectID="_1690175999" r:id="rId7406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tiếp xúc ngoài với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95" w:dyaOrig="405" w14:anchorId="6563B982">
                <v:shape id="_x0000_i4699" type="#_x0000_t75" style="width:24.75pt;height:20.25pt" o:ole="">
                  <v:imagedata r:id="rId7407" o:title=""/>
                </v:shape>
                <o:OLEObject Type="Embed" ProgID="Equation.DSMT4" ShapeID="_x0000_i4699" DrawAspect="Content" ObjectID="_1690176000" r:id="rId740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0AE3EF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80" w:dyaOrig="405" w14:anchorId="3DD0A471">
                <v:shape id="_x0000_i4700" type="#_x0000_t75" style="width:24pt;height:20.25pt" o:ole="">
                  <v:imagedata r:id="rId7409" o:title=""/>
                </v:shape>
                <o:OLEObject Type="Embed" ProgID="Equation.DSMT4" ShapeID="_x0000_i4700" DrawAspect="Content" ObjectID="_1690176001" r:id="rId7410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cắt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95" w:dyaOrig="405" w14:anchorId="08415254">
                <v:shape id="_x0000_i4701" type="#_x0000_t75" style="width:24.75pt;height:20.25pt" o:ole="">
                  <v:imagedata r:id="rId7411" o:title=""/>
                </v:shape>
                <o:OLEObject Type="Embed" ProgID="Equation.DSMT4" ShapeID="_x0000_i4701" DrawAspect="Content" ObjectID="_1690176002" r:id="rId741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7B3827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80" w:dyaOrig="405" w14:anchorId="4D001ABC">
                <v:shape id="_x0000_i4702" type="#_x0000_t75" style="width:24pt;height:20.25pt" o:ole="">
                  <v:imagedata r:id="rId7413" o:title=""/>
                </v:shape>
                <o:OLEObject Type="Embed" ProgID="Equation.DSMT4" ShapeID="_x0000_i4702" DrawAspect="Content" ObjectID="_1690176003" r:id="rId7414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không có điểm chung với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95" w:dyaOrig="405" w14:anchorId="180E7D4F">
                <v:shape id="_x0000_i4703" type="#_x0000_t75" style="width:24.75pt;height:20.25pt" o:ole="">
                  <v:imagedata r:id="rId7415" o:title=""/>
                </v:shape>
                <o:OLEObject Type="Embed" ProgID="Equation.DSMT4" ShapeID="_x0000_i4703" DrawAspect="Content" ObjectID="_1690176004" r:id="rId741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CA11A8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5B8353DB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CA015B" w14:paraId="28C01506" w14:textId="77777777" w:rsidTr="00EC4384">
        <w:tc>
          <w:tcPr>
            <w:tcW w:w="6200" w:type="dxa"/>
            <w:shd w:val="clear" w:color="auto" w:fill="auto"/>
          </w:tcPr>
          <w:p w14:paraId="7DFC9EC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14: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420" w:dyaOrig="405" w14:anchorId="7EE9FF76">
                <v:shape id="_x0000_i4704" type="#_x0000_t75" style="width:21pt;height:20.25pt" o:ole="">
                  <v:imagedata r:id="rId7417" o:title=""/>
                </v:shape>
                <o:OLEObject Type="Embed" ProgID="Equation.DSMT4" ShapeID="_x0000_i4704" DrawAspect="Content" ObjectID="_1690176005" r:id="rId741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tâm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825" w:dyaOrig="405" w14:anchorId="71FA41CF">
                <v:shape id="_x0000_i4705" type="#_x0000_t75" style="width:41.25pt;height:20.25pt" o:ole="">
                  <v:imagedata r:id="rId7419" o:title=""/>
                </v:shape>
                <o:OLEObject Type="Embed" ProgID="Equation.DSMT4" ShapeID="_x0000_i4705" DrawAspect="Content" ObjectID="_1690176006" r:id="rId742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fr-FR" w:eastAsia="vi-VN"/>
              </w:rPr>
              <w:object w:dxaOrig="1755" w:dyaOrig="315" w14:anchorId="28BB8A6D">
                <v:shape id="_x0000_i4706" type="#_x0000_t75" style="width:87.75pt;height:15.75pt" o:ole="">
                  <v:imagedata r:id="rId7421" o:title=""/>
                </v:shape>
                <o:OLEObject Type="Embed" ProgID="Equation.DSMT4" ShapeID="_x0000_i4706" DrawAspect="Content" ObjectID="_1690176007" r:id="rId742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fr-FR" w:eastAsia="vi-VN"/>
              </w:rPr>
              <w:object w:dxaOrig="480" w:dyaOrig="315" w14:anchorId="3DBA448D">
                <v:shape id="_x0000_i4707" type="#_x0000_t75" style="width:24pt;height:15.75pt" o:ole="">
                  <v:imagedata r:id="rId7423" o:title=""/>
                </v:shape>
                <o:OLEObject Type="Embed" ProgID="Equation.DSMT4" ShapeID="_x0000_i4707" DrawAspect="Content" ObjectID="_1690176008" r:id="rId742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sao cho tam giác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465" w:dyaOrig="255" w14:anchorId="2DE49D9B">
                <v:shape id="_x0000_i4708" type="#_x0000_t75" style="width:23.25pt;height:12.75pt" o:ole="">
                  <v:imagedata r:id="rId7425" o:title=""/>
                </v:shape>
                <o:OLEObject Type="Embed" ProgID="Equation.DSMT4" ShapeID="_x0000_i4708" DrawAspect="Content" ObjectID="_1690176009" r:id="rId742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vuông tại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195" w:dyaOrig="255" w14:anchorId="367F089E">
                <v:shape id="_x0000_i4709" type="#_x0000_t75" style="width:9.75pt;height:12.75pt" o:ole="">
                  <v:imagedata r:id="rId7427" o:title=""/>
                </v:shape>
                <o:OLEObject Type="Embed" ProgID="Equation.DSMT4" ShapeID="_x0000_i4709" DrawAspect="Content" ObjectID="_1690176010" r:id="rId742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Khi đó độ dài đoạn thẳng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405" w:dyaOrig="255" w14:anchorId="427A6FE9">
                <v:shape id="_x0000_i4710" type="#_x0000_t75" style="width:20.25pt;height:12.75pt" o:ole="">
                  <v:imagedata r:id="rId7429" o:title=""/>
                </v:shape>
                <o:OLEObject Type="Embed" ProgID="Equation.DSMT4" ShapeID="_x0000_i4710" DrawAspect="Content" ObjectID="_1690176011" r:id="rId743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F6413EE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95" w:dyaOrig="285" w14:anchorId="6E2427AA">
                <v:shape id="_x0000_i4711" type="#_x0000_t75" style="width:9.75pt;height:14.25pt" o:ole="">
                  <v:imagedata r:id="rId7431" o:title=""/>
                </v:shape>
                <o:OLEObject Type="Embed" ProgID="Equation.DSMT4" ShapeID="_x0000_i4711" DrawAspect="Content" ObjectID="_1690176012" r:id="rId743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195" w:dyaOrig="255" w14:anchorId="7C12A5C8">
                <v:shape id="_x0000_i4712" type="#_x0000_t75" style="width:9.75pt;height:12.75pt" o:ole="">
                  <v:imagedata r:id="rId7433" o:title=""/>
                </v:shape>
                <o:OLEObject Type="Embed" ProgID="Equation.DSMT4" ShapeID="_x0000_i4712" DrawAspect="Content" ObjectID="_1690176013" r:id="rId743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80" w:dyaOrig="285" w14:anchorId="726EE1C3">
                <v:shape id="_x0000_i4713" type="#_x0000_t75" style="width:9pt;height:14.25pt" o:ole="">
                  <v:imagedata r:id="rId7435" o:title=""/>
                </v:shape>
                <o:OLEObject Type="Embed" ProgID="Equation.DSMT4" ShapeID="_x0000_i4713" DrawAspect="Content" ObjectID="_1690176014" r:id="rId743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80" w:dyaOrig="285" w14:anchorId="22D7FCA3">
                <v:shape id="_x0000_i4714" type="#_x0000_t75" style="width:9pt;height:14.25pt" o:ole="">
                  <v:imagedata r:id="rId7437" o:title=""/>
                </v:shape>
                <o:OLEObject Type="Embed" ProgID="Equation.DSMT4" ShapeID="_x0000_i4714" DrawAspect="Content" ObjectID="_1690176015" r:id="rId743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D5D70F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4C4B0D1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47CBEB29" w14:textId="77777777" w:rsidTr="00EC4384">
        <w:tc>
          <w:tcPr>
            <w:tcW w:w="6200" w:type="dxa"/>
            <w:shd w:val="clear" w:color="auto" w:fill="auto"/>
          </w:tcPr>
          <w:p w14:paraId="6BF34B83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  <w:lang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>Câu 15: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eastAsia="vi-VN"/>
              </w:rPr>
              <w:t>Đường tròn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5303CA5D">
                <v:shape id="_x0000_i4715" type="#_x0000_t75" style="width:21.75pt;height:19.5pt" o:ole="">
                  <v:imagedata r:id="rId7439" o:title=""/>
                </v:shape>
                <o:OLEObject Type="Embed" ProgID="Equation.DSMT4" ShapeID="_x0000_i4715" DrawAspect="Content" ObjectID="_1690176016" r:id="rId7440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390" w14:anchorId="537720C2">
                <v:shape id="_x0000_i4716" type="#_x0000_t75" style="width:42.75pt;height:19.5pt" o:ole="">
                  <v:imagedata r:id="rId7441" o:title=""/>
                </v:shape>
                <o:OLEObject Type="Embed" ProgID="Equation.DSMT4" ShapeID="_x0000_i4716" DrawAspect="Content" ObjectID="_1690176017" r:id="rId7442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và cắt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15" w14:anchorId="1C309D8D">
                <v:shape id="_x0000_i4717" type="#_x0000_t75" style="width:88.5pt;height:15.75pt" o:ole="">
                  <v:imagedata r:id="rId7443" o:title=""/>
                </v:shape>
                <o:OLEObject Type="Embed" ProgID="Equation.DSMT4" ShapeID="_x0000_i4717" DrawAspect="Content" ObjectID="_1690176018" r:id="rId7444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theo một dây cung có độ dài bằng 6. Tìm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1018F35B">
                <v:shape id="_x0000_i4718" type="#_x0000_t75" style="width:21.75pt;height:19.5pt" o:ole="">
                  <v:imagedata r:id="rId7439" o:title=""/>
                </v:shape>
                <o:OLEObject Type="Embed" ProgID="Equation.DSMT4" ShapeID="_x0000_i4718" DrawAspect="Content" ObjectID="_1690176019" r:id="rId7445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>.</w:t>
            </w:r>
          </w:p>
          <w:p w14:paraId="6FA4D39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45" w:dyaOrig="390" w14:anchorId="283CA853">
                <v:shape id="_x0000_i4719" type="#_x0000_t75" style="width:152.25pt;height:19.5pt" o:ole="">
                  <v:imagedata r:id="rId7446" o:title=""/>
                </v:shape>
                <o:OLEObject Type="Embed" ProgID="Equation.DSMT4" ShapeID="_x0000_i4719" DrawAspect="Content" ObjectID="_1690176020" r:id="rId744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2156B44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105" w:dyaOrig="390" w14:anchorId="3A124FD2">
                <v:shape id="_x0000_i4720" type="#_x0000_t75" style="width:155.25pt;height:19.5pt" o:ole="">
                  <v:imagedata r:id="rId7448" o:title=""/>
                </v:shape>
                <o:OLEObject Type="Embed" ProgID="Equation.DSMT4" ShapeID="_x0000_i4720" DrawAspect="Content" ObjectID="_1690176021" r:id="rId744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64DFE7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55" w:dyaOrig="390" w14:anchorId="6B8CF2B2">
                <v:shape id="_x0000_i4721" type="#_x0000_t75" style="width:147.75pt;height:19.5pt" o:ole="">
                  <v:imagedata r:id="rId7450" o:title=""/>
                </v:shape>
                <o:OLEObject Type="Embed" ProgID="Equation.DSMT4" ShapeID="_x0000_i4721" DrawAspect="Content" ObjectID="_1690176022" r:id="rId74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9275DA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90" w:dyaOrig="390" w14:anchorId="1947747A">
                <v:shape id="_x0000_i4722" type="#_x0000_t75" style="width:154.5pt;height:19.5pt" o:ole="">
                  <v:imagedata r:id="rId7452" o:title=""/>
                </v:shape>
                <o:OLEObject Type="Embed" ProgID="Equation.DSMT4" ShapeID="_x0000_i4722" DrawAspect="Content" ObjectID="_1690176023" r:id="rId745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6402A9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6AE4CF9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43DE81A9" w14:textId="77777777" w:rsidTr="00EC4384">
        <w:tc>
          <w:tcPr>
            <w:tcW w:w="6200" w:type="dxa"/>
            <w:shd w:val="clear" w:color="auto" w:fill="auto"/>
          </w:tcPr>
          <w:p w14:paraId="750963A6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16: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Đường tròn </w:t>
            </w:r>
            <w:r w:rsidRPr="00CA015B">
              <w:rPr>
                <w:rFonts w:ascii="Chu Van An" w:eastAsiaTheme="minorEastAsia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420" w:dyaOrig="405" w14:anchorId="654C2FAE">
                <v:shape id="_x0000_i4723" type="#_x0000_t75" style="width:21pt;height:20.25pt" o:ole="">
                  <v:imagedata r:id="rId7454" o:title=""/>
                </v:shape>
                <o:OLEObject Type="Embed" ProgID="Equation.DSMT4" ShapeID="_x0000_i4723" DrawAspect="Content" ObjectID="_1690176024" r:id="rId745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có tâm </w:t>
            </w:r>
            <w:r w:rsidRPr="00CA015B">
              <w:rPr>
                <w:rFonts w:ascii="Chu Van An" w:eastAsiaTheme="minorEastAsia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840" w:dyaOrig="405" w14:anchorId="36CE0B5D">
                <v:shape id="_x0000_i4724" type="#_x0000_t75" style="width:42pt;height:20.25pt" o:ole="">
                  <v:imagedata r:id="rId7456" o:title=""/>
                </v:shape>
                <o:OLEObject Type="Embed" ProgID="Equation.DSMT4" ShapeID="_x0000_i4724" DrawAspect="Content" ObjectID="_1690176025" r:id="rId745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và cắt đường thẳng </w:t>
            </w:r>
            <w:r w:rsidRPr="00CA015B">
              <w:rPr>
                <w:rFonts w:ascii="Chu Van An" w:eastAsiaTheme="minorEastAsia" w:hAnsi="Chu Van An" w:cs="Chu Van An"/>
                <w:color w:val="000000" w:themeColor="text1"/>
                <w:position w:val="-10"/>
                <w:szCs w:val="22"/>
                <w:lang w:val="nl-NL"/>
              </w:rPr>
              <w:object w:dxaOrig="1710" w:dyaOrig="330" w14:anchorId="1996D0DE">
                <v:shape id="_x0000_i4725" type="#_x0000_t75" style="width:85.5pt;height:16.5pt" o:ole="">
                  <v:imagedata r:id="rId7458" o:title=""/>
                </v:shape>
                <o:OLEObject Type="Embed" ProgID="Equation.DSMT4" ShapeID="_x0000_i4725" DrawAspect="Content" ObjectID="_1690176026" r:id="rId745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>theo một dây cung có độ dài bằng</w:t>
            </w:r>
            <w:r w:rsidRPr="00CA015B">
              <w:rPr>
                <w:rFonts w:ascii="Chu Van An" w:eastAsiaTheme="minorEastAsia" w:hAnsi="Chu Van An" w:cs="Chu Van An"/>
                <w:color w:val="000000" w:themeColor="text1"/>
                <w:position w:val="-6"/>
                <w:szCs w:val="22"/>
                <w:lang w:val="nl-NL"/>
              </w:rPr>
              <w:object w:dxaOrig="195" w:dyaOrig="270" w14:anchorId="49D7A592">
                <v:shape id="_x0000_i4726" type="#_x0000_t75" style="width:9.75pt;height:13.5pt" o:ole="">
                  <v:imagedata r:id="rId7460" o:title=""/>
                </v:shape>
                <o:OLEObject Type="Embed" ProgID="Equation.DSMT4" ShapeID="_x0000_i4726" DrawAspect="Content" ObjectID="_1690176027" r:id="rId746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. Tìm phương trình đường tròn </w:t>
            </w:r>
            <w:r w:rsidRPr="00CA015B">
              <w:rPr>
                <w:rFonts w:ascii="Chu Van An" w:eastAsiaTheme="minorEastAsia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420" w:dyaOrig="405" w14:anchorId="70F7B278">
                <v:shape id="_x0000_i4727" type="#_x0000_t75" style="width:21pt;height:20.25pt" o:ole="">
                  <v:imagedata r:id="rId7454" o:title=""/>
                </v:shape>
                <o:OLEObject Type="Embed" ProgID="Equation.DSMT4" ShapeID="_x0000_i4727" DrawAspect="Content" ObjectID="_1690176028" r:id="rId746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>.</w:t>
            </w:r>
          </w:p>
          <w:p w14:paraId="0440DCC2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69869D07">
                <v:shape id="_x0000_i4728" type="#_x0000_t75" style="width:21pt;height:20.25pt" o:ole="">
                  <v:imagedata r:id="rId7463" o:title=""/>
                </v:shape>
                <o:OLEObject Type="Embed" ProgID="Equation.DSMT4" ShapeID="_x0000_i4728" DrawAspect="Content" ObjectID="_1690176029" r:id="rId7464"/>
              </w:objec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0"/>
                <w:szCs w:val="22"/>
                <w:lang w:val="fr-FR"/>
              </w:rPr>
              <w:object w:dxaOrig="2505" w:dyaOrig="360" w14:anchorId="6C43040F">
                <v:shape id="_x0000_i4729" type="#_x0000_t75" style="width:125.25pt;height:18pt" o:ole="">
                  <v:imagedata r:id="rId7465" o:title=""/>
                </v:shape>
                <o:OLEObject Type="Embed" ProgID="Equation.DSMT4" ShapeID="_x0000_i4729" DrawAspect="Content" ObjectID="_1690176030" r:id="rId746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47619EEC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61FFB094">
                <v:shape id="_x0000_i4730" type="#_x0000_t75" style="width:21pt;height:20.25pt" o:ole="">
                  <v:imagedata r:id="rId7463" o:title=""/>
                </v:shape>
                <o:OLEObject Type="Embed" ProgID="Equation.DSMT4" ShapeID="_x0000_i4730" DrawAspect="Content" ObjectID="_1690176031" r:id="rId7467"/>
              </w:objec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0"/>
                <w:szCs w:val="22"/>
                <w:lang w:val="fr-FR"/>
              </w:rPr>
              <w:object w:dxaOrig="2370" w:dyaOrig="360" w14:anchorId="292604CB">
                <v:shape id="_x0000_i4731" type="#_x0000_t75" style="width:118.5pt;height:18pt" o:ole="">
                  <v:imagedata r:id="rId7468" o:title=""/>
                </v:shape>
                <o:OLEObject Type="Embed" ProgID="Equation.DSMT4" ShapeID="_x0000_i4731" DrawAspect="Content" ObjectID="_1690176032" r:id="rId746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071A902A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CA015B"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3292B038">
                <v:shape id="_x0000_i4732" type="#_x0000_t75" style="width:21pt;height:20.25pt" o:ole="">
                  <v:imagedata r:id="rId7463" o:title=""/>
                </v:shape>
                <o:OLEObject Type="Embed" ProgID="Equation.DSMT4" ShapeID="_x0000_i4732" DrawAspect="Content" ObjectID="_1690176033" r:id="rId7470"/>
              </w:objec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0"/>
                <w:szCs w:val="22"/>
                <w:lang w:val="fr-FR"/>
              </w:rPr>
              <w:object w:dxaOrig="2475" w:dyaOrig="360" w14:anchorId="407F3154">
                <v:shape id="_x0000_i4733" type="#_x0000_t75" style="width:123.75pt;height:18pt" o:ole="">
                  <v:imagedata r:id="rId7471" o:title=""/>
                </v:shape>
                <o:OLEObject Type="Embed" ProgID="Equation.DSMT4" ShapeID="_x0000_i4733" DrawAspect="Content" ObjectID="_1690176034" r:id="rId747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2119593A" w14:textId="77777777" w:rsidR="00AF665B" w:rsidRPr="00CA015B" w:rsidRDefault="00AF665B" w:rsidP="00EC4384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6A944D50">
                <v:shape id="_x0000_i4734" type="#_x0000_t75" style="width:21pt;height:20.25pt" o:ole="">
                  <v:imagedata r:id="rId7463" o:title=""/>
                </v:shape>
                <o:OLEObject Type="Embed" ProgID="Equation.DSMT4" ShapeID="_x0000_i4734" DrawAspect="Content" ObjectID="_1690176035" r:id="rId7473"/>
              </w:object>
            </w:r>
            <w:r w:rsidRPr="00CA015B">
              <w:rPr>
                <w:rFonts w:ascii="Chu Van An" w:eastAsiaTheme="minorEastAsia" w:hAnsi="Chu Van An" w:cs="Chu Van An"/>
                <w:color w:val="000000"/>
                <w:position w:val="-10"/>
                <w:szCs w:val="22"/>
                <w:lang w:val="fr-FR"/>
              </w:rPr>
              <w:object w:dxaOrig="2460" w:dyaOrig="360" w14:anchorId="5666E22F">
                <v:shape id="_x0000_i4735" type="#_x0000_t75" style="width:123pt;height:18pt" o:ole="">
                  <v:imagedata r:id="rId7474" o:title=""/>
                </v:shape>
                <o:OLEObject Type="Embed" ProgID="Equation.DSMT4" ShapeID="_x0000_i4735" DrawAspect="Content" ObjectID="_1690176036" r:id="rId747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6480C1D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A9A132D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0F90744E" w14:textId="77777777" w:rsidTr="00EC4384">
        <w:tc>
          <w:tcPr>
            <w:tcW w:w="6200" w:type="dxa"/>
            <w:shd w:val="clear" w:color="auto" w:fill="auto"/>
          </w:tcPr>
          <w:p w14:paraId="4A2101D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17: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85" w:dyaOrig="405" w14:anchorId="44000309">
                <v:shape id="_x0000_i4736" type="#_x0000_t75" style="width:149.25pt;height:20.25pt" o:ole="">
                  <v:imagedata r:id="rId7476" o:title=""/>
                </v:shape>
                <o:OLEObject Type="Embed" ProgID="Equation.DSMT4" ShapeID="_x0000_i4736" DrawAspect="Content" ObjectID="_1690176037" r:id="rId7477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85" w:dyaOrig="315" w14:anchorId="4F814191">
                <v:shape id="_x0000_i4737" type="#_x0000_t75" style="width:89.25pt;height:15.75pt" o:ole="">
                  <v:imagedata r:id="rId7478" o:title=""/>
                </v:shape>
                <o:OLEObject Type="Embed" ProgID="Equation.DSMT4" ShapeID="_x0000_i4737" DrawAspect="Content" ObjectID="_1690176038" r:id="rId747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cắt nhau tại 2 điểm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95" w:dyaOrig="315" w14:anchorId="2CBD3497">
                <v:shape id="_x0000_i4738" type="#_x0000_t75" style="width:24.75pt;height:15.75pt" o:ole="">
                  <v:imagedata r:id="rId7480" o:title=""/>
                </v:shape>
                <o:OLEObject Type="Embed" ProgID="Equation.DSMT4" ShapeID="_x0000_i4738" DrawAspect="Content" ObjectID="_1690176039" r:id="rId748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. Khi đó độ dài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40" w14:anchorId="71974152">
                <v:shape id="_x0000_i4739" type="#_x0000_t75" style="width:20.25pt;height:12pt" o:ole="">
                  <v:imagedata r:id="rId7482" o:title=""/>
                </v:shape>
                <o:OLEObject Type="Embed" ProgID="Equation.DSMT4" ShapeID="_x0000_i4739" DrawAspect="Content" ObjectID="_1690176040" r:id="rId748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là</w:t>
            </w:r>
          </w:p>
          <w:p w14:paraId="6F507FF3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70" w:dyaOrig="285" w14:anchorId="52B1D708">
                <v:shape id="_x0000_i4740" type="#_x0000_t75" style="width:13.5pt;height:14.25pt" o:ole="">
                  <v:imagedata r:id="rId7484" o:title=""/>
                </v:shape>
                <o:OLEObject Type="Embed" ProgID="Equation.DSMT4" ShapeID="_x0000_i4740" DrawAspect="Content" ObjectID="_1690176041" r:id="rId748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80" w:dyaOrig="270" w14:anchorId="0B932BA5">
                <v:shape id="_x0000_i4741" type="#_x0000_t75" style="width:9pt;height:13.5pt" o:ole="">
                  <v:imagedata r:id="rId7486" o:title=""/>
                </v:shape>
                <o:OLEObject Type="Embed" ProgID="Equation.DSMT4" ShapeID="_x0000_i4741" DrawAspect="Content" ObjectID="_1690176042" r:id="rId748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27FE1556">
                <v:shape id="_x0000_i4742" type="#_x0000_t75" style="width:9.75pt;height:14.25pt" o:ole="">
                  <v:imagedata r:id="rId7488" o:title=""/>
                </v:shape>
                <o:OLEObject Type="Embed" ProgID="Equation.DSMT4" ShapeID="_x0000_i4742" DrawAspect="Content" ObjectID="_1690176043" r:id="rId748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270" w:dyaOrig="270" w14:anchorId="59854727">
                <v:shape id="_x0000_i4743" type="#_x0000_t75" style="width:13.5pt;height:13.5pt" o:ole="">
                  <v:imagedata r:id="rId7490" o:title=""/>
                </v:shape>
                <o:OLEObject Type="Embed" ProgID="Equation.DSMT4" ShapeID="_x0000_i4743" DrawAspect="Content" ObjectID="_1690176044" r:id="rId749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7E498E3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6E23823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0B3F4188" w14:textId="77777777" w:rsidTr="00EC4384">
        <w:tc>
          <w:tcPr>
            <w:tcW w:w="6200" w:type="dxa"/>
            <w:shd w:val="clear" w:color="auto" w:fill="auto"/>
          </w:tcPr>
          <w:p w14:paraId="33CA82CB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30" w14:anchorId="690784DF">
                <v:shape id="_x0000_i4744" type="#_x0000_t75" style="width:82.5pt;height:16.5pt" o:ole="">
                  <v:imagedata r:id="rId7492" o:title=""/>
                </v:shape>
                <o:OLEObject Type="Embed" ProgID="Equation.DSMT4" ShapeID="_x0000_i4744" DrawAspect="Content" ObjectID="_1690176045" r:id="rId749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80" w:dyaOrig="450" w14:anchorId="608159D1">
                <v:shape id="_x0000_i4745" type="#_x0000_t75" style="width:129pt;height:22.5pt" o:ole="">
                  <v:imagedata r:id="rId7494" o:title=""/>
                </v:shape>
                <o:OLEObject Type="Embed" ProgID="Equation.DSMT4" ShapeID="_x0000_i4745" DrawAspect="Content" ObjectID="_1690176046" r:id="rId749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theo dây cung có độ dài bằng</w:t>
            </w:r>
          </w:p>
          <w:p w14:paraId="7B0870E5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5D5F9BF6">
                <v:shape id="_x0000_i4746" type="#_x0000_t75" style="width:18pt;height:18pt" o:ole="">
                  <v:imagedata r:id="rId7496" o:title=""/>
                </v:shape>
                <o:OLEObject Type="Embed" ProgID="Equation.DSMT4" ShapeID="_x0000_i4746" DrawAspect="Content" ObjectID="_1690176047" r:id="rId749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37EF21EE">
                <v:shape id="_x0000_i4747" type="#_x0000_t75" style="width:24pt;height:18pt" o:ole="">
                  <v:imagedata r:id="rId7498" o:title=""/>
                </v:shape>
                <o:OLEObject Type="Embed" ProgID="Equation.DSMT4" ShapeID="_x0000_i4747" DrawAspect="Content" ObjectID="_1690176048" r:id="rId749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480" w:dyaOrig="330" w14:anchorId="6BF58113">
                <v:shape id="_x0000_i4748" type="#_x0000_t75" style="width:24pt;height:16.5pt" o:ole="">
                  <v:imagedata r:id="rId7500" o:title=""/>
                </v:shape>
                <o:OLEObject Type="Embed" ProgID="Equation.DSMT4" ShapeID="_x0000_i4748" DrawAspect="Content" ObjectID="_1690176049" r:id="rId750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70" w14:anchorId="44659908">
                <v:shape id="_x0000_i4749" type="#_x0000_t75" style="width:13.5pt;height:13.5pt" o:ole="">
                  <v:imagedata r:id="rId7502" o:title=""/>
                </v:shape>
                <o:OLEObject Type="Embed" ProgID="Equation.DSMT4" ShapeID="_x0000_i4749" DrawAspect="Content" ObjectID="_1690176050" r:id="rId750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DE0088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6B3653A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77DAC6AF" w14:textId="77777777" w:rsidTr="00EC4384">
        <w:tc>
          <w:tcPr>
            <w:tcW w:w="6200" w:type="dxa"/>
            <w:shd w:val="clear" w:color="auto" w:fill="auto"/>
          </w:tcPr>
          <w:p w14:paraId="14C1C19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19: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8ACADBD">
                <v:shape id="_x0000_i4750" type="#_x0000_t75" style="width:23.25pt;height:15.75pt" o:ole="">
                  <v:imagedata r:id="rId7504" o:title=""/>
                </v:shape>
                <o:OLEObject Type="Embed" ProgID="Equation.DSMT4" ShapeID="_x0000_i4750" DrawAspect="Content" ObjectID="_1690176051" r:id="rId750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391D95D">
                <v:shape id="_x0000_i4751" type="#_x0000_t75" style="width:21pt;height:20.25pt" o:ole="">
                  <v:imagedata r:id="rId7506" o:title=""/>
                </v:shape>
                <o:OLEObject Type="Embed" ProgID="Equation.DSMT4" ShapeID="_x0000_i4751" DrawAspect="Content" ObjectID="_1690176052" r:id="rId750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40" w:dyaOrig="360" w14:anchorId="6D4CBD58">
                <v:shape id="_x0000_i4752" type="#_x0000_t75" style="width:117pt;height:18pt" o:ole="">
                  <v:imagedata r:id="rId7508" o:title=""/>
                </v:shape>
                <o:OLEObject Type="Embed" ProgID="Equation.DSMT4" ShapeID="_x0000_i4752" DrawAspect="Content" ObjectID="_1690176053" r:id="rId750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Phương trình đường thẳng vuông góc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15" w14:anchorId="3408BCC6">
                <v:shape id="_x0000_i4753" type="#_x0000_t75" style="width:92.25pt;height:15.75pt" o:ole="">
                  <v:imagedata r:id="rId7510" o:title=""/>
                </v:shape>
                <o:OLEObject Type="Embed" ProgID="Equation.DSMT4" ShapeID="_x0000_i4753" DrawAspect="Content" ObjectID="_1690176054" r:id="rId751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E3ECFAC">
                <v:shape id="_x0000_i4754" type="#_x0000_t75" style="width:21pt;height:20.25pt" o:ole="">
                  <v:imagedata r:id="rId7512" o:title=""/>
                </v:shape>
                <o:OLEObject Type="Embed" ProgID="Equation.DSMT4" ShapeID="_x0000_i4754" DrawAspect="Content" ObjectID="_1690176055" r:id="rId751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có độ dài bằng 8 là</w:t>
            </w:r>
          </w:p>
          <w:p w14:paraId="682DA19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15" w14:anchorId="5AB1C7DC">
                <v:shape id="_x0000_i4755" type="#_x0000_t75" style="width:78pt;height:15.75pt" o:ole="">
                  <v:imagedata r:id="rId7514" o:title=""/>
                </v:shape>
                <o:OLEObject Type="Embed" ProgID="Equation.DSMT4" ShapeID="_x0000_i4755" DrawAspect="Content" ObjectID="_1690176056" r:id="rId751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45" w:dyaOrig="315" w14:anchorId="714D1C9C">
                <v:shape id="_x0000_i4756" type="#_x0000_t75" style="width:77.25pt;height:15.75pt" o:ole="">
                  <v:imagedata r:id="rId7516" o:title=""/>
                </v:shape>
                <o:OLEObject Type="Embed" ProgID="Equation.DSMT4" ShapeID="_x0000_i4756" DrawAspect="Content" ObjectID="_1690176057" r:id="rId751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99DEE5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364F76C5">
                <v:shape id="_x0000_i4757" type="#_x0000_t75" style="width:72.75pt;height:15.75pt" o:ole="">
                  <v:imagedata r:id="rId7518" o:title=""/>
                </v:shape>
                <o:OLEObject Type="Embed" ProgID="Equation.DSMT4" ShapeID="_x0000_i4757" DrawAspect="Content" ObjectID="_1690176058" r:id="rId751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218C4533">
                <v:shape id="_x0000_i4758" type="#_x0000_t75" style="width:78.75pt;height:15.75pt" o:ole="">
                  <v:imagedata r:id="rId7520" o:title=""/>
                </v:shape>
                <o:OLEObject Type="Embed" ProgID="Equation.DSMT4" ShapeID="_x0000_i4758" DrawAspect="Content" ObjectID="_1690176059" r:id="rId752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ACE0F98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1D478301">
                <v:shape id="_x0000_i4759" type="#_x0000_t75" style="width:78.75pt;height:15.75pt" o:ole="">
                  <v:imagedata r:id="rId7522" o:title=""/>
                </v:shape>
                <o:OLEObject Type="Embed" ProgID="Equation.DSMT4" ShapeID="_x0000_i4759" DrawAspect="Content" ObjectID="_1690176060" r:id="rId752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5B799028">
                <v:shape id="_x0000_i4760" type="#_x0000_t75" style="width:72.75pt;height:15.75pt" o:ole="">
                  <v:imagedata r:id="rId7524" o:title=""/>
                </v:shape>
                <o:OLEObject Type="Embed" ProgID="Equation.DSMT4" ShapeID="_x0000_i4760" DrawAspect="Content" ObjectID="_1690176061" r:id="rId752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E3921B2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15" w14:anchorId="619C43B8">
                <v:shape id="_x0000_i4761" type="#_x0000_t75" style="width:78pt;height:15.75pt" o:ole="">
                  <v:imagedata r:id="rId7526" o:title=""/>
                </v:shape>
                <o:OLEObject Type="Embed" ProgID="Equation.DSMT4" ShapeID="_x0000_i4761" DrawAspect="Content" ObjectID="_1690176062" r:id="rId752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45" w:dyaOrig="315" w14:anchorId="42DEC6FB">
                <v:shape id="_x0000_i4762" type="#_x0000_t75" style="width:77.25pt;height:15.75pt" o:ole="">
                  <v:imagedata r:id="rId7528" o:title=""/>
                </v:shape>
                <o:OLEObject Type="Embed" ProgID="Equation.DSMT4" ShapeID="_x0000_i4762" DrawAspect="Content" ObjectID="_1690176063" r:id="rId752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0CE7DAA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CB787A0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14E02EFD" w14:textId="77777777" w:rsidTr="00EC4384">
        <w:tc>
          <w:tcPr>
            <w:tcW w:w="6200" w:type="dxa"/>
            <w:shd w:val="clear" w:color="auto" w:fill="auto"/>
          </w:tcPr>
          <w:p w14:paraId="1F0530C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289" w:name="_Hlk27506415"/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20:</w: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7845C8D">
                <v:shape id="_x0000_i4763" type="#_x0000_t75" style="width:23.25pt;height:15.75pt" o:ole="">
                  <v:imagedata r:id="rId7530" o:title=""/>
                </v:shape>
                <o:OLEObject Type="Embed" ProgID="Equation.DSMT4" ShapeID="_x0000_i4763" DrawAspect="Content" ObjectID="_1690176064" r:id="rId753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cho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BDF9778">
                <v:shape id="_x0000_i4764" type="#_x0000_t75" style="width:45pt;height:20.25pt" o:ole="">
                  <v:imagedata r:id="rId7532" o:title=""/>
                </v:shape>
                <o:OLEObject Type="Embed" ProgID="Equation.DSMT4" ShapeID="_x0000_i4764" DrawAspect="Content" ObjectID="_1690176065" r:id="rId753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và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BC28F04">
                <v:shape id="_x0000_i4765" type="#_x0000_t75" style="width:21pt;height:20.25pt" o:ole="">
                  <v:imagedata r:id="rId7534" o:title=""/>
                </v:shape>
                <o:OLEObject Type="Embed" ProgID="Equation.DSMT4" ShapeID="_x0000_i4765" DrawAspect="Content" ObjectID="_1690176066" r:id="rId753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có phương trình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31F55DAD">
                <v:shape id="_x0000_i4766" type="#_x0000_t75" style="width:123pt;height:18pt" o:ole="">
                  <v:imagedata r:id="rId7536" o:title=""/>
                </v:shape>
                <o:OLEObject Type="Embed" ProgID="Equation.DSMT4" ShapeID="_x0000_i4766" DrawAspect="Content" ObjectID="_1690176067" r:id="rId753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2D178BCB">
                <v:shape id="_x0000_i4767" type="#_x0000_t75" style="width:24pt;height:20.25pt" o:ole="">
                  <v:imagedata r:id="rId7538" o:title=""/>
                </v:shape>
                <o:OLEObject Type="Embed" ProgID="Equation.DSMT4" ShapeID="_x0000_i4767" DrawAspect="Content" ObjectID="_1690176068" r:id="rId753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7B5AAB55">
                <v:shape id="_x0000_i4768" type="#_x0000_t75" style="width:12pt;height:13.5pt" o:ole="">
                  <v:imagedata r:id="rId7540" o:title=""/>
                </v:shape>
                <o:OLEObject Type="Embed" ProgID="Equation.DSMT4" ShapeID="_x0000_i4768" DrawAspect="Content" ObjectID="_1690176069" r:id="rId754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06BCBBF">
                <v:shape id="_x0000_i4769" type="#_x0000_t75" style="width:21pt;height:20.25pt" o:ole="">
                  <v:imagedata r:id="rId7542" o:title=""/>
                </v:shape>
                <o:OLEObject Type="Embed" ProgID="Equation.DSMT4" ShapeID="_x0000_i4769" DrawAspect="Content" ObjectID="_1690176070" r:id="rId754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theo một dây cung có độ dài bằng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22743F92">
                <v:shape id="_x0000_i4770" type="#_x0000_t75" style="width:18pt;height:18pt" o:ole="">
                  <v:imagedata r:id="rId7544" o:title=""/>
                </v:shape>
                <o:OLEObject Type="Embed" ProgID="Equation.DSMT4" ShapeID="_x0000_i4770" DrawAspect="Content" ObjectID="_1690176071" r:id="rId754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52E2F6C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60B78E11">
                <v:shape id="_x0000_i4771" type="#_x0000_t75" style="width:108.75pt;height:22.5pt" o:ole="">
                  <v:imagedata r:id="rId7546" o:title=""/>
                </v:shape>
                <o:OLEObject Type="Embed" ProgID="Equation.DSMT4" ShapeID="_x0000_i4771" DrawAspect="Content" ObjectID="_1690176072" r:id="rId754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7CD20DB2">
                <v:shape id="_x0000_i4772" type="#_x0000_t75" style="width:110.25pt;height:22.5pt" o:ole="">
                  <v:imagedata r:id="rId7548" o:title=""/>
                </v:shape>
                <o:OLEObject Type="Embed" ProgID="Equation.DSMT4" ShapeID="_x0000_i4772" DrawAspect="Content" ObjectID="_1690176073" r:id="rId754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7DDFAE1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2164589B">
                <v:shape id="_x0000_i4773" type="#_x0000_t75" style="width:108.75pt;height:22.5pt" o:ole="">
                  <v:imagedata r:id="rId7550" o:title=""/>
                </v:shape>
                <o:OLEObject Type="Embed" ProgID="Equation.DSMT4" ShapeID="_x0000_i4773" DrawAspect="Content" ObjectID="_1690176074" r:id="rId755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21A7FE5D">
                <v:shape id="_x0000_i4774" type="#_x0000_t75" style="width:110.25pt;height:22.5pt" o:ole="">
                  <v:imagedata r:id="rId7552" o:title=""/>
                </v:shape>
                <o:OLEObject Type="Embed" ProgID="Equation.DSMT4" ShapeID="_x0000_i4774" DrawAspect="Content" ObjectID="_1690176075" r:id="rId755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9EE6FDE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44D5F746">
                <v:shape id="_x0000_i4775" type="#_x0000_t75" style="width:108.75pt;height:22.5pt" o:ole="">
                  <v:imagedata r:id="rId7554" o:title=""/>
                </v:shape>
                <o:OLEObject Type="Embed" ProgID="Equation.DSMT4" ShapeID="_x0000_i4775" DrawAspect="Content" ObjectID="_1690176076" r:id="rId755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5F7C08D3">
                <v:shape id="_x0000_i4776" type="#_x0000_t75" style="width:110.25pt;height:22.5pt" o:ole="">
                  <v:imagedata r:id="rId7556" o:title=""/>
                </v:shape>
                <o:OLEObject Type="Embed" ProgID="Equation.DSMT4" ShapeID="_x0000_i4776" DrawAspect="Content" ObjectID="_1690176077" r:id="rId755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6B46614D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346B8309">
                <v:shape id="_x0000_i4777" type="#_x0000_t75" style="width:108.75pt;height:22.5pt" o:ole="">
                  <v:imagedata r:id="rId7558" o:title=""/>
                </v:shape>
                <o:OLEObject Type="Embed" ProgID="Equation.DSMT4" ShapeID="_x0000_i4777" DrawAspect="Content" ObjectID="_1690176078" r:id="rId755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1B8EB7D4">
                <v:shape id="_x0000_i4778" type="#_x0000_t75" style="width:110.25pt;height:22.5pt" o:ole="">
                  <v:imagedata r:id="rId7560" o:title=""/>
                </v:shape>
                <o:OLEObject Type="Embed" ProgID="Equation.DSMT4" ShapeID="_x0000_i4778" DrawAspect="Content" ObjectID="_1690176079" r:id="rId756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bookmarkEnd w:id="289"/>
          <w:p w14:paraId="060FB605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3C698C9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54563804" w14:textId="77777777" w:rsidTr="00EC4384">
        <w:tc>
          <w:tcPr>
            <w:tcW w:w="6200" w:type="dxa"/>
            <w:shd w:val="clear" w:color="auto" w:fill="auto"/>
          </w:tcPr>
          <w:p w14:paraId="77775CD3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FF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4D2F0566">
                <v:shape id="_x0000_i4779" type="#_x0000_t75" style="width:111pt;height:21.75pt" o:ole="">
                  <v:imagedata r:id="rId7562" o:title=""/>
                </v:shape>
                <o:OLEObject Type="Embed" ProgID="Equation.DSMT4" ShapeID="_x0000_i4779" DrawAspect="Content" ObjectID="_1690176080" r:id="rId756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15" w14:anchorId="1FEEFB8A">
                <v:shape id="_x0000_i4780" type="#_x0000_t75" style="width:93pt;height:15.75pt" o:ole="">
                  <v:imagedata r:id="rId7564" o:title=""/>
                </v:shape>
                <o:OLEObject Type="Embed" ProgID="Equation.DSMT4" ShapeID="_x0000_i4780" DrawAspect="Content" ObjectID="_1690176081" r:id="rId756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2E349CAC">
                <v:shape id="_x0000_i4781" type="#_x0000_t75" style="width:11.25pt;height:12.75pt" o:ole="">
                  <v:imagedata r:id="rId7566" o:title=""/>
                </v:shape>
                <o:OLEObject Type="Embed" ProgID="Equation.DSMT4" ShapeID="_x0000_i4781" DrawAspect="Content" ObjectID="_1690176082" r:id="rId756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song song với đường thẳng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336B4D86">
                <v:shape id="_x0000_i4782" type="#_x0000_t75" style="width:11.25pt;height:14.25pt" o:ole="">
                  <v:imagedata r:id="rId7568" o:title=""/>
                </v:shape>
                <o:OLEObject Type="Embed" ProgID="Equation.DSMT4" ShapeID="_x0000_i4782" DrawAspect="Content" ObjectID="_1690176083" r:id="rId756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cắt đường tròn theo một dây cung có độ dài bằng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95" w:dyaOrig="360" w14:anchorId="3689DBC2">
                <v:shape id="_x0000_i4783" type="#_x0000_t75" style="width:24.75pt;height:18pt" o:ole="">
                  <v:imagedata r:id="rId7570" o:title=""/>
                </v:shape>
                <o:OLEObject Type="Embed" ProgID="Equation.DSMT4" ShapeID="_x0000_i4783" DrawAspect="Content" ObjectID="_1690176084" r:id="rId757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61C05F4A">
                <v:shape id="_x0000_i4784" type="#_x0000_t75" style="width:11.25pt;height:12.75pt" o:ole="">
                  <v:imagedata r:id="rId7572" o:title=""/>
                </v:shape>
                <o:OLEObject Type="Embed" ProgID="Equation.DSMT4" ShapeID="_x0000_i4784" DrawAspect="Content" ObjectID="_1690176085" r:id="rId757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chắn trên hai trục tọa độ một tam giác vuông có diên tích bằng</w:t>
            </w:r>
          </w:p>
          <w:p w14:paraId="3930FE58" w14:textId="77777777" w:rsidR="00AF665B" w:rsidRPr="00CA015B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FF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2C149478">
                <v:shape id="_x0000_i4785" type="#_x0000_t75" style="width:15.75pt;height:30.75pt" o:ole="">
                  <v:imagedata r:id="rId7574" o:title=""/>
                </v:shape>
                <o:OLEObject Type="Embed" ProgID="Equation.DSMT4" ShapeID="_x0000_i4785" DrawAspect="Content" ObjectID="_1690176086" r:id="rId757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C90795D">
                <v:shape id="_x0000_i4786" type="#_x0000_t75" style="width:12pt;height:30.75pt" o:ole="">
                  <v:imagedata r:id="rId7576" o:title=""/>
                </v:shape>
                <o:OLEObject Type="Embed" ProgID="Equation.DSMT4" ShapeID="_x0000_i4786" DrawAspect="Content" ObjectID="_1690176087" r:id="rId757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3D8CC059">
                <v:shape id="_x0000_i4787" type="#_x0000_t75" style="width:9.75pt;height:14.25pt" o:ole="">
                  <v:imagedata r:id="rId7578" o:title=""/>
                </v:shape>
                <o:OLEObject Type="Embed" ProgID="Equation.DSMT4" ShapeID="_x0000_i4787" DrawAspect="Content" ObjectID="_1690176088" r:id="rId757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5BBBEED2">
                <v:shape id="_x0000_i4788" type="#_x0000_t75" style="width:18pt;height:30.75pt" o:ole="">
                  <v:imagedata r:id="rId7580" o:title=""/>
                </v:shape>
                <o:OLEObject Type="Embed" ProgID="Equation.DSMT4" ShapeID="_x0000_i4788" DrawAspect="Content" ObjectID="_1690176089" r:id="rId758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79A3AD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2CFAE15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33CC2616" w14:textId="77777777" w:rsidTr="00EC4384">
        <w:tc>
          <w:tcPr>
            <w:tcW w:w="6200" w:type="dxa"/>
            <w:shd w:val="clear" w:color="auto" w:fill="auto"/>
          </w:tcPr>
          <w:p w14:paraId="0AAFC9DF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22: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vi-VN" w:eastAsia="vi-VN"/>
              </w:rPr>
              <w:object w:dxaOrig="465" w:dyaOrig="315" w14:anchorId="53C5DBFC">
                <v:shape id="_x0000_i4789" type="#_x0000_t75" style="width:23.25pt;height:15.75pt" o:ole="">
                  <v:imagedata r:id="rId7582" o:title=""/>
                </v:shape>
                <o:OLEObject Type="Embed" ProgID="Equation.DSMT4" ShapeID="_x0000_i4789" DrawAspect="Content" ObjectID="_1690176090" r:id="rId758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viết phương trình đường tròn tâm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vi-VN" w:eastAsia="vi-VN"/>
              </w:rPr>
              <w:object w:dxaOrig="780" w:dyaOrig="405" w14:anchorId="68952963">
                <v:shape id="_x0000_i4790" type="#_x0000_t75" style="width:39pt;height:20.25pt" o:ole="">
                  <v:imagedata r:id="rId7584" o:title=""/>
                </v:shape>
                <o:OLEObject Type="Embed" ProgID="Equation.DSMT4" ShapeID="_x0000_i4790" DrawAspect="Content" ObjectID="_1690176091" r:id="rId75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vi-VN" w:eastAsia="vi-VN"/>
              </w:rPr>
              <w:object w:dxaOrig="1815" w:dyaOrig="405" w14:anchorId="3D61A8CF">
                <v:shape id="_x0000_i4791" type="#_x0000_t75" style="width:90.75pt;height:20.25pt" o:ole="">
                  <v:imagedata r:id="rId7586" o:title=""/>
                </v:shape>
                <o:OLEObject Type="Embed" ProgID="Equation.DSMT4" ShapeID="_x0000_i4791" DrawAspect="Content" ObjectID="_1690176092" r:id="rId758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vi-VN" w:eastAsia="vi-VN"/>
              </w:rPr>
              <w:object w:dxaOrig="600" w:dyaOrig="315" w14:anchorId="6695F1FA">
                <v:shape id="_x0000_i4792" type="#_x0000_t75" style="width:30pt;height:15.75pt" o:ole="">
                  <v:imagedata r:id="rId7588" o:title=""/>
                </v:shape>
                <o:OLEObject Type="Embed" ProgID="Equation.DSMT4" ShapeID="_x0000_i4792" DrawAspect="Content" ObjectID="_1690176093" r:id="rId75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sao cho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  <w:lang w:val="vi-VN" w:eastAsia="vi-VN"/>
              </w:rPr>
              <w:object w:dxaOrig="825" w:dyaOrig="285" w14:anchorId="2170E96D">
                <v:shape id="_x0000_i4793" type="#_x0000_t75" style="width:41.25pt;height:14.25pt" o:ole="">
                  <v:imagedata r:id="rId7590" o:title=""/>
                </v:shape>
                <o:OLEObject Type="Embed" ProgID="Equation.DSMT4" ShapeID="_x0000_i4793" DrawAspect="Content" ObjectID="_1690176094" r:id="rId759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4E03061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110" w:dyaOrig="375" w14:anchorId="03B7B9C4">
                <v:shape id="_x0000_i4794" type="#_x0000_t75" style="width:55.5pt;height:18.75pt" o:ole="">
                  <v:imagedata r:id="rId7592" o:title=""/>
                </v:shape>
                <o:OLEObject Type="Embed" ProgID="Equation.DSMT4" ShapeID="_x0000_i4794" DrawAspect="Content" ObjectID="_1690176095" r:id="rId759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065" w:dyaOrig="375" w14:anchorId="3A5E4C66">
                <v:shape id="_x0000_i4795" type="#_x0000_t75" style="width:53.25pt;height:18.75pt" o:ole="">
                  <v:imagedata r:id="rId7594" o:title=""/>
                </v:shape>
                <o:OLEObject Type="Embed" ProgID="Equation.DSMT4" ShapeID="_x0000_i4795" DrawAspect="Content" ObjectID="_1690176096" r:id="rId759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7ACADD6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230" w:dyaOrig="375" w14:anchorId="4EA5C7BC">
                <v:shape id="_x0000_i4796" type="#_x0000_t75" style="width:61.5pt;height:18.75pt" o:ole="">
                  <v:imagedata r:id="rId7596" o:title=""/>
                </v:shape>
                <o:OLEObject Type="Embed" ProgID="Equation.DSMT4" ShapeID="_x0000_i4796" DrawAspect="Content" ObjectID="_1690176097" r:id="rId759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110" w:dyaOrig="375" w14:anchorId="48EC599A">
                <v:shape id="_x0000_i4797" type="#_x0000_t75" style="width:55.5pt;height:18.75pt" o:ole="">
                  <v:imagedata r:id="rId7598" o:title=""/>
                </v:shape>
                <o:OLEObject Type="Embed" ProgID="Equation.DSMT4" ShapeID="_x0000_i4797" DrawAspect="Content" ObjectID="_1690176098" r:id="rId759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695D837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D9477FE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CA015B" w14:paraId="1C6EF3CA" w14:textId="77777777" w:rsidTr="00EC4384">
        <w:tc>
          <w:tcPr>
            <w:tcW w:w="6200" w:type="dxa"/>
            <w:shd w:val="clear" w:color="auto" w:fill="auto"/>
          </w:tcPr>
          <w:p w14:paraId="39DDF987" w14:textId="77777777" w:rsidR="00AF665B" w:rsidRPr="00CA015B" w:rsidRDefault="00AF665B" w:rsidP="00EC4384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23:</w: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Trong mặt phẳng tọa độ </w:t>
            </w:r>
            <w:r w:rsidRPr="00CA015B">
              <w:rPr>
                <w:rFonts w:ascii="Chu Van An" w:eastAsiaTheme="minorEastAsia" w:hAnsi="Chu Van An" w:cs="Chu Van An"/>
                <w:position w:val="-10"/>
                <w:szCs w:val="22"/>
                <w:lang w:val="fr-FR" w:eastAsia="vi-VN"/>
              </w:rPr>
              <w:object w:dxaOrig="465" w:dyaOrig="330" w14:anchorId="2E364EC6">
                <v:shape id="_x0000_i4798" type="#_x0000_t75" style="width:23.25pt;height:16.5pt" o:ole="">
                  <v:imagedata r:id="rId7600" o:title=""/>
                </v:shape>
                <o:OLEObject Type="Embed" ProgID="Equation.DSMT4" ShapeID="_x0000_i4798" DrawAspect="Content" ObjectID="_1690176099" r:id="rId760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cho hai đường tròn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1650" w:dyaOrig="405" w14:anchorId="7478D5FF">
                <v:shape id="_x0000_i4799" type="#_x0000_t75" style="width:82.5pt;height:20.25pt" o:ole="">
                  <v:imagedata r:id="rId7602" o:title=""/>
                </v:shape>
                <o:OLEObject Type="Embed" ProgID="Equation.DSMT4" ShapeID="_x0000_i4799" DrawAspect="Content" ObjectID="_1690176100" r:id="rId760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1680" w:dyaOrig="405" w14:anchorId="5AB69032">
                <v:shape id="_x0000_i4800" type="#_x0000_t75" style="width:84pt;height:20.25pt" o:ole="">
                  <v:imagedata r:id="rId7604" o:title=""/>
                </v:shape>
                <o:OLEObject Type="Embed" ProgID="Equation.DSMT4" ShapeID="_x0000_i4800" DrawAspect="Content" ObjectID="_1690176101" r:id="rId760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Một đường thẳng cắt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480" w:dyaOrig="405" w14:anchorId="28C6B20C">
                <v:shape id="_x0000_i4801" type="#_x0000_t75" style="width:24pt;height:20.25pt" o:ole="">
                  <v:imagedata r:id="rId7606" o:title=""/>
                </v:shape>
                <o:OLEObject Type="Embed" ProgID="Equation.DSMT4" ShapeID="_x0000_i4801" DrawAspect="Content" ObjectID="_1690176102" r:id="rId760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tại hai điểm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240" w:dyaOrig="255" w14:anchorId="69A92EB4">
                <v:shape id="_x0000_i4802" type="#_x0000_t75" style="width:12pt;height:12.75pt" o:ole="">
                  <v:imagedata r:id="rId7608" o:title=""/>
                </v:shape>
                <o:OLEObject Type="Embed" ProgID="Equation.DSMT4" ShapeID="_x0000_i4802" DrawAspect="Content" ObjectID="_1690176103" r:id="rId760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240" w:dyaOrig="255" w14:anchorId="1A71A003">
                <v:shape id="_x0000_i4803" type="#_x0000_t75" style="width:12pt;height:12.75pt" o:ole="">
                  <v:imagedata r:id="rId7610" o:title=""/>
                </v:shape>
                <o:OLEObject Type="Embed" ProgID="Equation.DSMT4" ShapeID="_x0000_i4803" DrawAspect="Content" ObjectID="_1690176104" r:id="rId761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cắt </w:t>
            </w:r>
            <w:r w:rsidRPr="00CA015B">
              <w:rPr>
                <w:rFonts w:ascii="Chu Van An" w:eastAsiaTheme="minorEastAsia" w:hAnsi="Chu Van An" w:cs="Chu Van An"/>
                <w:position w:val="-14"/>
                <w:szCs w:val="22"/>
                <w:lang w:val="fr-FR" w:eastAsia="vi-VN"/>
              </w:rPr>
              <w:object w:dxaOrig="495" w:dyaOrig="405" w14:anchorId="141446CB">
                <v:shape id="_x0000_i4804" type="#_x0000_t75" style="width:24.75pt;height:20.25pt" o:ole="">
                  <v:imagedata r:id="rId7612" o:title=""/>
                </v:shape>
                <o:OLEObject Type="Embed" ProgID="Equation.DSMT4" ShapeID="_x0000_i4804" DrawAspect="Content" ObjectID="_1690176105" r:id="rId761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tại hai điểm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  <w:lang w:val="fr-FR" w:eastAsia="vi-VN"/>
              </w:rPr>
              <w:object w:dxaOrig="240" w:dyaOrig="285" w14:anchorId="68EC99F5">
                <v:shape id="_x0000_i4805" type="#_x0000_t75" style="width:12pt;height:14.25pt" o:ole="">
                  <v:imagedata r:id="rId7614" o:title=""/>
                </v:shape>
                <o:OLEObject Type="Embed" ProgID="Equation.DSMT4" ShapeID="_x0000_i4805" DrawAspect="Content" ObjectID="_1690176106" r:id="rId761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CA015B">
              <w:rPr>
                <w:rFonts w:ascii="Chu Van An" w:eastAsiaTheme="minorEastAsia" w:hAnsi="Chu Van An" w:cs="Chu Van An"/>
                <w:position w:val="-4"/>
                <w:szCs w:val="22"/>
                <w:lang w:val="fr-FR" w:eastAsia="vi-VN"/>
              </w:rPr>
              <w:object w:dxaOrig="255" w:dyaOrig="255" w14:anchorId="57DB3F64">
                <v:shape id="_x0000_i4806" type="#_x0000_t75" style="width:12.75pt;height:12.75pt" o:ole="">
                  <v:imagedata r:id="rId7616" o:title=""/>
                </v:shape>
                <o:OLEObject Type="Embed" ProgID="Equation.DSMT4" ShapeID="_x0000_i4806" DrawAspect="Content" ObjectID="_1690176107" r:id="rId761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(tham khảo hình vẽ bên). Biết </w:t>
            </w:r>
            <w:r w:rsidRPr="00CA015B">
              <w:rPr>
                <w:rFonts w:ascii="Chu Van An" w:eastAsiaTheme="minorEastAsia" w:hAnsi="Chu Van An" w:cs="Chu Van An"/>
                <w:position w:val="-8"/>
                <w:szCs w:val="22"/>
                <w:lang w:val="fr-FR" w:eastAsia="vi-VN"/>
              </w:rPr>
              <w:object w:dxaOrig="1035" w:dyaOrig="360" w14:anchorId="111BD50B">
                <v:shape id="_x0000_i4807" type="#_x0000_t75" style="width:51.75pt;height:18pt" o:ole="">
                  <v:imagedata r:id="rId7618" o:title=""/>
                </v:shape>
                <o:OLEObject Type="Embed" ProgID="Equation.DSMT4" ShapeID="_x0000_i4807" DrawAspect="Content" ObjectID="_1690176108" r:id="rId761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Tính </w:t>
            </w:r>
            <w:r w:rsidRPr="00CA015B">
              <w:rPr>
                <w:rFonts w:ascii="Chu Van An" w:eastAsiaTheme="minorEastAsia" w:hAnsi="Chu Van An" w:cs="Chu Van An"/>
                <w:position w:val="-6"/>
                <w:szCs w:val="22"/>
                <w:lang w:val="fr-FR" w:eastAsia="vi-VN"/>
              </w:rPr>
              <w:object w:dxaOrig="405" w:dyaOrig="285" w14:anchorId="73C8C82E">
                <v:shape id="_x0000_i4808" type="#_x0000_t75" style="width:20.25pt;height:14.25pt" o:ole="">
                  <v:imagedata r:id="rId7620" o:title=""/>
                </v:shape>
                <o:OLEObject Type="Embed" ProgID="Equation.DSMT4" ShapeID="_x0000_i4808" DrawAspect="Content" ObjectID="_1690176109" r:id="rId762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3BA7A3A" w14:textId="77777777" w:rsidR="00AF665B" w:rsidRPr="00CA015B" w:rsidRDefault="00AF665B" w:rsidP="00EC4384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CA015B">
              <w:rPr>
                <w:rFonts w:ascii="Chu Van An" w:hAnsi="Chu Van An" w:cs="Chu Van An"/>
                <w:noProof/>
              </w:rPr>
              <w:lastRenderedPageBreak/>
              <w:drawing>
                <wp:inline distT="0" distB="0" distL="0" distR="0" wp14:anchorId="48F42503" wp14:editId="593CB516">
                  <wp:extent cx="2038350" cy="1866900"/>
                  <wp:effectExtent l="0" t="0" r="0" b="0"/>
                  <wp:docPr id="2124573124" name="Picture 2124573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FAFCD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50" w:dyaOrig="360" w14:anchorId="78B48DF6">
                <v:shape id="_x0000_i4809" type="#_x0000_t75" style="width:52.5pt;height:18pt" o:ole="">
                  <v:imagedata r:id="rId7623" o:title=""/>
                </v:shape>
                <o:OLEObject Type="Embed" ProgID="Equation.DSMT4" ShapeID="_x0000_i4809" DrawAspect="Content" ObjectID="_1690176110" r:id="rId762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65" w:dyaOrig="360" w14:anchorId="41B6FCF2">
                <v:shape id="_x0000_i4810" type="#_x0000_t75" style="width:53.25pt;height:18pt" o:ole="">
                  <v:imagedata r:id="rId7625" o:title=""/>
                </v:shape>
                <o:OLEObject Type="Embed" ProgID="Equation.DSMT4" ShapeID="_x0000_i4810" DrawAspect="Content" ObjectID="_1690176111" r:id="rId762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D38362C" w14:textId="77777777" w:rsidR="00AF665B" w:rsidRPr="00CA015B" w:rsidRDefault="00AF665B" w:rsidP="00EC438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155" w:dyaOrig="360" w14:anchorId="24129D04">
                <v:shape id="_x0000_i4811" type="#_x0000_t75" style="width:57.75pt;height:18pt" o:ole="">
                  <v:imagedata r:id="rId7627" o:title=""/>
                </v:shape>
                <o:OLEObject Type="Embed" ProgID="Equation.DSMT4" ShapeID="_x0000_i4811" DrawAspect="Content" ObjectID="_1690176112" r:id="rId762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80" w:dyaOrig="360" w14:anchorId="791E78C4">
                <v:shape id="_x0000_i4812" type="#_x0000_t75" style="width:54pt;height:18pt" o:ole="">
                  <v:imagedata r:id="rId7629" o:title=""/>
                </v:shape>
                <o:OLEObject Type="Embed" ProgID="Equation.DSMT4" ShapeID="_x0000_i4812" DrawAspect="Content" ObjectID="_1690176113" r:id="rId763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08302A4" w14:textId="77777777" w:rsidR="00AF665B" w:rsidRPr="00CA015B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D08FA16" w14:textId="77777777" w:rsidR="00AF665B" w:rsidRPr="00CA015B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</w:tbl>
    <w:p w14:paraId="678B4A7F" w14:textId="77777777" w:rsidR="00AF665B" w:rsidRPr="00E67A79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49313AE" w14:textId="1146A073" w:rsidR="001A4A13" w:rsidRDefault="001A4A13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D86079C" w14:textId="79DECF79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3CA530F" w14:textId="33E15B43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776FA12" w14:textId="5A64717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A627FEE" w14:textId="0FD2BE28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2D5BF34" w14:textId="7D14E9F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66135F3" w14:textId="7A5F772D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B6BF9A0" w14:textId="385447C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451FF79" w14:textId="28C2938F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BA39D2E" w14:textId="5ED1CB72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176B72C" w14:textId="325DD5E6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4E393E6" w14:textId="39ADB300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7B8D5AC" w14:textId="68EA1D0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8692EF8" w14:textId="763BE996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37D0551" w14:textId="1E41EEF0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2782010" w14:textId="3572EC77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4E6653A" w14:textId="65C62D4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EC4A488" w14:textId="58E8F322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BC457C2" w14:textId="3667A9B5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1E664E3" w14:textId="3EB93407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20DC908" w14:textId="45E6259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93D5BCA" w14:textId="31F71BDE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FF4D210" w14:textId="1E2B956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90FE90A" w14:textId="426BDCD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F0393B2" w14:textId="0745F5F9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1FA10EC" w14:textId="116801CF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E1A0E08" w14:textId="28992CB6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75519DC" w14:textId="36CDDB4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262CC4D" w14:textId="734469B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2982663" w14:textId="4205718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5E0AEB7" w14:textId="779B938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6783F5F" w14:textId="6E23ED5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355D80E" w14:textId="3F4E982F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53109BB" w14:textId="054F2FC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9E91E97" w14:textId="0F47684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177B146" w14:textId="27D8A997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DEED38E" w14:textId="0E36D64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8C79758" w14:textId="4C05E93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9D1433E" w14:textId="0C0D6DF4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A3FE79A" w14:textId="00A50778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61C3845" w14:textId="13A79952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FB18D19" w14:textId="797EB54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CFE0DD0" w14:textId="096498F1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34C07C0" w14:textId="46D2456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BBDC64F" w14:textId="0A6D6D2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3019B08" w14:textId="0FA55348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478AEAC" w14:textId="34D1DB32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1D2D76A" w14:textId="409EFDEF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E80A08D" w14:textId="179C1C30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5AF2248B" w14:textId="1670D0CD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A2784D5" w14:textId="77777777" w:rsidR="00AF665B" w:rsidRPr="00D33FB7" w:rsidRDefault="00AF665B" w:rsidP="00AF665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  <w:color w:val="0000CC"/>
        </w:rPr>
        <w:lastRenderedPageBreak/>
        <mc:AlternateContent>
          <mc:Choice Requires="wpg">
            <w:drawing>
              <wp:inline distT="0" distB="0" distL="0" distR="0" wp14:anchorId="6D5AACBA" wp14:editId="4AA15F38">
                <wp:extent cx="6391275" cy="976807"/>
                <wp:effectExtent l="19050" t="0" r="47625" b="0"/>
                <wp:docPr id="212457312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976807"/>
                          <a:chOff x="76688" y="27549"/>
                          <a:chExt cx="6486254" cy="1233673"/>
                        </a:xfrm>
                      </wpg:grpSpPr>
                      <wpg:grpSp>
                        <wpg:cNvPr id="2124573127" name="Group 2124573127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2124573128" name="Group 2124573128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2124573129" name="Group 2124573129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2124573130" name="Parallelogram 2124573130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31" name="Parallelogram 2124573131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32" name="Parallelogram 2124573132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33" name="Parallelogram 2124573133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3134" name="Oval 2124573134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35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163C846" w14:textId="77777777" w:rsidR="00AF665B" w:rsidRDefault="00AF665B" w:rsidP="00AF665B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3136" name="TextBox 87"/>
                          <wps:cNvSpPr txBox="1"/>
                          <wps:spPr>
                            <a:xfrm>
                              <a:off x="497275" y="611716"/>
                              <a:ext cx="1351998" cy="5345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2B23DA" w14:textId="77777777" w:rsidR="00AF665B" w:rsidRPr="00674C5B" w:rsidRDefault="00AF665B" w:rsidP="00AF665B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74C5B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3137" name="Group 2124573137"/>
                        <wpg:cNvGrpSpPr/>
                        <wpg:grpSpPr>
                          <a:xfrm>
                            <a:off x="1671807" y="349900"/>
                            <a:ext cx="4891135" cy="680678"/>
                            <a:chOff x="1671807" y="349901"/>
                            <a:chExt cx="5068218" cy="681670"/>
                          </a:xfrm>
                        </wpg:grpSpPr>
                        <wpg:grpSp>
                          <wpg:cNvPr id="2124573138" name="Group 2124573138"/>
                          <wpg:cNvGrpSpPr/>
                          <wpg:grpSpPr>
                            <a:xfrm>
                              <a:off x="1671807" y="349901"/>
                              <a:ext cx="5068218" cy="681670"/>
                              <a:chOff x="1671807" y="349901"/>
                              <a:chExt cx="5068218" cy="681670"/>
                            </a:xfrm>
                          </wpg:grpSpPr>
                          <wpg:grpSp>
                            <wpg:cNvPr id="2124573139" name="Group 2124573139"/>
                            <wpg:cNvGrpSpPr/>
                            <wpg:grpSpPr>
                              <a:xfrm>
                                <a:off x="1775690" y="428111"/>
                                <a:ext cx="4964335" cy="552814"/>
                                <a:chOff x="1775690" y="428111"/>
                                <a:chExt cx="4964335" cy="552814"/>
                              </a:xfrm>
                            </wpg:grpSpPr>
                            <wpg:grpSp>
                              <wpg:cNvPr id="2124573140" name="Group 2124573140"/>
                              <wpg:cNvGrpSpPr/>
                              <wpg:grpSpPr>
                                <a:xfrm>
                                  <a:off x="1883570" y="428111"/>
                                  <a:ext cx="4856455" cy="552814"/>
                                  <a:chOff x="1883570" y="428076"/>
                                  <a:chExt cx="4856455" cy="553223"/>
                                </a:xfrm>
                              </wpg:grpSpPr>
                              <wps:wsp>
                                <wps:cNvPr id="2124573141" name="Rectangle: Single Corner Snipped 2124573141"/>
                                <wps:cNvSpPr/>
                                <wps:spPr>
                                  <a:xfrm>
                                    <a:off x="1883570" y="428076"/>
                                    <a:ext cx="4856455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3142" name="Group 2124573142"/>
                                <wpg:cNvGrpSpPr/>
                                <wpg:grpSpPr>
                                  <a:xfrm>
                                    <a:off x="2905011" y="465461"/>
                                    <a:ext cx="3724831" cy="485775"/>
                                    <a:chOff x="2905011" y="465461"/>
                                    <a:chExt cx="3724831" cy="485775"/>
                                  </a:xfrm>
                                </wpg:grpSpPr>
                                <wpg:grpSp>
                                  <wpg:cNvPr id="2124573143" name="Group 2124573143"/>
                                  <wpg:cNvGrpSpPr/>
                                  <wpg:grpSpPr>
                                    <a:xfrm>
                                      <a:off x="2923087" y="498827"/>
                                      <a:ext cx="3706755" cy="428638"/>
                                      <a:chOff x="2923087" y="498827"/>
                                      <a:chExt cx="3706755" cy="428638"/>
                                    </a:xfrm>
                                  </wpg:grpSpPr>
                                  <wps:wsp>
                                    <wps:cNvPr id="2124573144" name="Arrow: Chevron 2124573144"/>
                                    <wps:cNvSpPr/>
                                    <wps:spPr>
                                      <a:xfrm>
                                        <a:off x="3068775" y="498827"/>
                                        <a:ext cx="3561067" cy="428638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4CC3C52" w14:textId="77777777" w:rsidR="00AF665B" w:rsidRPr="00674C5B" w:rsidRDefault="00AF665B" w:rsidP="00AF665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674C5B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PHƯƠNG TRÌNH ELIP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45" name="Freeform: Shape 2124573145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3146" name="Flowchart: Terminator 212457314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3147" name="Flowchart: Direct Access Storage 212457314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148" name="Flowchart: Delay 212457314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49" name="Oval 2124573149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3150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990E52C" w14:textId="77777777" w:rsidR="00AF665B" w:rsidRDefault="00AF665B" w:rsidP="00AF665B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5AACBA" id="_x0000_s1478" style="width:503.25pt;height:76.9pt;mso-position-horizontal-relative:char;mso-position-vertical-relative:line" coordorigin="766,275" coordsize="6486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">
                <v:group id="Group 2124573127" o:spid="_x0000_s1479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pJ9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">
                  <v:group id="Group 2124573128" o:spid="_x0000_s1480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">
                    <v:group id="Group 2124573129" o:spid="_x0000_s1481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aOU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">
                      <v:shape id="Parallelogram 2124573130" o:spid="_x0000_s1482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3131" o:spid="_x0000_s1483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3132" o:spid="_x0000_s1484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3133" o:spid="_x0000_s1485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3134" o:spid="_x0000_s1486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487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3163C846" w14:textId="77777777" w:rsidR="00AF665B" w:rsidRDefault="00AF665B" w:rsidP="00AF665B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488" type="#_x0000_t202" style="position:absolute;left:4972;top:6117;width:13520;height:5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" filled="f" stroked="f">
                    <v:textbox>
                      <w:txbxContent>
                        <w:p w14:paraId="142B23DA" w14:textId="77777777" w:rsidR="00AF665B" w:rsidRPr="00674C5B" w:rsidRDefault="00AF665B" w:rsidP="00AF665B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74C5B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3</w:t>
                          </w:r>
                        </w:p>
                      </w:txbxContent>
                    </v:textbox>
                  </v:shape>
                </v:group>
                <v:group id="Group 2124573137" o:spid="_x0000_s1489" style="position:absolute;left:16718;top:3499;width:48911;height:6806" coordorigin="16718,3499" coordsize="506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">
                  <v:group id="Group 2124573138" o:spid="_x0000_s1490" style="position:absolute;left:16718;top:3499;width:50682;height:6816" coordorigin="16718,3499" coordsize="506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">
                    <v:group id="Group 2124573139" o:spid="_x0000_s1491" style="position:absolute;left:17756;top:4281;width:49644;height:5528" coordorigin="17756,4281" coordsize="496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">
                      <v:group id="Group 2124573140" o:spid="_x0000_s1492" style="position:absolute;left:18835;top:4281;width:48565;height:5528" coordorigin="18835,4280" coordsize="48564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">
                        <v:shape id="Rectangle: Single Corner Snipped 2124573141" o:spid="_x0000_s1493" style="position:absolute;left:18835;top:4280;width:48565;height:5532;visibility:visible;mso-wrap-style:square;v-text-anchor:middle" coordsize="4856455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" path="m,l4656249,r200206,200206l4856455,553223,,553223,,xe" fillcolor="#fffff7" stroked="f" strokeweight="1.25pt">
                          <v:fill r:id="rId8" o:title="" color2="#f0d5ff" type="pattern"/>
                          <v:path arrowok="t" o:connecttype="custom" o:connectlocs="0,0;4656249,0;4856455,200206;4856455,553223;0,553223;0,0" o:connectangles="0,0,0,0,0,0"/>
                        </v:shape>
                        <v:group id="Group 2124573142" o:spid="_x0000_s1494" style="position:absolute;left:29050;top:4654;width:37248;height:4858" coordorigin="29050,4654" coordsize="372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tRF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">
                          <v:group id="Group 2124573143" o:spid="_x0000_s1495" style="position:absolute;left:29230;top:4988;width:37068;height:4286" coordorigin="29230,4988" coordsize="37067,4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">
                            <v:shape id="Arrow: Chevron 2124573144" o:spid="_x0000_s1496" type="#_x0000_t55" style="position:absolute;left:30687;top:4988;width:35611;height:4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" adj="2125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4CC3C52" w14:textId="77777777" w:rsidR="00AF665B" w:rsidRPr="00674C5B" w:rsidRDefault="00AF665B" w:rsidP="00AF665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674C5B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PHƯƠNG TRÌNH ELIP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2124573145" o:spid="_x0000_s1497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3146" o:spid="_x0000_s149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3147" o:spid="_x0000_s149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3148" o:spid="_x0000_s150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3149" o:spid="_x0000_s1501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502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" filled="f" stroked="f">
                    <v:shadow on="t" color="black" opacity="20971f" offset="0,2.2pt"/>
                    <v:textbox>
                      <w:txbxContent>
                        <w:p w14:paraId="7990E52C" w14:textId="77777777" w:rsidR="00AF665B" w:rsidRDefault="00AF665B" w:rsidP="00AF665B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91FD372" w14:textId="77777777" w:rsidR="00AF665B" w:rsidRPr="00D33FB7" w:rsidRDefault="00AF665B" w:rsidP="00AF665B">
      <w:pPr>
        <w:tabs>
          <w:tab w:val="left" w:pos="8970"/>
        </w:tabs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BCEC6BB" wp14:editId="36AAB02D">
                <wp:extent cx="3505200" cy="504563"/>
                <wp:effectExtent l="0" t="0" r="38100" b="48260"/>
                <wp:docPr id="2124573151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2124573152" name="Group 2124573152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2124573153" name="Group 2124573153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2124573154" name="Group 2124573154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2124573155" name="Rectangle: Single Corner Snipped 2124573155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56" name="Group 2124573156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2124573157" name="Group 2124573157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2124573158" name="Arrow: Chevron 2124573158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1859D87" w14:textId="77777777" w:rsidR="00AF665B" w:rsidRPr="00531501" w:rsidRDefault="00AF665B" w:rsidP="00AF665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59" name="Group 2124573159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160" name="Freeform: Shape 2124573160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61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5BD7E25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62" name="Group 2124573162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163" name="Freeform: Shape 2124573163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64" name="Flowchart: Terminator 2124573164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65" name="Flowchart: Direct Access Storage 2124573165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66" name="Flowchart: Preparation 2124573166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167" name="Group 2124573167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168" name="Freeform: Shape 2124573168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69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82D66B" w14:textId="77777777" w:rsidR="00AF665B" w:rsidRDefault="00AF665B" w:rsidP="00AF665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BCEC6BB" id="_x0000_s1503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">
                <v:group id="Group 2124573152" o:spid="_x0000_s1504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0KY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">
                  <v:group id="Group 2124573153" o:spid="_x0000_s1505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">
                    <v:group id="Group 2124573154" o:spid="_x0000_s1506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">
                      <v:shape id="Rectangle: Single Corner Snipped 2124573155" o:spid="_x0000_s1507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3156" o:spid="_x0000_s1508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">
                        <v:group id="Group 2124573157" o:spid="_x0000_s1509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">
                          <v:shape id="Arrow: Chevron 2124573158" o:spid="_x0000_s1510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1859D87" w14:textId="77777777" w:rsidR="00AF665B" w:rsidRPr="00531501" w:rsidRDefault="00AF665B" w:rsidP="00AF665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159" o:spid="_x0000_s1511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">
                            <v:shape id="Freeform: Shape 2124573160" o:spid="_x0000_s1512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13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75BD7E25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62" o:spid="_x0000_s151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4gl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">
                          <v:shape id="Freeform: Shape 2124573163" o:spid="_x0000_s1515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64" o:spid="_x0000_s151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165" o:spid="_x0000_s151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166" o:spid="_x0000_s151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167" o:spid="_x0000_s151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">
                  <v:shape id="Freeform: Shape 2124573168" o:spid="_x0000_s1520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21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" filled="f" stroked="f">
                    <v:textbox>
                      <w:txbxContent>
                        <w:p w14:paraId="0B82D66B" w14:textId="77777777" w:rsidR="00AF665B" w:rsidRDefault="00AF665B" w:rsidP="00AF665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D33FB7">
        <w:rPr>
          <w:rFonts w:ascii="Chu Van An" w:hAnsi="Chu Van An" w:cs="Chu Van An"/>
        </w:rPr>
        <w:tab/>
      </w:r>
    </w:p>
    <w:p w14:paraId="24FF7DC1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D3589AF" wp14:editId="19EFE887">
                <wp:extent cx="6614079" cy="1848575"/>
                <wp:effectExtent l="0" t="0" r="15875" b="18415"/>
                <wp:docPr id="212457317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079" cy="1848575"/>
                          <a:chOff x="-11233" y="-31932"/>
                          <a:chExt cx="6512354" cy="872129"/>
                        </a:xfrm>
                        <a:noFill/>
                      </wpg:grpSpPr>
                      <wps:wsp>
                        <wps:cNvPr id="2124573171" name="Rectangle: Diagonal Corners Rounded 2124573171"/>
                        <wps:cNvSpPr/>
                        <wps:spPr>
                          <a:xfrm>
                            <a:off x="-9" y="-52"/>
                            <a:ext cx="6501130" cy="84024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F36F3A" w14:textId="77777777" w:rsidR="00AF665B" w:rsidRPr="00A77A24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FEE8EE" w14:textId="77777777" w:rsidR="00AF665B" w:rsidRPr="00A77A24" w:rsidRDefault="00AF665B" w:rsidP="00AF665B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Định nghĩa</w:t>
                              </w:r>
                              <w:r w:rsidRPr="00A77A2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tbl>
                              <w:tblPr>
                                <w:tblW w:w="10657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526"/>
                                <w:gridCol w:w="4131"/>
                              </w:tblGrid>
                              <w:tr w:rsidR="00AF665B" w:rsidRPr="00A77A24" w14:paraId="6C72363A" w14:textId="77777777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526" w:type="dxa"/>
                                    <w:shd w:val="clear" w:color="auto" w:fill="auto"/>
                                    <w:vAlign w:val="center"/>
                                  </w:tcPr>
                                  <w:p w14:paraId="4E3A924E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tabs>
                                        <w:tab w:val="left" w:pos="462"/>
                                      </w:tabs>
                                      <w:spacing w:line="240" w:lineRule="auto"/>
                                      <w:ind w:left="179" w:hanging="179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Cho hai điểm cố định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240" w:dyaOrig="340" w14:anchorId="05191AC6">
                                        <v:shape id="_x0000_i7446" type="#_x0000_t75" style="width:12pt;height:17.25pt" o:ole="">
                                          <v:imagedata r:id="rId7631" o:title=""/>
                                        </v:shape>
                                        <o:OLEObject Type="Embed" ProgID="Equation.DSMT4" ShapeID="_x0000_i7446" DrawAspect="Content" ObjectID="_1690177091" r:id="rId763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và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240" w:dyaOrig="340" w14:anchorId="2F24E2DD">
                                        <v:shape id="_x0000_i7447" type="#_x0000_t75" style="width:12pt;height:17.25pt" o:ole="">
                                          <v:imagedata r:id="rId7633" o:title=""/>
                                        </v:shape>
                                        <o:OLEObject Type="Embed" ProgID="Equation.DSMT4" ShapeID="_x0000_i7447" DrawAspect="Content" ObjectID="_1690177092" r:id="rId7634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với 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820" w:dyaOrig="340" w14:anchorId="35201652">
                                        <v:shape id="_x0000_i7448" type="#_x0000_t75" style="width:40.5pt;height:17.25pt" o:ole="">
                                          <v:imagedata r:id="rId7635" o:title=""/>
                                        </v:shape>
                                        <o:OLEObject Type="Embed" ProgID="Equation.DSMT4" ShapeID="_x0000_i7448" DrawAspect="Content" ObjectID="_1690177093" r:id="rId7636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</w:t>
                                    </w:r>
                                    <w:r w:rsidRPr="00A77A24">
                                      <w:rPr>
                                        <w:position w:val="-14"/>
                                      </w:rPr>
                                      <w:object w:dxaOrig="620" w:dyaOrig="380" w14:anchorId="2B05200E">
                                        <v:shape id="_x0000_i7449" type="#_x0000_t75" style="width:31.5pt;height:18.75pt" o:ole="">
                                          <v:imagedata r:id="rId7637" o:title=""/>
                                        </v:shape>
                                        <o:OLEObject Type="Embed" ProgID="Equation.DSMT4" ShapeID="_x0000_i7449" DrawAspect="Content" ObjectID="_1690177094" r:id="rId7638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.Tập hợp các điểm 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279" w:dyaOrig="240" w14:anchorId="7EAB91DF">
                                        <v:shape id="_x0000_i7450" type="#_x0000_t75" style="width:13.5pt;height:12pt" o:ole="">
                                          <v:imagedata r:id="rId7639" o:title=""/>
                                        </v:shape>
                                        <o:OLEObject Type="Embed" ProgID="Equation.DSMT4" ShapeID="_x0000_i7450" DrawAspect="Content" ObjectID="_1690177095" r:id="rId764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thỏa mãn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1400" w:dyaOrig="340" w14:anchorId="17082195">
                                        <v:shape id="_x0000_i7451" type="#_x0000_t75" style="width:69pt;height:17.25pt" o:ole="">
                                          <v:imagedata r:id="rId7641" o:title=""/>
                                        </v:shape>
                                        <o:OLEObject Type="Embed" ProgID="Equation.DSMT4" ShapeID="_x0000_i7451" DrawAspect="Content" ObjectID="_1690177096" r:id="rId764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(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160" w:dyaOrig="200" w14:anchorId="2DFD177D">
                                        <v:shape id="_x0000_i7452" type="#_x0000_t75" style="width:8.25pt;height:9.75pt" o:ole="">
                                          <v:imagedata r:id="rId7643" o:title=""/>
                                        </v:shape>
                                        <o:OLEObject Type="Embed" ProgID="Equation.DSMT4" ShapeID="_x0000_i7452" DrawAspect="Content" ObjectID="_1690177097" r:id="rId7644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không đổi và 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760" w:dyaOrig="240" w14:anchorId="617ADF63">
                                        <v:shape id="_x0000_i7453" type="#_x0000_t75" style="width:38.25pt;height:12pt" o:ole="">
                                          <v:imagedata r:id="rId7645" o:title=""/>
                                        </v:shape>
                                        <o:OLEObject Type="Embed" ProgID="Equation.DSMT4" ShapeID="_x0000_i7453" DrawAspect="Content" ObjectID="_1690177098" r:id="rId7646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>) là một đường Elip.</w:t>
                                    </w:r>
                                  </w:p>
                                  <w:p w14:paraId="380B9BBF" w14:textId="77777777" w:rsidR="00AF665B" w:rsidRPr="00A77A24" w:rsidRDefault="00AF665B" w:rsidP="00D83BB6">
                                    <w:pPr>
                                      <w:numPr>
                                        <w:ilvl w:val="0"/>
                                        <w:numId w:val="35"/>
                                      </w:num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252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540" w:dyaOrig="340" w14:anchorId="41D8D605">
                                        <v:shape id="_x0000_i7454" type="#_x0000_t75" style="width:27pt;height:17.25pt" o:ole="">
                                          <v:imagedata r:id="rId7647" o:title=""/>
                                        </v:shape>
                                        <o:OLEObject Type="Embed" ProgID="Equation.DSMT4" ShapeID="_x0000_i7454" DrawAspect="Content" ObjectID="_1690177099" r:id="rId7648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là hai tiêu điểm.</w:t>
                                    </w:r>
                                  </w:p>
                                  <w:p w14:paraId="3062B26C" w14:textId="77777777" w:rsidR="00AF665B" w:rsidRPr="00A77A24" w:rsidRDefault="00AF665B" w:rsidP="00D83BB6">
                                    <w:pPr>
                                      <w:numPr>
                                        <w:ilvl w:val="0"/>
                                        <w:numId w:val="35"/>
                                      </w:num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252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both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820" w:dyaOrig="340" w14:anchorId="36975DBA">
                                        <v:shape id="_x0000_i7455" type="#_x0000_t75" style="width:40.5pt;height:17.25pt" o:ole="">
                                          <v:imagedata r:id="rId7649" o:title=""/>
                                        </v:shape>
                                        <o:OLEObject Type="Embed" ProgID="Equation.DSMT4" ShapeID="_x0000_i7455" DrawAspect="Content" ObjectID="_1690177100" r:id="rId765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là tiêu cự của Elip. </w:t>
                                    </w:r>
                                  </w:p>
                                </w:tc>
                                <w:tc>
                                  <w:tcPr>
                                    <w:tcW w:w="4131" w:type="dxa"/>
                                    <w:shd w:val="clear" w:color="auto" w:fill="auto"/>
                                  </w:tcPr>
                                  <w:p w14:paraId="5563B060" w14:textId="77777777" w:rsidR="00AF665B" w:rsidRPr="00A77A24" w:rsidRDefault="00AF665B" w:rsidP="004E08CF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ACFC9D" wp14:editId="1963EA7B">
                                          <wp:extent cx="1598707" cy="1133475"/>
                                          <wp:effectExtent l="0" t="0" r="1905" b="0"/>
                                          <wp:docPr id="2124573297" name="Picture 2124573297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1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65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01853" cy="113570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49749BA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AF44BBF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0ABCDF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FC92CC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3988981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DFFB33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4B48522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642646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91CF264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8BD18C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F2E55E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560424" w14:textId="77777777" w:rsidR="00AF665B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72" name="Group 2124573172"/>
                        <wpg:cNvGrpSpPr/>
                        <wpg:grpSpPr>
                          <a:xfrm>
                            <a:off x="-11233" y="-31932"/>
                            <a:ext cx="1656570" cy="175255"/>
                            <a:chOff x="-11233" y="-31932"/>
                            <a:chExt cx="1656570" cy="175255"/>
                          </a:xfrm>
                          <a:grpFill/>
                        </wpg:grpSpPr>
                        <wps:wsp>
                          <wps:cNvPr id="2124573173" name="Rectangle: Folded Corner 212457317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74" name="TextBox 5"/>
                          <wps:cNvSpPr txBox="1"/>
                          <wps:spPr>
                            <a:xfrm>
                              <a:off x="-11233" y="-31932"/>
                              <a:ext cx="1656570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29272330" w14:textId="77777777" w:rsidR="00AF665B" w:rsidRPr="00A77A24" w:rsidRDefault="00AF665B" w:rsidP="00D83BB6">
                                <w:pPr>
                                  <w:pStyle w:val="ListParagraph"/>
                                  <w:numPr>
                                    <w:ilvl w:val="0"/>
                                    <w:numId w:val="45"/>
                                  </w:numPr>
                                  <w:ind w:left="426" w:hanging="426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D3589AF" id="_x0000_s1522" style="width:520.8pt;height:145.55pt;mso-position-horizontal-relative:char;mso-position-vertical-relative:line" coordorigin="-112,-319" coordsize="65123,8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">
                <v:shape id="Rectangle: Diagonal Corners Rounded 2124573171" o:spid="_x0000_s1523" style="position:absolute;width:65011;height:8401;visibility:visible;mso-wrap-style:square;v-text-anchor:middle" coordsize="6501130,8402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" adj="-11796480,,5400" path="m7957,l6478880,v12288,,22250,9962,22250,22250l6501130,832292v,4395,-3562,7957,-7957,7957l22250,840249c9962,840249,,830287,,817999l,7957c,3562,3562,,7957,xe" filled="f" strokecolor="#2f528f">
                  <v:stroke joinstyle="miter"/>
                  <v:formulas/>
                  <v:path arrowok="t" o:connecttype="custom" o:connectlocs="7957,0;6478880,0;6501130,22250;6501130,832292;6493173,840249;22250,840249;0,817999;0,7957;7957,0" o:connectangles="0,0,0,0,0,0,0,0,0" textboxrect="0,0,6501130,840249"/>
                  <v:textbox>
                    <w:txbxContent>
                      <w:p w14:paraId="67F36F3A" w14:textId="77777777" w:rsidR="00AF665B" w:rsidRPr="00A77A24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0FEE8EE" w14:textId="77777777" w:rsidR="00AF665B" w:rsidRPr="00A77A24" w:rsidRDefault="00AF665B" w:rsidP="00AF665B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  <w:r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Định nghĩa</w:t>
                        </w:r>
                        <w:r w:rsidRPr="00A77A2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tbl>
                        <w:tblPr>
                          <w:tblW w:w="10657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526"/>
                          <w:gridCol w:w="4131"/>
                        </w:tblGrid>
                        <w:tr w:rsidR="00AF665B" w:rsidRPr="00A77A24" w14:paraId="6C72363A" w14:textId="77777777" w:rsidTr="00A77A24">
                          <w:trPr>
                            <w:trHeight w:val="2144"/>
                          </w:trPr>
                          <w:tc>
                            <w:tcPr>
                              <w:tcW w:w="6526" w:type="dxa"/>
                              <w:shd w:val="clear" w:color="auto" w:fill="auto"/>
                              <w:vAlign w:val="center"/>
                            </w:tcPr>
                            <w:p w14:paraId="4E3A924E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tabs>
                                  <w:tab w:val="left" w:pos="462"/>
                                </w:tabs>
                                <w:spacing w:line="240" w:lineRule="auto"/>
                                <w:ind w:left="179" w:hanging="179"/>
                                <w:rPr>
                                  <w:rFonts w:ascii="Chu Van An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Cho hai điểm cố định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240" w:dyaOrig="340" w14:anchorId="05191AC6">
                                  <v:shape id="_x0000_i7446" type="#_x0000_t75" style="width:12pt;height:17.25pt" o:ole="">
                                    <v:imagedata r:id="rId7631" o:title=""/>
                                  </v:shape>
                                  <o:OLEObject Type="Embed" ProgID="Equation.DSMT4" ShapeID="_x0000_i7446" DrawAspect="Content" ObjectID="_1690177091" r:id="rId7652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240" w:dyaOrig="340" w14:anchorId="2F24E2DD">
                                  <v:shape id="_x0000_i7447" type="#_x0000_t75" style="width:12pt;height:17.25pt" o:ole="">
                                    <v:imagedata r:id="rId7633" o:title=""/>
                                  </v:shape>
                                  <o:OLEObject Type="Embed" ProgID="Equation.DSMT4" ShapeID="_x0000_i7447" DrawAspect="Content" ObjectID="_1690177092" r:id="rId7653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với 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820" w:dyaOrig="340" w14:anchorId="35201652">
                                  <v:shape id="_x0000_i7448" type="#_x0000_t75" style="width:40.5pt;height:17.25pt" o:ole="">
                                    <v:imagedata r:id="rId7635" o:title=""/>
                                  </v:shape>
                                  <o:OLEObject Type="Embed" ProgID="Equation.DSMT4" ShapeID="_x0000_i7448" DrawAspect="Content" ObjectID="_1690177093" r:id="rId7654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A77A24">
                                <w:rPr>
                                  <w:position w:val="-14"/>
                                </w:rPr>
                                <w:object w:dxaOrig="620" w:dyaOrig="380" w14:anchorId="2B05200E">
                                  <v:shape id="_x0000_i7449" type="#_x0000_t75" style="width:31.5pt;height:18.75pt" o:ole="">
                                    <v:imagedata r:id="rId7637" o:title=""/>
                                  </v:shape>
                                  <o:OLEObject Type="Embed" ProgID="Equation.DSMT4" ShapeID="_x0000_i7449" DrawAspect="Content" ObjectID="_1690177094" r:id="rId7655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.Tập hợp các điểm 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279" w:dyaOrig="240" w14:anchorId="7EAB91DF">
                                  <v:shape id="_x0000_i7450" type="#_x0000_t75" style="width:13.5pt;height:12pt" o:ole="">
                                    <v:imagedata r:id="rId7639" o:title=""/>
                                  </v:shape>
                                  <o:OLEObject Type="Embed" ProgID="Equation.DSMT4" ShapeID="_x0000_i7450" DrawAspect="Content" ObjectID="_1690177095" r:id="rId7656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thỏa mãn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1400" w:dyaOrig="340" w14:anchorId="17082195">
                                  <v:shape id="_x0000_i7451" type="#_x0000_t75" style="width:69pt;height:17.25pt" o:ole="">
                                    <v:imagedata r:id="rId7641" o:title=""/>
                                  </v:shape>
                                  <o:OLEObject Type="Embed" ProgID="Equation.DSMT4" ShapeID="_x0000_i7451" DrawAspect="Content" ObjectID="_1690177096" r:id="rId7657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(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160" w:dyaOrig="200" w14:anchorId="2DFD177D">
                                  <v:shape id="_x0000_i7452" type="#_x0000_t75" style="width:8.25pt;height:9.75pt" o:ole="">
                                    <v:imagedata r:id="rId7643" o:title=""/>
                                  </v:shape>
                                  <o:OLEObject Type="Embed" ProgID="Equation.DSMT4" ShapeID="_x0000_i7452" DrawAspect="Content" ObjectID="_1690177097" r:id="rId7658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không đổi và 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760" w:dyaOrig="240" w14:anchorId="617ADF63">
                                  <v:shape id="_x0000_i7453" type="#_x0000_t75" style="width:38.25pt;height:12pt" o:ole="">
                                    <v:imagedata r:id="rId7645" o:title=""/>
                                  </v:shape>
                                  <o:OLEObject Type="Embed" ProgID="Equation.DSMT4" ShapeID="_x0000_i7453" DrawAspect="Content" ObjectID="_1690177098" r:id="rId7659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>) là một đường Elip.</w:t>
                              </w:r>
                            </w:p>
                            <w:p w14:paraId="380B9BBF" w14:textId="77777777" w:rsidR="00AF665B" w:rsidRPr="00A77A24" w:rsidRDefault="00AF665B" w:rsidP="00D83BB6">
                              <w:pPr>
                                <w:numPr>
                                  <w:ilvl w:val="0"/>
                                  <w:numId w:val="35"/>
                                </w:num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252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540" w:dyaOrig="340" w14:anchorId="41D8D605">
                                  <v:shape id="_x0000_i7454" type="#_x0000_t75" style="width:27pt;height:17.25pt" o:ole="">
                                    <v:imagedata r:id="rId7647" o:title=""/>
                                  </v:shape>
                                  <o:OLEObject Type="Embed" ProgID="Equation.DSMT4" ShapeID="_x0000_i7454" DrawAspect="Content" ObjectID="_1690177099" r:id="rId7660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là hai tiêu điểm.</w:t>
                              </w:r>
                            </w:p>
                            <w:p w14:paraId="3062B26C" w14:textId="77777777" w:rsidR="00AF665B" w:rsidRPr="00A77A24" w:rsidRDefault="00AF665B" w:rsidP="00D83BB6">
                              <w:pPr>
                                <w:numPr>
                                  <w:ilvl w:val="0"/>
                                  <w:numId w:val="35"/>
                                </w:num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252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820" w:dyaOrig="340" w14:anchorId="36975DBA">
                                  <v:shape id="_x0000_i7455" type="#_x0000_t75" style="width:40.5pt;height:17.25pt" o:ole="">
                                    <v:imagedata r:id="rId7649" o:title=""/>
                                  </v:shape>
                                  <o:OLEObject Type="Embed" ProgID="Equation.DSMT4" ShapeID="_x0000_i7455" DrawAspect="Content" ObjectID="_1690177100" r:id="rId7661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là tiêu cự của Elip. </w:t>
                              </w:r>
                            </w:p>
                          </w:tc>
                          <w:tc>
                            <w:tcPr>
                              <w:tcW w:w="4131" w:type="dxa"/>
                              <w:shd w:val="clear" w:color="auto" w:fill="auto"/>
                            </w:tcPr>
                            <w:p w14:paraId="5563B060" w14:textId="77777777" w:rsidR="00AF665B" w:rsidRPr="00A77A24" w:rsidRDefault="00AF665B" w:rsidP="004E08CF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noProof/>
                                </w:rPr>
                                <w:drawing>
                                  <wp:inline distT="0" distB="0" distL="0" distR="0" wp14:anchorId="3AACFC9D" wp14:editId="1963EA7B">
                                    <wp:extent cx="1598707" cy="1133475"/>
                                    <wp:effectExtent l="0" t="0" r="1905" b="0"/>
                                    <wp:docPr id="2124573297" name="Picture 2124573297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1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1853" cy="11357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49749BA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AF44BBF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0ABCDF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FC92CC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3988981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DFFB33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4B48522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642646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91CF264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8BD18C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F2E55E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560424" w14:textId="77777777" w:rsidR="00AF665B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172" o:spid="_x0000_s1524" style="position:absolute;left:-112;top:-319;width:16565;height:1752" coordorigin="-112,-319" coordsize="16565,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h74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">
                  <v:shape id="Rectangle: Folded Corner 2124573173" o:spid="_x0000_s1525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" adj="10800" filled="f" stroked="f" strokeweight="1pt">
                    <v:stroke joinstyle="miter"/>
                  </v:shape>
                  <v:shape id="TextBox 5" o:spid="_x0000_s1526" type="#_x0000_t202" style="position:absolute;left:-112;top:-319;width:16565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" filled="f" stroked="f">
                    <v:textbox>
                      <w:txbxContent>
                        <w:p w14:paraId="29272330" w14:textId="77777777" w:rsidR="00AF665B" w:rsidRPr="00A77A24" w:rsidRDefault="00AF665B" w:rsidP="00D83BB6">
                          <w:pPr>
                            <w:pStyle w:val="ListParagraph"/>
                            <w:numPr>
                              <w:ilvl w:val="0"/>
                              <w:numId w:val="45"/>
                            </w:numPr>
                            <w:ind w:left="426" w:hanging="426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881792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3B83060" wp14:editId="6C24A897">
                <wp:extent cx="6602680" cy="1790702"/>
                <wp:effectExtent l="0" t="0" r="27305" b="19050"/>
                <wp:docPr id="212457317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680" cy="1790702"/>
                          <a:chOff x="-9" y="-27097"/>
                          <a:chExt cx="6501130" cy="844823"/>
                        </a:xfrm>
                        <a:noFill/>
                      </wpg:grpSpPr>
                      <wps:wsp>
                        <wps:cNvPr id="2124573176" name="Rectangle: Diagonal Corners Rounded 2124573176"/>
                        <wps:cNvSpPr/>
                        <wps:spPr>
                          <a:xfrm>
                            <a:off x="-9" y="-32"/>
                            <a:ext cx="6501130" cy="81775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B46ED7" w14:textId="77777777" w:rsidR="00AF665B" w:rsidRPr="00A77A24" w:rsidRDefault="00AF665B" w:rsidP="00AF665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0CF283" w14:textId="77777777" w:rsidR="00AF665B" w:rsidRPr="00A77A24" w:rsidRDefault="00AF665B" w:rsidP="00AF665B">
                              <w:pPr>
                                <w:spacing w:line="240" w:lineRule="auto"/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Phương trình chính tắc của elip</w:t>
                              </w:r>
                            </w:p>
                            <w:tbl>
                              <w:tblPr>
                                <w:tblW w:w="10515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84"/>
                                <w:gridCol w:w="4131"/>
                              </w:tblGrid>
                              <w:tr w:rsidR="00AF665B" w:rsidRPr="00A77A24" w14:paraId="2218C2B5" w14:textId="77777777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384" w:type="dxa"/>
                                    <w:shd w:val="clear" w:color="auto" w:fill="auto"/>
                                    <w:vAlign w:val="center"/>
                                  </w:tcPr>
                                  <w:p w14:paraId="2EC08593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4"/>
                                      </w:numPr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Trong mặt phẳng tọa độ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0"/>
                                      </w:rPr>
                                      <w:object w:dxaOrig="460" w:dyaOrig="320" w14:anchorId="3945D57D">
                                        <v:shape id="_x0000_i7456" type="#_x0000_t75" style="width:24.75pt;height:17.25pt" o:ole="">
                                          <v:imagedata r:id="rId7662" o:title=""/>
                                        </v:shape>
                                        <o:OLEObject Type="Embed" ProgID="Equation.DSMT4" ShapeID="_x0000_i7456" DrawAspect="Content" ObjectID="_1690177101" r:id="rId766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với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4"/>
                                      </w:rPr>
                                      <w:object w:dxaOrig="1860" w:dyaOrig="400" w14:anchorId="471BE5C4">
                                        <v:shape id="_x0000_i7457" type="#_x0000_t75" style="width:93pt;height:19.5pt" o:ole="">
                                          <v:imagedata r:id="rId7664" o:title=""/>
                                        </v:shape>
                                        <o:OLEObject Type="Embed" ProgID="Equation.DSMT4" ShapeID="_x0000_i7457" DrawAspect="Content" ObjectID="_1690177102" r:id="rId7665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:</w:t>
                                    </w:r>
                                  </w:p>
                                  <w:p w14:paraId="2AD12727" w14:textId="77777777" w:rsidR="00AF665B" w:rsidRPr="00A77A24" w:rsidRDefault="00AF665B" w:rsidP="00A77A24">
                                    <w:pPr>
                                      <w:pStyle w:val="ListParagraph"/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24"/>
                                      </w:rPr>
                                      <w:object w:dxaOrig="3260" w:dyaOrig="660" w14:anchorId="144A6360">
                                        <v:shape id="_x0000_i7458" type="#_x0000_t75" style="width:163.5pt;height:32.25pt" o:ole="">
                                          <v:imagedata r:id="rId7666" o:title=""/>
                                        </v:shape>
                                        <o:OLEObject Type="Embed" ProgID="Equation.DSMT4" ShapeID="_x0000_i7458" DrawAspect="Content" ObjectID="_1690177103" r:id="rId7667"/>
                                      </w:object>
                                    </w:r>
                                  </w:p>
                                  <w:p w14:paraId="34D7D956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4"/>
                                      </w:numPr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Trong đó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6"/>
                                      </w:rPr>
                                      <w:object w:dxaOrig="1160" w:dyaOrig="320" w14:anchorId="04D3252F">
                                        <v:shape id="_x0000_i7459" type="#_x0000_t75" style="width:58.5pt;height:15pt" o:ole="">
                                          <v:imagedata r:id="rId7668" o:title=""/>
                                        </v:shape>
                                        <o:OLEObject Type="Embed" ProgID="Equation.DSMT4" ShapeID="_x0000_i7459" DrawAspect="Content" ObjectID="_1690177104" r:id="rId7669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6"/>
                                      </w:rPr>
                                      <w:object w:dxaOrig="920" w:dyaOrig="279" w14:anchorId="33461E3E">
                                        <v:shape id="_x0000_i7460" type="#_x0000_t75" style="width:47.25pt;height:15pt" o:ole="">
                                          <v:imagedata r:id="rId7670" o:title=""/>
                                        </v:shape>
                                        <o:OLEObject Type="Embed" ProgID="Equation.DSMT4" ShapeID="_x0000_i7460" DrawAspect="Content" ObjectID="_1690177105" r:id="rId767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57B98DBC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4"/>
                                      </w:numPr>
                                      <w:spacing w:before="60" w:after="60" w:line="240" w:lineRule="auto"/>
                                      <w:ind w:left="321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Phương trình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4"/>
                                      </w:rPr>
                                      <w:object w:dxaOrig="340" w:dyaOrig="400" w14:anchorId="240303C5">
                                        <v:shape id="_x0000_i7461" type="#_x0000_t75" style="width:17.25pt;height:19.5pt" o:ole="">
                                          <v:imagedata r:id="rId7672" o:title=""/>
                                        </v:shape>
                                        <o:OLEObject Type="Embed" ProgID="Equation.DSMT4" ShapeID="_x0000_i7461" DrawAspect="Content" ObjectID="_1690177106" r:id="rId767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được gọi là phương trình chính tắc của Elip</w:t>
                                    </w:r>
                                  </w:p>
                                </w:tc>
                                <w:tc>
                                  <w:tcPr>
                                    <w:tcW w:w="4131" w:type="dxa"/>
                                    <w:shd w:val="clear" w:color="auto" w:fill="auto"/>
                                  </w:tcPr>
                                  <w:p w14:paraId="047F48CE" w14:textId="77777777" w:rsidR="00AF665B" w:rsidRPr="00A77A24" w:rsidRDefault="00AF665B" w:rsidP="004E08CF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406BEC0" wp14:editId="41D0C79B">
                                          <wp:extent cx="2101215" cy="1085778"/>
                                          <wp:effectExtent l="0" t="0" r="0" b="635"/>
                                          <wp:docPr id="25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67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03868" cy="108714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AF25240" w14:textId="77777777" w:rsidR="00AF665B" w:rsidRPr="00A77A24" w:rsidRDefault="00AF665B" w:rsidP="00AF665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2D4A3971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8A75E0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1D8D357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307697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424B5B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51CD5C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3FFA18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06A42FC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989656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CC4473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E6AB623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EDA25B2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E4F45C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77" name="Group 2124573177"/>
                        <wpg:cNvGrpSpPr/>
                        <wpg:grpSpPr>
                          <a:xfrm>
                            <a:off x="22598" y="-27097"/>
                            <a:ext cx="1787444" cy="170420"/>
                            <a:chOff x="22598" y="-27097"/>
                            <a:chExt cx="1787444" cy="170420"/>
                          </a:xfrm>
                          <a:grpFill/>
                        </wpg:grpSpPr>
                        <wps:wsp>
                          <wps:cNvPr id="2124573178" name="Rectangle: Folded Corner 212457317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79" name="TextBox 5"/>
                          <wps:cNvSpPr txBox="1"/>
                          <wps:spPr>
                            <a:xfrm>
                              <a:off x="130004" y="-27097"/>
                              <a:ext cx="1680038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018668E4" w14:textId="77777777" w:rsidR="00AF665B" w:rsidRPr="00A77A24" w:rsidRDefault="00AF665B" w:rsidP="00D83BB6">
                                <w:pPr>
                                  <w:pStyle w:val="ListParagraph"/>
                                  <w:numPr>
                                    <w:ilvl w:val="0"/>
                                    <w:numId w:val="46"/>
                                  </w:numPr>
                                  <w:tabs>
                                    <w:tab w:val="left" w:pos="284"/>
                                  </w:tabs>
                                  <w:ind w:left="0" w:hanging="142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B83060" id="_x0000_s1527" style="width:519.9pt;height:141pt;mso-position-horizontal-relative:char;mso-position-vertical-relative:line" coordorigin=",-270" coordsize="65011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">
                <v:shape id="Rectangle: Diagonal Corners Rounded 2124573176" o:spid="_x0000_s1528" style="position:absolute;width:65011;height:8177;visibility:visible;mso-wrap-style:square;v-text-anchor:middle" coordsize="6501130,8177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" adj="-11796480,,5400" path="m7744,l6479476,v11959,,21654,9695,21654,21654l6501130,810014v,4277,-3467,7744,-7744,7744l21654,817758c9695,817758,,808063,,796104l,7744c,3467,3467,,7744,xe" filled="f" strokecolor="#2f528f">
                  <v:stroke joinstyle="miter"/>
                  <v:formulas/>
                  <v:path arrowok="t" o:connecttype="custom" o:connectlocs="7744,0;6479476,0;6501130,21654;6501130,810014;6493386,817758;21654,817758;0,796104;0,7744;7744,0" o:connectangles="0,0,0,0,0,0,0,0,0" textboxrect="0,0,6501130,817758"/>
                  <v:textbox>
                    <w:txbxContent>
                      <w:p w14:paraId="22B46ED7" w14:textId="77777777" w:rsidR="00AF665B" w:rsidRPr="00A77A24" w:rsidRDefault="00AF665B" w:rsidP="00AF665B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0CF283" w14:textId="77777777" w:rsidR="00AF665B" w:rsidRPr="00A77A24" w:rsidRDefault="00AF665B" w:rsidP="00AF665B">
                        <w:pPr>
                          <w:spacing w:line="240" w:lineRule="auto"/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Phương trình chính tắc của elip</w:t>
                        </w:r>
                      </w:p>
                      <w:tbl>
                        <w:tblPr>
                          <w:tblW w:w="10515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84"/>
                          <w:gridCol w:w="4131"/>
                        </w:tblGrid>
                        <w:tr w:rsidR="00AF665B" w:rsidRPr="00A77A24" w14:paraId="2218C2B5" w14:textId="77777777" w:rsidTr="00A77A24">
                          <w:trPr>
                            <w:trHeight w:val="2144"/>
                          </w:trPr>
                          <w:tc>
                            <w:tcPr>
                              <w:tcW w:w="6384" w:type="dxa"/>
                              <w:shd w:val="clear" w:color="auto" w:fill="auto"/>
                              <w:vAlign w:val="center"/>
                            </w:tcPr>
                            <w:p w14:paraId="2EC08593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Trong mặt phẳng tọa độ </w:t>
                              </w:r>
                              <w:r w:rsidRPr="00A77A24">
                                <w:rPr>
                                  <w:rFonts w:eastAsia="MS Mincho"/>
                                  <w:position w:val="-10"/>
                                </w:rPr>
                                <w:object w:dxaOrig="460" w:dyaOrig="320" w14:anchorId="3945D57D">
                                  <v:shape id="_x0000_i7456" type="#_x0000_t75" style="width:24.75pt;height:17.25pt" o:ole="">
                                    <v:imagedata r:id="rId7662" o:title=""/>
                                  </v:shape>
                                  <o:OLEObject Type="Embed" ProgID="Equation.DSMT4" ShapeID="_x0000_i7456" DrawAspect="Content" ObjectID="_1690177101" r:id="rId7675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với </w:t>
                              </w:r>
                              <w:r w:rsidRPr="00A77A24">
                                <w:rPr>
                                  <w:rFonts w:eastAsia="MS Mincho"/>
                                  <w:position w:val="-14"/>
                                </w:rPr>
                                <w:object w:dxaOrig="1860" w:dyaOrig="400" w14:anchorId="471BE5C4">
                                  <v:shape id="_x0000_i7457" type="#_x0000_t75" style="width:93pt;height:19.5pt" o:ole="">
                                    <v:imagedata r:id="rId7664" o:title=""/>
                                  </v:shape>
                                  <o:OLEObject Type="Embed" ProgID="Equation.DSMT4" ShapeID="_x0000_i7457" DrawAspect="Content" ObjectID="_1690177102" r:id="rId7676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:</w:t>
                              </w:r>
                            </w:p>
                            <w:p w14:paraId="2AD12727" w14:textId="77777777" w:rsidR="00AF665B" w:rsidRPr="00A77A24" w:rsidRDefault="00AF665B" w:rsidP="00A77A24">
                              <w:pPr>
                                <w:pStyle w:val="ListParagraph"/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24"/>
                                </w:rPr>
                                <w:object w:dxaOrig="3260" w:dyaOrig="660" w14:anchorId="144A6360">
                                  <v:shape id="_x0000_i7458" type="#_x0000_t75" style="width:163.5pt;height:32.25pt" o:ole="">
                                    <v:imagedata r:id="rId7666" o:title=""/>
                                  </v:shape>
                                  <o:OLEObject Type="Embed" ProgID="Equation.DSMT4" ShapeID="_x0000_i7458" DrawAspect="Content" ObjectID="_1690177103" r:id="rId7677"/>
                                </w:object>
                              </w:r>
                            </w:p>
                            <w:p w14:paraId="34D7D956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Trong đó </w:t>
                              </w:r>
                              <w:r w:rsidRPr="00A77A24">
                                <w:rPr>
                                  <w:rFonts w:eastAsia="MS Mincho"/>
                                  <w:position w:val="-6"/>
                                </w:rPr>
                                <w:object w:dxaOrig="1160" w:dyaOrig="320" w14:anchorId="04D3252F">
                                  <v:shape id="_x0000_i7459" type="#_x0000_t75" style="width:58.5pt;height:15pt" o:ole="">
                                    <v:imagedata r:id="rId7668" o:title=""/>
                                  </v:shape>
                                  <o:OLEObject Type="Embed" ProgID="Equation.DSMT4" ShapeID="_x0000_i7459" DrawAspect="Content" ObjectID="_1690177104" r:id="rId7678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</w:t>
                              </w:r>
                              <w:r w:rsidRPr="00A77A24">
                                <w:rPr>
                                  <w:rFonts w:eastAsia="MS Mincho"/>
                                  <w:position w:val="-6"/>
                                </w:rPr>
                                <w:object w:dxaOrig="920" w:dyaOrig="279" w14:anchorId="33461E3E">
                                  <v:shape id="_x0000_i7460" type="#_x0000_t75" style="width:47.25pt;height:15pt" o:ole="">
                                    <v:imagedata r:id="rId7670" o:title=""/>
                                  </v:shape>
                                  <o:OLEObject Type="Embed" ProgID="Equation.DSMT4" ShapeID="_x0000_i7460" DrawAspect="Content" ObjectID="_1690177105" r:id="rId7679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57B98DBC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spacing w:before="60" w:after="60" w:line="240" w:lineRule="auto"/>
                                <w:ind w:left="321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Phương trình </w:t>
                              </w:r>
                              <w:r w:rsidRPr="00A77A24">
                                <w:rPr>
                                  <w:rFonts w:eastAsia="MS Mincho"/>
                                  <w:position w:val="-14"/>
                                </w:rPr>
                                <w:object w:dxaOrig="340" w:dyaOrig="400" w14:anchorId="240303C5">
                                  <v:shape id="_x0000_i7461" type="#_x0000_t75" style="width:17.25pt;height:19.5pt" o:ole="">
                                    <v:imagedata r:id="rId7672" o:title=""/>
                                  </v:shape>
                                  <o:OLEObject Type="Embed" ProgID="Equation.DSMT4" ShapeID="_x0000_i7461" DrawAspect="Content" ObjectID="_1690177106" r:id="rId7680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được gọi là phương trình chính tắc của Elip</w:t>
                              </w:r>
                            </w:p>
                          </w:tc>
                          <w:tc>
                            <w:tcPr>
                              <w:tcW w:w="4131" w:type="dxa"/>
                              <w:shd w:val="clear" w:color="auto" w:fill="auto"/>
                            </w:tcPr>
                            <w:p w14:paraId="047F48CE" w14:textId="77777777" w:rsidR="00AF665B" w:rsidRPr="00A77A24" w:rsidRDefault="00AF665B" w:rsidP="004E08CF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406BEC0" wp14:editId="41D0C79B">
                                    <wp:extent cx="2101215" cy="1085778"/>
                                    <wp:effectExtent l="0" t="0" r="0" b="635"/>
                                    <wp:docPr id="25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03868" cy="108714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AF25240" w14:textId="77777777" w:rsidR="00AF665B" w:rsidRPr="00A77A24" w:rsidRDefault="00AF665B" w:rsidP="00AF665B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2D4A3971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8A75E0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1D8D357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307697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424B5B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51CD5C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3FFA18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06A42FC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989656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CC4473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E6AB623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EDA25B2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E4F45C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177" o:spid="_x0000_s1529" style="position:absolute;left:225;top:-270;width:17875;height:1703" coordorigin="225,-270" coordsize="17874,1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">
                  <v:shape id="Rectangle: Folded Corner 2124573178" o:spid="_x0000_s1530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" adj="10800" filled="f" stroked="f" strokeweight="1pt">
                    <v:stroke joinstyle="miter"/>
                  </v:shape>
                  <v:shape id="TextBox 5" o:spid="_x0000_s1531" type="#_x0000_t202" style="position:absolute;left:1300;top:-270;width:16800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" filled="f" stroked="f">
                    <v:textbox>
                      <w:txbxContent>
                        <w:p w14:paraId="018668E4" w14:textId="77777777" w:rsidR="00AF665B" w:rsidRPr="00A77A24" w:rsidRDefault="00AF665B" w:rsidP="00D83BB6">
                          <w:pPr>
                            <w:pStyle w:val="ListParagraph"/>
                            <w:numPr>
                              <w:ilvl w:val="0"/>
                              <w:numId w:val="46"/>
                            </w:numPr>
                            <w:tabs>
                              <w:tab w:val="left" w:pos="284"/>
                            </w:tabs>
                            <w:ind w:left="0" w:hanging="142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7FD40AA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5564A144" wp14:editId="108B83A6">
                <wp:extent cx="6602681" cy="3152773"/>
                <wp:effectExtent l="0" t="0" r="27305" b="10160"/>
                <wp:docPr id="212457318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681" cy="3152773"/>
                          <a:chOff x="-33" y="-20255"/>
                          <a:chExt cx="6501130" cy="1293174"/>
                        </a:xfrm>
                        <a:noFill/>
                      </wpg:grpSpPr>
                      <wps:wsp>
                        <wps:cNvPr id="2124573181" name="Rectangle: Diagonal Corners Rounded 2124573181"/>
                        <wps:cNvSpPr/>
                        <wps:spPr>
                          <a:xfrm>
                            <a:off x="-33" y="-43"/>
                            <a:ext cx="6501130" cy="127296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8B6A7DC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2526CCE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Hình dạng và tính chất của elip</w:t>
                              </w:r>
                            </w:p>
                            <w:tbl>
                              <w:tblPr>
                                <w:tblW w:w="10031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95"/>
                                <w:gridCol w:w="3636"/>
                              </w:tblGrid>
                              <w:tr w:rsidR="00AF665B" w:rsidRPr="00A77A24" w14:paraId="54AF901F" w14:textId="77777777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668" w:type="dxa"/>
                                    <w:shd w:val="clear" w:color="auto" w:fill="auto"/>
                                    <w:vAlign w:val="center"/>
                                  </w:tcPr>
                                  <w:p w14:paraId="4F24D20F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tabs>
                                        <w:tab w:val="left" w:pos="321"/>
                                      </w:tabs>
                                      <w:spacing w:after="120"/>
                                      <w:ind w:left="-105" w:firstLine="105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Elip có phương trình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340" w:dyaOrig="400" w14:anchorId="77B0157E">
                                        <v:shape id="_x0000_i7462" type="#_x0000_t75" style="width:17.25pt;height:19.5pt" o:ole="">
                                          <v:imagedata r:id="rId7672" o:title=""/>
                                        </v:shape>
                                        <o:OLEObject Type="Embed" ProgID="Equation.DSMT4" ShapeID="_x0000_i7462" DrawAspect="Content" ObjectID="_1690177107" r:id="rId768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nhận các trục tọa độ làm trục đối xứng và gốc tọa độ làm tâm đối xứng.</w:t>
                                    </w:r>
                                  </w:p>
                                  <w:p w14:paraId="529B5E44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Tiêu điểm: Tiêu điểm trái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980" w:dyaOrig="400" w14:anchorId="39358D34">
                                        <v:shape id="_x0000_i7463" type="#_x0000_t75" style="width:48.75pt;height:19.5pt" o:ole="">
                                          <v:imagedata r:id="rId7682" o:title=""/>
                                        </v:shape>
                                        <o:OLEObject Type="Embed" ProgID="Equation.DSMT4" ShapeID="_x0000_i7463" DrawAspect="Content" ObjectID="_1690177108" r:id="rId768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, tiêu điểm phải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859" w:dyaOrig="400" w14:anchorId="5676E0E0">
                                        <v:shape id="_x0000_i7464" type="#_x0000_t75" style="width:42pt;height:19.5pt" o:ole="">
                                          <v:imagedata r:id="rId7684" o:title=""/>
                                        </v:shape>
                                        <o:OLEObject Type="Embed" ProgID="Equation.DSMT4" ShapeID="_x0000_i7464" DrawAspect="Content" ObjectID="_1690177109" r:id="rId7685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2D7C4839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Các đỉnh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3900" w:dyaOrig="400" w14:anchorId="299DDB2D">
                                        <v:shape id="_x0000_i7465" type="#_x0000_t75" style="width:194.25pt;height:19.5pt" o:ole="">
                                          <v:imagedata r:id="rId7686" o:title=""/>
                                        </v:shape>
                                        <o:OLEObject Type="Embed" ProgID="Equation.DSMT4" ShapeID="_x0000_i7465" DrawAspect="Content" ObjectID="_1690177110" r:id="rId7687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. </w:t>
                                    </w:r>
                                  </w:p>
                                  <w:p w14:paraId="13EB6D4E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Trục lớn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2"/>
                                      </w:rPr>
                                      <w:object w:dxaOrig="1020" w:dyaOrig="360" w14:anchorId="27EE131C">
                                        <v:shape id="_x0000_i7466" type="#_x0000_t75" style="width:51pt;height:18pt" o:ole="">
                                          <v:imagedata r:id="rId7688" o:title=""/>
                                        </v:shape>
                                        <o:OLEObject Type="Embed" ProgID="Equation.DSMT4" ShapeID="_x0000_i7466" DrawAspect="Content" ObjectID="_1690177111" r:id="rId7689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nằm trên trục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60" w:dyaOrig="279" w14:anchorId="735FD0C4">
                                        <v:shape id="_x0000_i7467" type="#_x0000_t75" style="width:18pt;height:13.5pt" o:ole="">
                                          <v:imagedata r:id="rId7690" o:title=""/>
                                        </v:shape>
                                        <o:OLEObject Type="Embed" ProgID="Equation.DSMT4" ShapeID="_x0000_i7467" DrawAspect="Content" ObjectID="_1690177112" r:id="rId769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, trục nhỏ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2"/>
                                      </w:rPr>
                                      <w:object w:dxaOrig="999" w:dyaOrig="360" w14:anchorId="3DD8E6DD">
                                        <v:shape id="_x0000_i7468" type="#_x0000_t75" style="width:49.5pt;height:18pt" o:ole="">
                                          <v:imagedata r:id="rId7692" o:title=""/>
                                        </v:shape>
                                        <o:OLEObject Type="Embed" ProgID="Equation.DSMT4" ShapeID="_x0000_i7468" DrawAspect="Content" ObjectID="_1690177113" r:id="rId769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nằm trên trục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0"/>
                                      </w:rPr>
                                      <w:object w:dxaOrig="360" w:dyaOrig="320" w14:anchorId="451D8945">
                                        <v:shape id="_x0000_i7469" type="#_x0000_t75" style="width:18pt;height:15pt" o:ole="">
                                          <v:imagedata r:id="rId7694" o:title=""/>
                                        </v:shape>
                                        <o:OLEObject Type="Embed" ProgID="Equation.DSMT4" ShapeID="_x0000_i7469" DrawAspect="Content" ObjectID="_1690177114" r:id="rId7695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49CCFE76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Hình chữ nhật cơ sở là hình chữ nhật tạo bởi đường thẳng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700" w:dyaOrig="260" w14:anchorId="192805DE">
                                        <v:shape id="_x0000_i7470" type="#_x0000_t75" style="width:36pt;height:13.5pt" o:ole="">
                                          <v:imagedata r:id="rId7696" o:title=""/>
                                        </v:shape>
                                        <o:OLEObject Type="Embed" ProgID="Equation.DSMT4" ShapeID="_x0000_i7470" DrawAspect="Content" ObjectID="_1690177115" r:id="rId7697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0"/>
                                      </w:rPr>
                                      <w:object w:dxaOrig="720" w:dyaOrig="320" w14:anchorId="2F75DB68">
                                        <v:shape id="_x0000_i7471" type="#_x0000_t75" style="width:36pt;height:15pt" o:ole="">
                                          <v:imagedata r:id="rId7698" o:title=""/>
                                        </v:shape>
                                        <o:OLEObject Type="Embed" ProgID="Equation.DSMT4" ShapeID="_x0000_i7471" DrawAspect="Content" ObjectID="_1690177116" r:id="rId7699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. Từ đó ta thấy hình chữ nhật cơ sở có chiều dài là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20" w:dyaOrig="279" w14:anchorId="576F02BD">
                                        <v:shape id="_x0000_i7472" type="#_x0000_t75" style="width:17.25pt;height:13.5pt" o:ole="">
                                          <v:imagedata r:id="rId7700" o:title=""/>
                                        </v:shape>
                                        <o:OLEObject Type="Embed" ProgID="Equation.DSMT4" ShapeID="_x0000_i7472" DrawAspect="Content" ObjectID="_1690177117" r:id="rId770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chiều rộng là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20" w:dyaOrig="279" w14:anchorId="58C90452">
                                        <v:shape id="_x0000_i7473" type="#_x0000_t75" style="width:17.25pt;height:13.5pt" o:ole="">
                                          <v:imagedata r:id="rId7702" o:title=""/>
                                        </v:shape>
                                        <o:OLEObject Type="Embed" ProgID="Equation.DSMT4" ShapeID="_x0000_i7473" DrawAspect="Content" ObjectID="_1690177118" r:id="rId770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584AC663" w14:textId="77777777" w:rsidR="00AF665B" w:rsidRPr="00A77A24" w:rsidRDefault="00AF665B" w:rsidP="00D83BB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3"/>
                                      </w:numPr>
                                      <w:tabs>
                                        <w:tab w:val="left" w:pos="462"/>
                                      </w:tabs>
                                      <w:spacing w:before="60" w:after="60" w:line="240" w:lineRule="auto"/>
                                      <w:ind w:left="179" w:firstLine="0"/>
                                      <w:jc w:val="both"/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Tâm sai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24"/>
                                      </w:rPr>
                                      <w:object w:dxaOrig="900" w:dyaOrig="620" w14:anchorId="32B79AB4">
                                        <v:shape id="_x0000_i7474" type="#_x0000_t75" style="width:45pt;height:30.75pt" o:ole="">
                                          <v:imagedata r:id="rId7704" o:title=""/>
                                        </v:shape>
                                        <o:OLEObject Type="Embed" ProgID="Equation.DSMT4" ShapeID="_x0000_i7474" DrawAspect="Content" ObjectID="_1690177119" r:id="rId77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363" w:type="dxa"/>
                                    <w:shd w:val="clear" w:color="auto" w:fill="auto"/>
                                  </w:tcPr>
                                  <w:p w14:paraId="47A9B5C8" w14:textId="77777777" w:rsidR="00AF665B" w:rsidRPr="00A77A24" w:rsidRDefault="00AF665B" w:rsidP="00A77A24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FECEA5D" wp14:editId="3EE7FAC1">
                                          <wp:extent cx="2171700" cy="1766795"/>
                                          <wp:effectExtent l="0" t="0" r="0" b="5080"/>
                                          <wp:docPr id="2124573298" name="Picture 2124573298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81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70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3612" cy="1768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E38E6A0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17F48183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93BF5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51DF6C7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99102C9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24D8B2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F9A1248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4BC4A65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7ED04C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09B1A7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F1166E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F64DBB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10DB9F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8C630B1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46A62E" w14:textId="77777777" w:rsidR="00AF665B" w:rsidRPr="00A77A24" w:rsidRDefault="00AF665B" w:rsidP="00AF665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82" name="Group 2124573182"/>
                        <wpg:cNvGrpSpPr/>
                        <wpg:grpSpPr>
                          <a:xfrm>
                            <a:off x="22598" y="-20255"/>
                            <a:ext cx="1827837" cy="163578"/>
                            <a:chOff x="22598" y="-20255"/>
                            <a:chExt cx="1827837" cy="163578"/>
                          </a:xfrm>
                          <a:grpFill/>
                        </wpg:grpSpPr>
                        <wps:wsp>
                          <wps:cNvPr id="2124573183" name="Rectangle: Folded Corner 212457318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84" name="TextBox 5"/>
                          <wps:cNvSpPr txBox="1"/>
                          <wps:spPr>
                            <a:xfrm>
                              <a:off x="40545" y="-20255"/>
                              <a:ext cx="1809890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648B9973" w14:textId="77777777" w:rsidR="00AF665B" w:rsidRPr="00A77A24" w:rsidRDefault="00AF665B" w:rsidP="00D83BB6">
                                <w:pPr>
                                  <w:pStyle w:val="ListParagraph"/>
                                  <w:numPr>
                                    <w:ilvl w:val="0"/>
                                    <w:numId w:val="47"/>
                                  </w:numPr>
                                  <w:ind w:left="284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564A144" id="_x0000_s1532" style="width:519.9pt;height:248.25pt;mso-position-horizontal-relative:char;mso-position-vertical-relative:line" coordorigin=",-202" coordsize="65011,12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">
                <v:shape id="Rectangle: Diagonal Corners Rounded 2124573181" o:spid="_x0000_s1533" style="position:absolute;width:65010;height:12729;visibility:visible;mso-wrap-style:square;v-text-anchor:middle" coordsize="6501130,12729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" adj="-11796480,,5400" path="m12055,l6467422,v18616,,33708,15092,33708,33708l6501130,1260907v,6658,-5397,12055,-12055,12055l33708,1272962c15092,1272962,,1257870,,1239254l,12055c,5397,5397,,12055,xe" filled="f" strokecolor="#2f528f">
                  <v:stroke joinstyle="miter"/>
                  <v:formulas/>
                  <v:path arrowok="t" o:connecttype="custom" o:connectlocs="12055,0;6467422,0;6501130,33708;6501130,1260907;6489075,1272962;33708,1272962;0,1239254;0,12055;12055,0" o:connectangles="0,0,0,0,0,0,0,0,0" textboxrect="0,0,6501130,1272962"/>
                  <v:textbox>
                    <w:txbxContent>
                      <w:p w14:paraId="48B6A7DC" w14:textId="77777777" w:rsidR="00AF665B" w:rsidRPr="00A77A24" w:rsidRDefault="00AF665B" w:rsidP="00AF665B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22526CCE" w14:textId="77777777" w:rsidR="00AF665B" w:rsidRPr="00A77A24" w:rsidRDefault="00AF665B" w:rsidP="00AF665B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Hình dạng và tính chất của elip</w:t>
                        </w:r>
                      </w:p>
                      <w:tbl>
                        <w:tblPr>
                          <w:tblW w:w="10031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95"/>
                          <w:gridCol w:w="3636"/>
                        </w:tblGrid>
                        <w:tr w:rsidR="00AF665B" w:rsidRPr="00A77A24" w14:paraId="54AF901F" w14:textId="77777777" w:rsidTr="00A77A24">
                          <w:trPr>
                            <w:trHeight w:val="2144"/>
                          </w:trPr>
                          <w:tc>
                            <w:tcPr>
                              <w:tcW w:w="6668" w:type="dxa"/>
                              <w:shd w:val="clear" w:color="auto" w:fill="auto"/>
                              <w:vAlign w:val="center"/>
                            </w:tcPr>
                            <w:p w14:paraId="4F24D20F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321"/>
                                </w:tabs>
                                <w:spacing w:after="120"/>
                                <w:ind w:left="-105" w:firstLine="105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Elip có phương trình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340" w:dyaOrig="400" w14:anchorId="77B0157E">
                                  <v:shape id="_x0000_i7462" type="#_x0000_t75" style="width:17.25pt;height:19.5pt" o:ole="">
                                    <v:imagedata r:id="rId7672" o:title=""/>
                                  </v:shape>
                                  <o:OLEObject Type="Embed" ProgID="Equation.DSMT4" ShapeID="_x0000_i7462" DrawAspect="Content" ObjectID="_1690177107" r:id="rId7707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nhận các trục tọa độ làm trục đối xứng và gốc tọa độ làm tâm đối xứng.</w:t>
                              </w:r>
                            </w:p>
                            <w:p w14:paraId="529B5E44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Tiêu điểm: Tiêu điểm trái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980" w:dyaOrig="400" w14:anchorId="39358D34">
                                  <v:shape id="_x0000_i7463" type="#_x0000_t75" style="width:48.75pt;height:19.5pt" o:ole="">
                                    <v:imagedata r:id="rId7682" o:title=""/>
                                  </v:shape>
                                  <o:OLEObject Type="Embed" ProgID="Equation.DSMT4" ShapeID="_x0000_i7463" DrawAspect="Content" ObjectID="_1690177108" r:id="rId7708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, tiêu điểm phải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859" w:dyaOrig="400" w14:anchorId="5676E0E0">
                                  <v:shape id="_x0000_i7464" type="#_x0000_t75" style="width:42pt;height:19.5pt" o:ole="">
                                    <v:imagedata r:id="rId7684" o:title=""/>
                                  </v:shape>
                                  <o:OLEObject Type="Embed" ProgID="Equation.DSMT4" ShapeID="_x0000_i7464" DrawAspect="Content" ObjectID="_1690177109" r:id="rId7709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2D7C4839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Các đỉnh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3900" w:dyaOrig="400" w14:anchorId="299DDB2D">
                                  <v:shape id="_x0000_i7465" type="#_x0000_t75" style="width:194.25pt;height:19.5pt" o:ole="">
                                    <v:imagedata r:id="rId7686" o:title=""/>
                                  </v:shape>
                                  <o:OLEObject Type="Embed" ProgID="Equation.DSMT4" ShapeID="_x0000_i7465" DrawAspect="Content" ObjectID="_1690177110" r:id="rId7710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. </w:t>
                              </w:r>
                            </w:p>
                            <w:p w14:paraId="13EB6D4E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Trục lớn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2"/>
                                </w:rPr>
                                <w:object w:dxaOrig="1020" w:dyaOrig="360" w14:anchorId="27EE131C">
                                  <v:shape id="_x0000_i7466" type="#_x0000_t75" style="width:51pt;height:18pt" o:ole="">
                                    <v:imagedata r:id="rId7688" o:title=""/>
                                  </v:shape>
                                  <o:OLEObject Type="Embed" ProgID="Equation.DSMT4" ShapeID="_x0000_i7466" DrawAspect="Content" ObjectID="_1690177111" r:id="rId7711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nằm trên trục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60" w:dyaOrig="279" w14:anchorId="735FD0C4">
                                  <v:shape id="_x0000_i7467" type="#_x0000_t75" style="width:18pt;height:13.5pt" o:ole="">
                                    <v:imagedata r:id="rId7690" o:title=""/>
                                  </v:shape>
                                  <o:OLEObject Type="Embed" ProgID="Equation.DSMT4" ShapeID="_x0000_i7467" DrawAspect="Content" ObjectID="_1690177112" r:id="rId7712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, trục nhỏ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2"/>
                                </w:rPr>
                                <w:object w:dxaOrig="999" w:dyaOrig="360" w14:anchorId="3DD8E6DD">
                                  <v:shape id="_x0000_i7468" type="#_x0000_t75" style="width:49.5pt;height:18pt" o:ole="">
                                    <v:imagedata r:id="rId7692" o:title=""/>
                                  </v:shape>
                                  <o:OLEObject Type="Embed" ProgID="Equation.DSMT4" ShapeID="_x0000_i7468" DrawAspect="Content" ObjectID="_1690177113" r:id="rId7713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nằm trên trục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0"/>
                                </w:rPr>
                                <w:object w:dxaOrig="360" w:dyaOrig="320" w14:anchorId="451D8945">
                                  <v:shape id="_x0000_i7469" type="#_x0000_t75" style="width:18pt;height:15pt" o:ole="">
                                    <v:imagedata r:id="rId7694" o:title=""/>
                                  </v:shape>
                                  <o:OLEObject Type="Embed" ProgID="Equation.DSMT4" ShapeID="_x0000_i7469" DrawAspect="Content" ObjectID="_1690177114" r:id="rId7714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49CCFE76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Hình chữ nhật cơ sở là hình chữ nhật tạo bởi đường thẳng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700" w:dyaOrig="260" w14:anchorId="192805DE">
                                  <v:shape id="_x0000_i7470" type="#_x0000_t75" style="width:36pt;height:13.5pt" o:ole="">
                                    <v:imagedata r:id="rId7696" o:title=""/>
                                  </v:shape>
                                  <o:OLEObject Type="Embed" ProgID="Equation.DSMT4" ShapeID="_x0000_i7470" DrawAspect="Content" ObjectID="_1690177115" r:id="rId7715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0"/>
                                </w:rPr>
                                <w:object w:dxaOrig="720" w:dyaOrig="320" w14:anchorId="2F75DB68">
                                  <v:shape id="_x0000_i7471" type="#_x0000_t75" style="width:36pt;height:15pt" o:ole="">
                                    <v:imagedata r:id="rId7698" o:title=""/>
                                  </v:shape>
                                  <o:OLEObject Type="Embed" ProgID="Equation.DSMT4" ShapeID="_x0000_i7471" DrawAspect="Content" ObjectID="_1690177116" r:id="rId7716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. Từ đó ta thấy hình chữ nhật cơ sở có chiều dài là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20" w:dyaOrig="279" w14:anchorId="576F02BD">
                                  <v:shape id="_x0000_i7472" type="#_x0000_t75" style="width:17.25pt;height:13.5pt" o:ole="">
                                    <v:imagedata r:id="rId7700" o:title=""/>
                                  </v:shape>
                                  <o:OLEObject Type="Embed" ProgID="Equation.DSMT4" ShapeID="_x0000_i7472" DrawAspect="Content" ObjectID="_1690177117" r:id="rId7717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chiều rộng là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20" w:dyaOrig="279" w14:anchorId="58C90452">
                                  <v:shape id="_x0000_i7473" type="#_x0000_t75" style="width:17.25pt;height:13.5pt" o:ole="">
                                    <v:imagedata r:id="rId7702" o:title=""/>
                                  </v:shape>
                                  <o:OLEObject Type="Embed" ProgID="Equation.DSMT4" ShapeID="_x0000_i7473" DrawAspect="Content" ObjectID="_1690177118" r:id="rId7718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584AC663" w14:textId="77777777" w:rsidR="00AF665B" w:rsidRPr="00A77A2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3"/>
                                </w:numPr>
                                <w:tabs>
                                  <w:tab w:val="left" w:pos="462"/>
                                </w:tabs>
                                <w:spacing w:before="60" w:after="60" w:line="240" w:lineRule="auto"/>
                                <w:ind w:left="179" w:firstLine="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Tâm sai </w:t>
                              </w:r>
                              <w:r w:rsidRPr="00A77A24">
                                <w:rPr>
                                  <w:rFonts w:eastAsia="MS Mincho"/>
                                  <w:position w:val="-24"/>
                                </w:rPr>
                                <w:object w:dxaOrig="900" w:dyaOrig="620" w14:anchorId="32B79AB4">
                                  <v:shape id="_x0000_i7474" type="#_x0000_t75" style="width:45pt;height:30.75pt" o:ole="">
                                    <v:imagedata r:id="rId7704" o:title=""/>
                                  </v:shape>
                                  <o:OLEObject Type="Embed" ProgID="Equation.DSMT4" ShapeID="_x0000_i7474" DrawAspect="Content" ObjectID="_1690177119" r:id="rId7719"/>
                                </w:object>
                              </w:r>
                            </w:p>
                          </w:tc>
                          <w:tc>
                            <w:tcPr>
                              <w:tcW w:w="3363" w:type="dxa"/>
                              <w:shd w:val="clear" w:color="auto" w:fill="auto"/>
                            </w:tcPr>
                            <w:p w14:paraId="47A9B5C8" w14:textId="77777777" w:rsidR="00AF665B" w:rsidRPr="00A77A24" w:rsidRDefault="00AF665B" w:rsidP="00A77A24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noProof/>
                                </w:rPr>
                                <w:drawing>
                                  <wp:inline distT="0" distB="0" distL="0" distR="0" wp14:anchorId="7FECEA5D" wp14:editId="3EE7FAC1">
                                    <wp:extent cx="2171700" cy="1766795"/>
                                    <wp:effectExtent l="0" t="0" r="0" b="5080"/>
                                    <wp:docPr id="2124573298" name="Picture 2124573298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81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7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3612" cy="1768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E38E6A0" w14:textId="77777777" w:rsidR="00AF665B" w:rsidRPr="00A77A24" w:rsidRDefault="00AF665B" w:rsidP="00AF665B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17F48183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93BF5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51DF6C7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99102C9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24D8B2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F9A1248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4BC4A65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7ED04C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09B1A7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F1166E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F64DBB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10DB9F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8C630B1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46A62E" w14:textId="77777777" w:rsidR="00AF665B" w:rsidRPr="00A77A24" w:rsidRDefault="00AF665B" w:rsidP="00AF665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182" o:spid="_x0000_s1534" style="position:absolute;left:225;top:-202;width:18279;height:1635" coordorigin="225,-202" coordsize="18278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">
                  <v:shape id="Rectangle: Folded Corner 2124573183" o:spid="_x0000_s1535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" adj="10800" filled="f" stroked="f" strokeweight="1pt">
                    <v:stroke joinstyle="miter"/>
                  </v:shape>
                  <v:shape id="TextBox 5" o:spid="_x0000_s1536" type="#_x0000_t202" style="position:absolute;left:405;top:-202;width:18099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" filled="f" stroked="f">
                    <v:textbox>
                      <w:txbxContent>
                        <w:p w14:paraId="648B9973" w14:textId="77777777" w:rsidR="00AF665B" w:rsidRPr="00A77A24" w:rsidRDefault="00AF665B" w:rsidP="00D83BB6">
                          <w:pPr>
                            <w:pStyle w:val="ListParagraph"/>
                            <w:numPr>
                              <w:ilvl w:val="0"/>
                              <w:numId w:val="47"/>
                            </w:numPr>
                            <w:ind w:left="284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9A680B6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534637E4" wp14:editId="47DB15B2">
                <wp:extent cx="6620148" cy="2946147"/>
                <wp:effectExtent l="0" t="0" r="28575" b="26035"/>
                <wp:docPr id="212457318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0148" cy="2946147"/>
                          <a:chOff x="-17208" y="-23981"/>
                          <a:chExt cx="6518329" cy="1389943"/>
                        </a:xfrm>
                        <a:noFill/>
                      </wpg:grpSpPr>
                      <wps:wsp>
                        <wps:cNvPr id="2124573186" name="Rectangle: Diagonal Corners Rounded 2124573186"/>
                        <wps:cNvSpPr/>
                        <wps:spPr>
                          <a:xfrm>
                            <a:off x="-9" y="-25"/>
                            <a:ext cx="6501130" cy="136598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54D36FE" w14:textId="77777777" w:rsidR="00AF665B" w:rsidRDefault="00AF665B" w:rsidP="00AF665B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437A1A" w14:textId="77777777" w:rsidR="00AF665B" w:rsidRPr="00FE4C4E" w:rsidRDefault="00AF665B" w:rsidP="00AF665B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FE4C4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Vị trí tương đối của đường thẳng và elip</w:t>
                              </w:r>
                            </w:p>
                            <w:p w14:paraId="0DB00A65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3260" w:dyaOrig="440" w14:anchorId="172A4545">
                                  <v:shape id="_x0000_i7475" type="#_x0000_t75" style="width:163.5pt;height:21pt" o:ole="">
                                    <v:imagedata r:id="rId7720" o:title=""/>
                                  </v:shape>
                                  <o:OLEObject Type="Embed" ProgID="Equation.DSMT4" ShapeID="_x0000_i7475" DrawAspect="Content" ObjectID="_1690177120" r:id="rId7721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và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720" w:dyaOrig="660" w14:anchorId="4BB0176C">
                                  <v:shape id="_x0000_i7476" type="#_x0000_t75" style="width:135.75pt;height:32.25pt" o:ole="">
                                    <v:imagedata r:id="rId7722" o:title=""/>
                                  </v:shape>
                                  <o:OLEObject Type="Embed" ProgID="Equation.DSMT4" ShapeID="_x0000_i7476" DrawAspect="Content" ObjectID="_1690177121" r:id="rId7723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58B7B17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Xét hệ phương trình: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46"/>
                                  <w:sz w:val="24"/>
                                  <w:szCs w:val="24"/>
                                </w:rPr>
                                <w:object w:dxaOrig="2120" w:dyaOrig="1040" w14:anchorId="3D7F5C48">
                                  <v:shape id="_x0000_i7477" type="#_x0000_t75" style="width:105.75pt;height:53.25pt" o:ole="">
                                    <v:imagedata r:id="rId7724" o:title=""/>
                                  </v:shape>
                                  <o:OLEObject Type="Embed" ProgID="Equation.DSMT4" ShapeID="_x0000_i7477" DrawAspect="Content" ObjectID="_1690177122" r:id="rId7725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2FDF640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Số nghiệm của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5A040C06">
                                  <v:shape id="_x0000_i7478" type="#_x0000_t75" style="width:18.75pt;height:19.5pt" o:ole="">
                                    <v:imagedata r:id="rId7726" o:title=""/>
                                  </v:shape>
                                  <o:OLEObject Type="Embed" ProgID="Equation.DSMT4" ShapeID="_x0000_i7478" DrawAspect="Content" ObjectID="_1690177123" r:id="rId7727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bằng số giao điểm của đường thẳng </w: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684E2229">
                                  <v:shape id="_x0000_i7479" type="#_x0000_t75" style="width:11.25pt;height:14.25pt" o:ole="">
                                    <v:imagedata r:id="rId7728" o:title=""/>
                                  </v:shape>
                                  <o:OLEObject Type="Embed" ProgID="Equation.DSMT4" ShapeID="_x0000_i7479" DrawAspect="Content" ObjectID="_1690177124" r:id="rId7729"/>
                                </w:objec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elip </w: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188172E3">
                                  <v:shape id="_x0000_i7480" type="#_x0000_t75" style="width:21pt;height:21pt" o:ole="">
                                    <v:imagedata r:id="rId7730" o:title=""/>
                                  </v:shape>
                                  <o:OLEObject Type="Embed" ProgID="Equation.DSMT4" ShapeID="_x0000_i7480" DrawAspect="Content" ObjectID="_1690177125" r:id="rId7731"/>
                                </w:objec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3DCC760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392128D6">
                                  <v:shape id="_x0000_i7481" type="#_x0000_t75" style="width:18.75pt;height:19.5pt" o:ole="">
                                    <v:imagedata r:id="rId7726" o:title=""/>
                                  </v:shape>
                                  <o:OLEObject Type="Embed" ProgID="Equation.DSMT4" ShapeID="_x0000_i7481" DrawAspect="Content" ObjectID="_1690177126" r:id="rId7732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vô nghiệm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260" w:dyaOrig="400" w14:anchorId="48286053">
                                  <v:shape id="_x0000_i7482" type="#_x0000_t75" style="width:62.25pt;height:19.5pt" o:ole="">
                                    <v:imagedata r:id="rId7733" o:title=""/>
                                  </v:shape>
                                  <o:OLEObject Type="Embed" ProgID="Equation.DSMT4" ShapeID="_x0000_i7482" DrawAspect="Content" ObjectID="_1690177127" r:id="rId7734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67D96459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50042E09">
                                  <v:shape id="_x0000_i7483" type="#_x0000_t75" style="width:18.75pt;height:19.5pt" o:ole="">
                                    <v:imagedata r:id="rId7726" o:title=""/>
                                  </v:shape>
                                  <o:OLEObject Type="Embed" ProgID="Equation.DSMT4" ShapeID="_x0000_i7483" DrawAspect="Content" ObjectID="_1690177128" r:id="rId7735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có nghiệm duy nhất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400" w:dyaOrig="400" w14:anchorId="4B66FFF6">
                                  <v:shape id="_x0000_i7484" type="#_x0000_t75" style="width:120pt;height:19.5pt" o:ole="">
                                    <v:imagedata r:id="rId7736" o:title=""/>
                                  </v:shape>
                                  <o:OLEObject Type="Embed" ProgID="Equation.DSMT4" ShapeID="_x0000_i7484" DrawAspect="Content" ObjectID="_1690177129" r:id="rId7737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9EB8632" w14:textId="77777777" w:rsidR="00AF665B" w:rsidRPr="00FE4C4E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49766166">
                                  <v:shape id="_x0000_i7485" type="#_x0000_t75" style="width:18.75pt;height:19.5pt" o:ole="">
                                    <v:imagedata r:id="rId7726" o:title=""/>
                                  </v:shape>
                                  <o:OLEObject Type="Embed" ProgID="Equation.DSMT4" ShapeID="_x0000_i7485" DrawAspect="Content" ObjectID="_1690177130" r:id="rId7738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có ha</w:t>
                              </w:r>
                              <w:r w:rsidRPr="00FE44D4">
                                <w:rPr>
                                  <w:rFonts w:ascii="Chu Van An" w:eastAsia="MS Mincho" w:hAnsi="Chu Van An" w:cs="Chu Van 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nghiệm phân biệt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540" w:dyaOrig="400" w14:anchorId="5D836882">
                                  <v:shape id="_x0000_i7486" type="#_x0000_t75" style="width:176.25pt;height:19.5pt" o:ole="">
                                    <v:imagedata r:id="rId7739" o:title=""/>
                                  </v:shape>
                                  <o:OLEObject Type="Embed" ProgID="Equation.DSMT4" ShapeID="_x0000_i7486" DrawAspect="Content" ObjectID="_1690177131" r:id="rId7740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B87FA29" w14:textId="77777777" w:rsidR="00AF665B" w:rsidRDefault="00AF665B" w:rsidP="00AF665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87" name="Group 2124573187"/>
                        <wpg:cNvGrpSpPr/>
                        <wpg:grpSpPr>
                          <a:xfrm>
                            <a:off x="-17208" y="-23981"/>
                            <a:ext cx="1203247" cy="167304"/>
                            <a:chOff x="-17208" y="-23981"/>
                            <a:chExt cx="1203247" cy="167304"/>
                          </a:xfrm>
                          <a:grpFill/>
                        </wpg:grpSpPr>
                        <wps:wsp>
                          <wps:cNvPr id="2124573188" name="Rectangle: Folded Corner 212457318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89" name="TextBox 5"/>
                          <wps:cNvSpPr txBox="1"/>
                          <wps:spPr>
                            <a:xfrm>
                              <a:off x="-17208" y="-23981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3059A5EF" w14:textId="77777777" w:rsidR="00AF665B" w:rsidRDefault="00AF665B" w:rsidP="00AF66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34637E4" id="_x0000_s1537" style="width:521.25pt;height:232pt;mso-position-horizontal-relative:char;mso-position-vertical-relative:line" coordorigin="-172,-239" coordsize="65183,138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">
                <v:shape id="Rectangle: Diagonal Corners Rounded 2124573186" o:spid="_x0000_s1538" style="position:absolute;width:65011;height:13659;visibility:visible;mso-wrap-style:square;v-text-anchor:middle" coordsize="6501130,13659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" adj="-11796480,,5400" path="m12936,l6464959,v19977,,36171,16194,36171,36171l6501130,1353051v,7144,-5792,12936,-12936,12936l36171,1365987c16194,1365987,,1349793,,1329816l,12936c,5792,5792,,12936,xe" filled="f" strokecolor="#2f528f">
                  <v:stroke joinstyle="miter"/>
                  <v:formulas/>
                  <v:path arrowok="t" o:connecttype="custom" o:connectlocs="12936,0;6464959,0;6501130,36171;6501130,1353051;6488194,1365987;36171,1365987;0,1329816;0,12936;12936,0" o:connectangles="0,0,0,0,0,0,0,0,0" textboxrect="0,0,6501130,1365987"/>
                  <v:textbox>
                    <w:txbxContent>
                      <w:p w14:paraId="154D36FE" w14:textId="77777777" w:rsidR="00AF665B" w:rsidRDefault="00AF665B" w:rsidP="00AF665B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437A1A" w14:textId="77777777" w:rsidR="00AF665B" w:rsidRPr="00FE4C4E" w:rsidRDefault="00AF665B" w:rsidP="00AF665B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FE4C4E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FE4C4E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Vị trí tương đối của đường thẳng và elip</w:t>
                        </w:r>
                      </w:p>
                      <w:p w14:paraId="0DB00A65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Cho đường thẳng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6"/>
                            <w:sz w:val="24"/>
                            <w:szCs w:val="24"/>
                          </w:rPr>
                          <w:object w:dxaOrig="3260" w:dyaOrig="440" w14:anchorId="172A4545">
                            <v:shape id="_x0000_i7475" type="#_x0000_t75" style="width:163.5pt;height:21pt" o:ole="">
                              <v:imagedata r:id="rId7720" o:title=""/>
                            </v:shape>
                            <o:OLEObject Type="Embed" ProgID="Equation.DSMT4" ShapeID="_x0000_i7475" DrawAspect="Content" ObjectID="_1690177120" r:id="rId7741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và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24"/>
                            <w:sz w:val="24"/>
                            <w:szCs w:val="24"/>
                          </w:rPr>
                          <w:object w:dxaOrig="2720" w:dyaOrig="660" w14:anchorId="4BB0176C">
                            <v:shape id="_x0000_i7476" type="#_x0000_t75" style="width:135.75pt;height:32.25pt" o:ole="">
                              <v:imagedata r:id="rId7722" o:title=""/>
                            </v:shape>
                            <o:OLEObject Type="Embed" ProgID="Equation.DSMT4" ShapeID="_x0000_i7476" DrawAspect="Content" ObjectID="_1690177121" r:id="rId7742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58B7B17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Xét hệ phương trình: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46"/>
                            <w:sz w:val="24"/>
                            <w:szCs w:val="24"/>
                          </w:rPr>
                          <w:object w:dxaOrig="2120" w:dyaOrig="1040" w14:anchorId="3D7F5C48">
                            <v:shape id="_x0000_i7477" type="#_x0000_t75" style="width:105.75pt;height:53.25pt" o:ole="">
                              <v:imagedata r:id="rId7724" o:title=""/>
                            </v:shape>
                            <o:OLEObject Type="Embed" ProgID="Equation.DSMT4" ShapeID="_x0000_i7477" DrawAspect="Content" ObjectID="_1690177122" r:id="rId7743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2FDF640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Số nghiệm của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5A040C06">
                            <v:shape id="_x0000_i7478" type="#_x0000_t75" style="width:18.75pt;height:19.5pt" o:ole="">
                              <v:imagedata r:id="rId7726" o:title=""/>
                            </v:shape>
                            <o:OLEObject Type="Embed" ProgID="Equation.DSMT4" ShapeID="_x0000_i7478" DrawAspect="Content" ObjectID="_1690177123" r:id="rId7744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bằng số giao điểm của đường thẳng </w:t>
                        </w:r>
                        <w:r w:rsidRPr="00FE4C4E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684E2229">
                            <v:shape id="_x0000_i7479" type="#_x0000_t75" style="width:11.25pt;height:14.25pt" o:ole="">
                              <v:imagedata r:id="rId7728" o:title=""/>
                            </v:shape>
                            <o:OLEObject Type="Embed" ProgID="Equation.DSMT4" ShapeID="_x0000_i7479" DrawAspect="Content" ObjectID="_1690177124" r:id="rId7745"/>
                          </w:object>
                        </w:r>
                        <w:r w:rsidRPr="00FE4C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elip </w:t>
                        </w:r>
                        <w:r w:rsidRPr="00FE4C4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188172E3">
                            <v:shape id="_x0000_i7480" type="#_x0000_t75" style="width:21pt;height:21pt" o:ole="">
                              <v:imagedata r:id="rId7730" o:title=""/>
                            </v:shape>
                            <o:OLEObject Type="Embed" ProgID="Equation.DSMT4" ShapeID="_x0000_i7480" DrawAspect="Content" ObjectID="_1690177125" r:id="rId7746"/>
                          </w:object>
                        </w:r>
                        <w:r w:rsidRPr="00FE4C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3DCC760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392128D6">
                            <v:shape id="_x0000_i7481" type="#_x0000_t75" style="width:18.75pt;height:19.5pt" o:ole="">
                              <v:imagedata r:id="rId7726" o:title=""/>
                            </v:shape>
                            <o:OLEObject Type="Embed" ProgID="Equation.DSMT4" ShapeID="_x0000_i7481" DrawAspect="Content" ObjectID="_1690177126" r:id="rId7747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vô nghiệm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1260" w:dyaOrig="400" w14:anchorId="48286053">
                            <v:shape id="_x0000_i7482" type="#_x0000_t75" style="width:62.25pt;height:19.5pt" o:ole="">
                              <v:imagedata r:id="rId7733" o:title=""/>
                            </v:shape>
                            <o:OLEObject Type="Embed" ProgID="Equation.DSMT4" ShapeID="_x0000_i7482" DrawAspect="Content" ObjectID="_1690177127" r:id="rId7748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67D96459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50042E09">
                            <v:shape id="_x0000_i7483" type="#_x0000_t75" style="width:18.75pt;height:19.5pt" o:ole="">
                              <v:imagedata r:id="rId7726" o:title=""/>
                            </v:shape>
                            <o:OLEObject Type="Embed" ProgID="Equation.DSMT4" ShapeID="_x0000_i7483" DrawAspect="Content" ObjectID="_1690177128" r:id="rId7749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có nghiệm duy nhất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2400" w:dyaOrig="400" w14:anchorId="4B66FFF6">
                            <v:shape id="_x0000_i7484" type="#_x0000_t75" style="width:120pt;height:19.5pt" o:ole="">
                              <v:imagedata r:id="rId7736" o:title=""/>
                            </v:shape>
                            <o:OLEObject Type="Embed" ProgID="Equation.DSMT4" ShapeID="_x0000_i7484" DrawAspect="Content" ObjectID="_1690177129" r:id="rId7750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9EB8632" w14:textId="77777777" w:rsidR="00AF665B" w:rsidRPr="00FE4C4E" w:rsidRDefault="00AF665B" w:rsidP="00D83BB6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49766166">
                            <v:shape id="_x0000_i7485" type="#_x0000_t75" style="width:18.75pt;height:19.5pt" o:ole="">
                              <v:imagedata r:id="rId7726" o:title=""/>
                            </v:shape>
                            <o:OLEObject Type="Embed" ProgID="Equation.DSMT4" ShapeID="_x0000_i7485" DrawAspect="Content" ObjectID="_1690177130" r:id="rId7751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có ha</w:t>
                        </w:r>
                        <w:r w:rsidRPr="00FE44D4">
                          <w:rPr>
                            <w:rFonts w:ascii="Chu Van An" w:eastAsia="MS Mincho" w:hAnsi="Chu Van An" w:cs="Chu Van An"/>
                            <w:b/>
                            <w:bCs/>
                            <w:sz w:val="24"/>
                            <w:szCs w:val="24"/>
                          </w:rPr>
                          <w:t xml:space="preserve">i </w: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nghiệm phân biệt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540" w:dyaOrig="400" w14:anchorId="5D836882">
                            <v:shape id="_x0000_i7486" type="#_x0000_t75" style="width:176.25pt;height:19.5pt" o:ole="">
                              <v:imagedata r:id="rId7739" o:title=""/>
                            </v:shape>
                            <o:OLEObject Type="Embed" ProgID="Equation.DSMT4" ShapeID="_x0000_i7486" DrawAspect="Content" ObjectID="_1690177131" r:id="rId7752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B87FA29" w14:textId="77777777" w:rsidR="00AF665B" w:rsidRDefault="00AF665B" w:rsidP="00AF665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3187" o:spid="_x0000_s1539" style="position:absolute;left:-172;top:-239;width:12032;height:1672" coordorigin="-172,-239" coordsize="12032,1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">
                  <v:shape id="Rectangle: Folded Corner 2124573188" o:spid="_x0000_s1540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" adj="10800" filled="f" stroked="f" strokeweight="1pt">
                    <v:stroke joinstyle="miter"/>
                  </v:shape>
                  <v:shape id="TextBox 5" o:spid="_x0000_s1541" type="#_x0000_t202" style="position:absolute;left:-172;top:-239;width:11264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" filled="f" stroked="f">
                    <v:textbox>
                      <w:txbxContent>
                        <w:p w14:paraId="3059A5EF" w14:textId="77777777" w:rsidR="00AF665B" w:rsidRDefault="00AF665B" w:rsidP="00AF66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3A4C6D8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b/>
          <w:bCs/>
          <w:color w:val="FF0000"/>
          <w:kern w:val="24"/>
        </w:rPr>
        <w:t xml:space="preserve">   </w:t>
      </w: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3ADC2EC6" wp14:editId="2BFB24FE">
                <wp:extent cx="3325091" cy="504563"/>
                <wp:effectExtent l="0" t="0" r="85090" b="29210"/>
                <wp:docPr id="2124573190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124573191" name="Group 2124573191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124573192" name="Group 2124573192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124573193" name="Group 2124573193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124573194" name="Rectangle: Single Corner Snipped 2124573194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95" name="Group 2124573195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124573196" name="Group 2124573196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24573197" name="Arrow: Chevron 2124573197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626B036" w14:textId="77777777" w:rsidR="00AF665B" w:rsidRPr="00531501" w:rsidRDefault="00AF665B" w:rsidP="00AF665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98" name="Group 2124573198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199" name="Freeform: Shape 2124573199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00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4B5B5E3" w14:textId="77777777" w:rsidR="00AF665B" w:rsidRDefault="00AF665B" w:rsidP="00AF665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01" name="Group 2124573201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202" name="Freeform: Shape 2124573202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03" name="Flowchart: Terminator 2124573203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04" name="Flowchart: Direct Access Storage 2124573204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2124573205" name="Flowchart: Preparation 2124573205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2124573206" name="Group 2124573206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207" name="Freeform: Shape 2124573207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208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3D4918" w14:textId="77777777" w:rsidR="00AF665B" w:rsidRDefault="00AF665B" w:rsidP="00AF665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ADC2EC6" id="_x0000_s1542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">
                <v:group id="Group 2124573191" o:spid="_x0000_s1543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Z1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">
                  <v:group id="Group 2124573192" o:spid="_x0000_s1544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gC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">
                    <v:group id="Group 2124573193" o:spid="_x0000_s1545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">
                      <v:shape id="Rectangle: Single Corner Snipped 2124573194" o:spid="_x0000_s1546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3195" o:spid="_x0000_s1547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">
                        <v:group id="Group 2124573196" o:spid="_x0000_s1548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">
                          <v:shape id="Arrow: Chevron 2124573197" o:spid="_x0000_s1549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626B036" w14:textId="77777777" w:rsidR="00AF665B" w:rsidRPr="00531501" w:rsidRDefault="00AF665B" w:rsidP="00AF665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198" o:spid="_x0000_s1550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">
                            <v:shape id="Freeform: Shape 2124573199" o:spid="_x0000_s1551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52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" filled="f" stroked="f">
                              <v:textbox style="mso-fit-shape-to-text:t">
                                <w:txbxContent>
                                  <w:p w14:paraId="34B5B5E3" w14:textId="77777777" w:rsidR="00AF665B" w:rsidRDefault="00AF665B" w:rsidP="00AF665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01" o:spid="_x0000_s1553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5KO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">
                          <v:shape id="Freeform: Shape 2124573202" o:spid="_x0000_s1554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03" o:spid="_x0000_s1555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204" o:spid="_x0000_s1556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205" o:spid="_x0000_s1557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206" o:spid="_x0000_s1558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gr6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">
                  <v:shape id="Freeform: Shape 2124573207" o:spid="_x0000_s1559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60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" filled="f" stroked="f">
                    <v:textbox>
                      <w:txbxContent>
                        <w:p w14:paraId="013D4918" w14:textId="77777777" w:rsidR="00AF665B" w:rsidRDefault="00AF665B" w:rsidP="00AF665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5CC6ED8D" wp14:editId="56942CC9">
                <wp:extent cx="6547104" cy="1384449"/>
                <wp:effectExtent l="0" t="19050" r="25400" b="25400"/>
                <wp:docPr id="212457320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21245732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0EDF8E" w14:textId="77777777" w:rsidR="00AF665B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7A312ED" w14:textId="77777777" w:rsidR="00AF665B" w:rsidRPr="00D764A4" w:rsidRDefault="00AF665B" w:rsidP="00AF665B">
                              <w:pPr>
                                <w:spacing w:after="0" w:line="240" w:lineRule="auto"/>
                                <w:ind w:left="992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D764A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D764A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61A0978" w14:textId="77777777" w:rsidR="00AF665B" w:rsidRPr="00D764A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  <w:t>Ghi nhớ phương trình chính tắc của elip</w:t>
                              </w:r>
                            </w:p>
                            <w:p w14:paraId="6FEA0A19" w14:textId="77777777" w:rsidR="00AF665B" w:rsidRPr="00D764A4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  <w:t>Ghi nhớ các thuộc tính của elip</w:t>
                              </w:r>
                            </w:p>
                            <w:p w14:paraId="00924231" w14:textId="77777777" w:rsidR="00AF665B" w:rsidRPr="004E4A10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60214DE" w14:textId="77777777" w:rsidR="00AF665B" w:rsidRPr="007B6D41" w:rsidRDefault="00AF665B" w:rsidP="00AF665B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18E72B92" w14:textId="77777777" w:rsidR="00AF665B" w:rsidRPr="00D77153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11" name="Group 2124573211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212" name="Group 212457321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213" name="Group 212457321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214" name="Rectangle: Single Corner Snipped 212457321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215" name="Group 212457321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216" name="Group 212457321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217" name="Arrow: Chevron 212457321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5960652" w14:textId="77777777" w:rsidR="00AF665B" w:rsidRPr="008C632C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C632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Xác định các thông tin trên Elip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18" name="Group 212457321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219" name="Freeform: Shape 212457321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2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268A8D8" w14:textId="77777777" w:rsidR="00AF665B" w:rsidRPr="006D5D08" w:rsidRDefault="00AF665B" w:rsidP="00AF665B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74223B5C" w14:textId="77777777" w:rsidR="00AF665B" w:rsidRDefault="00AF665B" w:rsidP="00AF665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21" name="Group 212457322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22" name="Freeform: Shape 212457322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23" name="Flowchart: Terminator 212457322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24" name="Flowchart: Direct Access Storage 212457322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225" name="Group 212457322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26" name="Flowchart: Preparation 212457322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22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5FD111E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C6ED8D" id="_x0000_s1561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">
                <v:shape id="Rectangle: Diagonal Corners Rounded 1" o:spid="_x0000_s1562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0A0EDF8E" w14:textId="77777777" w:rsidR="00AF665B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7A312ED" w14:textId="77777777" w:rsidR="00AF665B" w:rsidRPr="00D764A4" w:rsidRDefault="00AF665B" w:rsidP="00AF665B">
                        <w:pPr>
                          <w:spacing w:after="0" w:line="240" w:lineRule="auto"/>
                          <w:ind w:left="992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D764A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D764A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61A0978" w14:textId="77777777" w:rsidR="00AF665B" w:rsidRPr="00D764A4" w:rsidRDefault="00AF665B" w:rsidP="00D83BB6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  <w:t>Ghi nhớ phương trình chính tắc của elip</w:t>
                        </w:r>
                      </w:p>
                      <w:p w14:paraId="6FEA0A19" w14:textId="77777777" w:rsidR="00AF665B" w:rsidRPr="00D764A4" w:rsidRDefault="00AF665B" w:rsidP="00D83BB6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  <w:t>Ghi nhớ các thuộc tính của elip</w:t>
                        </w:r>
                      </w:p>
                      <w:p w14:paraId="00924231" w14:textId="77777777" w:rsidR="00AF665B" w:rsidRPr="004E4A10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60214DE" w14:textId="77777777" w:rsidR="00AF665B" w:rsidRPr="007B6D41" w:rsidRDefault="00AF665B" w:rsidP="00AF665B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18E72B92" w14:textId="77777777" w:rsidR="00AF665B" w:rsidRPr="00D77153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3211" o:spid="_x0000_s1563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gRTyw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">
                  <v:group id="Group 2124573212" o:spid="_x0000_s1564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">
                    <v:group id="Group 2124573213" o:spid="_x0000_s1565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D+/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">
                      <v:shape id="Rectangle: Single Corner Snipped 2124573214" o:spid="_x0000_s1566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" path="m,l6086197,r154724,154724l6240921,447554,,447554,,xe" fillcolor="#efddf6 [663]" stroked="f" strokeweight="1.25pt">
                        <v:fill r:id="rId349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215" o:spid="_x0000_s1567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QJQ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">
                        <v:group id="Group 2124573216" o:spid="_x0000_s1568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5wn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">
                          <v:shape id="Arrow: Chevron 2124573217" o:spid="_x0000_s1569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5960652" w14:textId="77777777" w:rsidR="00AF665B" w:rsidRPr="008C632C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C632C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Xác định các thông tin trên Elip</w:t>
                                  </w:r>
                                </w:p>
                              </w:txbxContent>
                            </v:textbox>
                          </v:shape>
                          <v:group id="Group 2124573218" o:spid="_x0000_s15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">
                            <v:shape id="Freeform: Shape 2124573219" o:spid="_x0000_s15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" filled="f" stroked="f">
                              <v:textbox>
                                <w:txbxContent>
                                  <w:p w14:paraId="3268A8D8" w14:textId="77777777" w:rsidR="00AF665B" w:rsidRPr="006D5D08" w:rsidRDefault="00AF665B" w:rsidP="00AF665B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74223B5C" w14:textId="77777777" w:rsidR="00AF665B" w:rsidRDefault="00AF665B" w:rsidP="00AF665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21" o:spid="_x0000_s15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">
                          <v:shape id="Freeform: Shape 2124573222" o:spid="_x0000_s15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23" o:spid="_x0000_s15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24" o:spid="_x0000_s15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25" o:spid="_x0000_s15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">
                    <v:shape id="Flowchart: Preparation 2124573226" o:spid="_x0000_s15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65FD111E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36D288E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1DB9B27E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  <w:color w:val="82FFFF" w:themeColor="background2"/>
        </w:rPr>
      </w:pPr>
      <w:r w:rsidRPr="00D33FB7">
        <w:rPr>
          <w:rFonts w:ascii="Chu Van An" w:hAnsi="Chu Van An" w:cs="Chu Van An"/>
          <w:color w:val="000000" w:themeColor="text1"/>
        </w:rPr>
        <w:t xml:space="preserve"> </w:t>
      </w:r>
      <w:r w:rsidRPr="00D33FB7">
        <w:rPr>
          <w:rFonts w:ascii="Chu Van An" w:hAnsi="Chu Van An" w:cs="Chu Van An"/>
          <w:color w:val="000000" w:themeColor="text1"/>
        </w:rPr>
        <w:tab/>
      </w:r>
      <w:r w:rsidRPr="00D33FB7">
        <w:rPr>
          <w:rFonts w:ascii="Chu Van An" w:hAnsi="Chu Van An" w:cs="Chu Van An"/>
          <w:b/>
          <w:bCs/>
          <w:color w:val="0000CC"/>
        </w:rPr>
        <w:t>Câu 1.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  <w:lang w:val="pt-BR"/>
        </w:rPr>
        <w:t xml:space="preserve">   </w:t>
      </w:r>
      <w:r w:rsidRPr="00D33FB7">
        <w:rPr>
          <w:rFonts w:ascii="Chu Van An" w:hAnsi="Chu Van An" w:cs="Chu Van An"/>
          <w:lang w:val="pt-BR"/>
        </w:rPr>
        <w:t xml:space="preserve">Xác định tọa độ các đỉnh, các tiêu điểm, độ dài các trục, tiêu cự, tâm sai của elip có phương trình sau </w:t>
      </w:r>
      <w:r w:rsidRPr="00D33FB7">
        <w:rPr>
          <w:rFonts w:ascii="Chu Van An" w:hAnsi="Chu Van An" w:cs="Chu Van An"/>
          <w:position w:val="-24"/>
        </w:rPr>
        <w:object w:dxaOrig="1640" w:dyaOrig="660" w14:anchorId="1796C03E">
          <v:shape id="_x0000_i6661" type="#_x0000_t75" style="width:81.75pt;height:32.25pt" o:ole="">
            <v:imagedata r:id="rId7753" o:title=""/>
          </v:shape>
          <o:OLEObject Type="Embed" ProgID="Equation.DSMT4" ShapeID="_x0000_i6661" DrawAspect="Content" ObjectID="_1690176114" r:id="rId7754"/>
        </w:object>
      </w:r>
      <w:r w:rsidRPr="00D33FB7">
        <w:rPr>
          <w:rFonts w:ascii="Chu Van An" w:hAnsi="Chu Van An" w:cs="Chu Van An"/>
        </w:rPr>
        <w:t>.</w:t>
      </w:r>
    </w:p>
    <w:p w14:paraId="78015C9E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CC"/>
        </w:rPr>
        <w:t>Lời giải</w:t>
      </w:r>
    </w:p>
    <w:p w14:paraId="674B1939" w14:textId="77777777" w:rsidR="00AF665B" w:rsidRPr="00D33FB7" w:rsidRDefault="00AF665B" w:rsidP="00AF665B">
      <w:pPr>
        <w:spacing w:before="120" w:after="120" w:line="240" w:lineRule="auto"/>
        <w:ind w:left="720"/>
        <w:rPr>
          <w:rFonts w:ascii="Chu Van An" w:hAnsi="Chu Van An" w:cs="Chu Van An"/>
          <w:lang w:val="pt-BR"/>
        </w:rPr>
      </w:pPr>
      <w:r w:rsidRPr="00D33FB7">
        <w:rPr>
          <w:rFonts w:ascii="Chu Van An" w:hAnsi="Chu Van An" w:cs="Chu Van An"/>
          <w:lang w:val="pt-BR"/>
        </w:rPr>
        <w:t xml:space="preserve">Từ phương trình của </w:t>
      </w:r>
      <w:r w:rsidRPr="00D33FB7">
        <w:rPr>
          <w:rFonts w:ascii="Chu Van An" w:hAnsi="Chu Van An" w:cs="Chu Van An"/>
          <w:position w:val="-14"/>
          <w:lang w:val="pt-BR"/>
        </w:rPr>
        <w:object w:dxaOrig="420" w:dyaOrig="400" w14:anchorId="0D59D6F4">
          <v:shape id="_x0000_i6662" type="#_x0000_t75" style="width:21pt;height:21pt" o:ole="">
            <v:imagedata r:id="rId7755" o:title=""/>
          </v:shape>
          <o:OLEObject Type="Embed" ProgID="Equation.DSMT4" ShapeID="_x0000_i6662" DrawAspect="Content" ObjectID="_1690176115" r:id="rId7756"/>
        </w:object>
      </w:r>
      <w:r w:rsidRPr="00D33FB7">
        <w:rPr>
          <w:rFonts w:ascii="Chu Van An" w:hAnsi="Chu Van An" w:cs="Chu Van An"/>
          <w:lang w:val="pt-BR"/>
        </w:rPr>
        <w:t xml:space="preserve"> ta có </w:t>
      </w:r>
      <w:r w:rsidRPr="00D33FB7">
        <w:rPr>
          <w:rFonts w:ascii="Chu Van An" w:hAnsi="Chu Van An" w:cs="Chu Van An"/>
          <w:position w:val="-10"/>
        </w:rPr>
        <w:object w:dxaOrig="3180" w:dyaOrig="420" w14:anchorId="4A980C9B">
          <v:shape id="_x0000_i6663" type="#_x0000_t75" style="width:159pt;height:21pt" o:ole="">
            <v:imagedata r:id="rId7757" o:title=""/>
          </v:shape>
          <o:OLEObject Type="Embed" ProgID="Equation.DSMT4" ShapeID="_x0000_i6663" DrawAspect="Content" ObjectID="_1690176116" r:id="rId7758"/>
        </w:object>
      </w:r>
      <w:r w:rsidRPr="00D33FB7">
        <w:rPr>
          <w:rFonts w:ascii="Chu Van An" w:hAnsi="Chu Van An" w:cs="Chu Van An"/>
          <w:lang w:val="pt-BR"/>
        </w:rPr>
        <w:t>.</w:t>
      </w:r>
    </w:p>
    <w:p w14:paraId="47139B6A" w14:textId="77777777" w:rsidR="00AF665B" w:rsidRPr="00D33FB7" w:rsidRDefault="00AF665B" w:rsidP="00AF665B">
      <w:pPr>
        <w:spacing w:before="120" w:after="120" w:line="240" w:lineRule="auto"/>
        <w:ind w:left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pt-BR"/>
        </w:rPr>
        <w:t xml:space="preserve">Suy ra tọa độ các đỉnh là </w:t>
      </w:r>
      <w:r w:rsidRPr="00D33FB7">
        <w:rPr>
          <w:rFonts w:ascii="Chu Van An" w:hAnsi="Chu Van An" w:cs="Chu Van An"/>
          <w:position w:val="-14"/>
        </w:rPr>
        <w:object w:dxaOrig="3800" w:dyaOrig="400" w14:anchorId="46287877">
          <v:shape id="_x0000_i6664" type="#_x0000_t75" style="width:191.25pt;height:21pt" o:ole="">
            <v:imagedata r:id="rId7759" o:title=""/>
          </v:shape>
          <o:OLEObject Type="Embed" ProgID="Equation.DSMT4" ShapeID="_x0000_i6664" DrawAspect="Content" ObjectID="_1690176117" r:id="rId7760"/>
        </w:object>
      </w:r>
      <w:r w:rsidRPr="00D33FB7">
        <w:rPr>
          <w:rFonts w:ascii="Chu Van An" w:hAnsi="Chu Van An" w:cs="Chu Van An"/>
        </w:rPr>
        <w:t>.</w:t>
      </w:r>
    </w:p>
    <w:p w14:paraId="563E0713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pt-BR"/>
        </w:rPr>
        <w:t xml:space="preserve">Tọa độ các tiêu điểm là </w:t>
      </w:r>
      <w:r w:rsidRPr="00D33FB7">
        <w:rPr>
          <w:rFonts w:ascii="Chu Van An" w:hAnsi="Chu Van An" w:cs="Chu Van An"/>
          <w:position w:val="-18"/>
        </w:rPr>
        <w:object w:dxaOrig="2220" w:dyaOrig="480" w14:anchorId="19A24520">
          <v:shape id="_x0000_i6665" type="#_x0000_t75" style="width:111.75pt;height:24.75pt" o:ole="">
            <v:imagedata r:id="rId7761" o:title=""/>
          </v:shape>
          <o:OLEObject Type="Embed" ProgID="Equation.DSMT4" ShapeID="_x0000_i6665" DrawAspect="Content" ObjectID="_1690176118" r:id="rId7762"/>
        </w:object>
      </w:r>
      <w:r w:rsidRPr="00D33FB7">
        <w:rPr>
          <w:rFonts w:ascii="Chu Van An" w:hAnsi="Chu Van An" w:cs="Chu Van An"/>
        </w:rPr>
        <w:t>.</w:t>
      </w:r>
    </w:p>
    <w:p w14:paraId="24A24E61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  <w:lang w:val="pt-BR"/>
        </w:rPr>
      </w:pPr>
      <w:r w:rsidRPr="00D33FB7">
        <w:rPr>
          <w:rFonts w:ascii="Chu Van An" w:hAnsi="Chu Van An" w:cs="Chu Van An"/>
          <w:lang w:val="pt-BR"/>
        </w:rPr>
        <w:t xml:space="preserve">Độ dài trục lớn </w:t>
      </w:r>
      <w:r w:rsidRPr="00D33FB7">
        <w:rPr>
          <w:rFonts w:ascii="Chu Van An" w:hAnsi="Chu Van An" w:cs="Chu Van An"/>
          <w:position w:val="-12"/>
        </w:rPr>
        <w:object w:dxaOrig="880" w:dyaOrig="360" w14:anchorId="01429294">
          <v:shape id="_x0000_i6666" type="#_x0000_t75" style="width:45pt;height:18pt" o:ole="">
            <v:imagedata r:id="rId7763" o:title=""/>
          </v:shape>
          <o:OLEObject Type="Embed" ProgID="Equation.DSMT4" ShapeID="_x0000_i6666" DrawAspect="Content" ObjectID="_1690176119" r:id="rId7764"/>
        </w:object>
      </w:r>
      <w:r w:rsidRPr="00D33FB7">
        <w:rPr>
          <w:rFonts w:ascii="Chu Van An" w:hAnsi="Chu Van An" w:cs="Chu Van An"/>
          <w:lang w:val="pt-BR"/>
        </w:rPr>
        <w:t>, độ dài trục nhỏ</w:t>
      </w:r>
      <w:r w:rsidRPr="00D33FB7">
        <w:rPr>
          <w:rFonts w:ascii="Chu Van An" w:hAnsi="Chu Van An" w:cs="Chu Van An"/>
          <w:position w:val="-12"/>
        </w:rPr>
        <w:object w:dxaOrig="880" w:dyaOrig="360" w14:anchorId="71FDE2D9">
          <v:shape id="_x0000_i6667" type="#_x0000_t75" style="width:45pt;height:18pt" o:ole="">
            <v:imagedata r:id="rId7765" o:title=""/>
          </v:shape>
          <o:OLEObject Type="Embed" ProgID="Equation.DSMT4" ShapeID="_x0000_i6667" DrawAspect="Content" ObjectID="_1690176120" r:id="rId7766"/>
        </w:object>
      </w:r>
      <w:r w:rsidRPr="00D33FB7">
        <w:rPr>
          <w:rFonts w:ascii="Chu Van An" w:hAnsi="Chu Van An" w:cs="Chu Van An"/>
          <w:lang w:val="pt-BR"/>
        </w:rPr>
        <w:t xml:space="preserve">, tiêu cự </w:t>
      </w:r>
      <w:r w:rsidRPr="00D33FB7">
        <w:rPr>
          <w:rFonts w:ascii="Chu Van An" w:hAnsi="Chu Van An" w:cs="Chu Van An"/>
          <w:position w:val="-12"/>
        </w:rPr>
        <w:object w:dxaOrig="1620" w:dyaOrig="400" w14:anchorId="33F489AF">
          <v:shape id="_x0000_i6668" type="#_x0000_t75" style="width:81.75pt;height:21pt" o:ole="">
            <v:imagedata r:id="rId7767" o:title=""/>
          </v:shape>
          <o:OLEObject Type="Embed" ProgID="Equation.DSMT4" ShapeID="_x0000_i6668" DrawAspect="Content" ObjectID="_1690176121" r:id="rId7768"/>
        </w:object>
      </w:r>
      <w:r w:rsidRPr="00D33FB7">
        <w:rPr>
          <w:rFonts w:ascii="Chu Van An" w:hAnsi="Chu Van An" w:cs="Chu Van An"/>
          <w:lang w:val="pt-BR"/>
        </w:rPr>
        <w:t>.</w:t>
      </w:r>
    </w:p>
    <w:p w14:paraId="01A596FD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lang w:val="fr-FR"/>
        </w:rPr>
        <w:t xml:space="preserve">Tâm sai của </w:t>
      </w:r>
      <w:r w:rsidRPr="00D33FB7">
        <w:rPr>
          <w:rFonts w:ascii="Chu Van An" w:hAnsi="Chu Van An" w:cs="Chu Van An"/>
          <w:position w:val="-14"/>
          <w:lang w:val="fr-FR"/>
        </w:rPr>
        <w:object w:dxaOrig="420" w:dyaOrig="400" w14:anchorId="4752BE57">
          <v:shape id="_x0000_i6669" type="#_x0000_t75" style="width:21pt;height:21pt" o:ole="">
            <v:imagedata r:id="rId7769" o:title=""/>
          </v:shape>
          <o:OLEObject Type="Embed" ProgID="Equation.DSMT4" ShapeID="_x0000_i6669" DrawAspect="Content" ObjectID="_1690176122" r:id="rId7770"/>
        </w:object>
      </w:r>
      <w:r w:rsidRPr="00D33FB7">
        <w:rPr>
          <w:rFonts w:ascii="Chu Van An" w:hAnsi="Chu Van An" w:cs="Chu Van An"/>
          <w:lang w:val="fr-FR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40" w:dyaOrig="680" w14:anchorId="4C5CD92F">
          <v:shape id="_x0000_i6670" type="#_x0000_t75" style="width:57pt;height:36pt" o:ole="">
            <v:imagedata r:id="rId7771" o:title=""/>
          </v:shape>
          <o:OLEObject Type="Embed" ProgID="Equation.DSMT4" ShapeID="_x0000_i6670" DrawAspect="Content" ObjectID="_1690176123" r:id="rId7772"/>
        </w:object>
      </w:r>
      <w:r w:rsidRPr="00D33FB7">
        <w:rPr>
          <w:rFonts w:ascii="Chu Van An" w:hAnsi="Chu Van An" w:cs="Chu Van An"/>
        </w:rPr>
        <w:t>.</w:t>
      </w:r>
    </w:p>
    <w:p w14:paraId="489E20C8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lang w:val="pt-BR"/>
        </w:rPr>
        <w:t>Xác định tọa độ các đỉnh, các tiêu điểm, độ dài các trục, tiêu cự, tâm sai của elip có phương trình sau</w: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14"/>
        </w:rPr>
        <w:object w:dxaOrig="2160" w:dyaOrig="400" w14:anchorId="2104C827">
          <v:shape id="_x0000_i6671" type="#_x0000_t75" style="width:108pt;height:21pt" o:ole="">
            <v:imagedata r:id="rId7773" o:title=""/>
          </v:shape>
          <o:OLEObject Type="Embed" ProgID="Equation.DSMT4" ShapeID="_x0000_i6671" DrawAspect="Content" ObjectID="_1690176124" r:id="rId7774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</w:t>
      </w:r>
    </w:p>
    <w:p w14:paraId="755C6D53" w14:textId="77777777" w:rsidR="00AF665B" w:rsidRPr="00D33FB7" w:rsidRDefault="00AF665B" w:rsidP="00AF665B">
      <w:pPr>
        <w:spacing w:line="240" w:lineRule="auto"/>
        <w:ind w:firstLine="284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75DAF831" w14:textId="77777777" w:rsidR="00AF665B" w:rsidRPr="00D33FB7" w:rsidRDefault="00AF665B" w:rsidP="00AF665B">
      <w:pPr>
        <w:spacing w:before="120" w:after="120" w:line="240" w:lineRule="auto"/>
        <w:ind w:left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lastRenderedPageBreak/>
        <w:t xml:space="preserve">Ta có </w:t>
      </w:r>
      <w:r w:rsidRPr="00D33FB7">
        <w:rPr>
          <w:rFonts w:ascii="Chu Van An" w:hAnsi="Chu Van An" w:cs="Chu Van An"/>
          <w:position w:val="-24"/>
        </w:rPr>
        <w:object w:dxaOrig="3140" w:dyaOrig="660" w14:anchorId="4F7F3F1B">
          <v:shape id="_x0000_i6672" type="#_x0000_t75" style="width:156pt;height:32.25pt" o:ole="">
            <v:imagedata r:id="rId7775" o:title=""/>
          </v:shape>
          <o:OLEObject Type="Embed" ProgID="Equation.DSMT4" ShapeID="_x0000_i6672" DrawAspect="Content" ObjectID="_1690176125" r:id="rId7776"/>
        </w:object>
      </w:r>
      <w:r w:rsidRPr="00D33FB7">
        <w:rPr>
          <w:rFonts w:ascii="Chu Van An" w:hAnsi="Chu Van An" w:cs="Chu Van An"/>
          <w:lang w:val="fr-FR"/>
        </w:rPr>
        <w:t xml:space="preserve"> suy ra </w:t>
      </w:r>
      <w:r w:rsidRPr="00D33FB7">
        <w:rPr>
          <w:rFonts w:ascii="Chu Van An" w:hAnsi="Chu Van An" w:cs="Chu Van An"/>
          <w:position w:val="-10"/>
        </w:rPr>
        <w:object w:dxaOrig="3320" w:dyaOrig="420" w14:anchorId="5FA4DED3">
          <v:shape id="_x0000_i6673" type="#_x0000_t75" style="width:165pt;height:21pt" o:ole="">
            <v:imagedata r:id="rId7777" o:title=""/>
          </v:shape>
          <o:OLEObject Type="Embed" ProgID="Equation.DSMT4" ShapeID="_x0000_i6673" DrawAspect="Content" ObjectID="_1690176126" r:id="rId7778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6C70777E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Suy ra tọa độ các đỉnh là </w:t>
      </w:r>
      <w:r w:rsidRPr="00D33FB7">
        <w:rPr>
          <w:rFonts w:ascii="Chu Van An" w:hAnsi="Chu Van An" w:cs="Chu Van An"/>
          <w:position w:val="-14"/>
        </w:rPr>
        <w:object w:dxaOrig="3860" w:dyaOrig="400" w14:anchorId="530533B2">
          <v:shape id="_x0000_i6674" type="#_x0000_t75" style="width:193.5pt;height:21pt" o:ole="">
            <v:imagedata r:id="rId7779" o:title=""/>
          </v:shape>
          <o:OLEObject Type="Embed" ProgID="Equation.DSMT4" ShapeID="_x0000_i6674" DrawAspect="Content" ObjectID="_1690176127" r:id="rId7780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31A51B2E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fr-FR"/>
        </w:rPr>
        <w:t xml:space="preserve">Tọa độ các tiêu điểm là </w:t>
      </w:r>
      <w:r w:rsidRPr="00D33FB7">
        <w:rPr>
          <w:rFonts w:ascii="Chu Van An" w:hAnsi="Chu Van An" w:cs="Chu Van An"/>
          <w:position w:val="-18"/>
        </w:rPr>
        <w:object w:dxaOrig="2439" w:dyaOrig="480" w14:anchorId="099D14DA">
          <v:shape id="_x0000_i6675" type="#_x0000_t75" style="width:120.75pt;height:24.75pt" o:ole="">
            <v:imagedata r:id="rId7781" o:title=""/>
          </v:shape>
          <o:OLEObject Type="Embed" ProgID="Equation.DSMT4" ShapeID="_x0000_i6675" DrawAspect="Content" ObjectID="_1690176128" r:id="rId7782"/>
        </w:object>
      </w:r>
      <w:r w:rsidRPr="00D33FB7">
        <w:rPr>
          <w:rFonts w:ascii="Chu Van An" w:hAnsi="Chu Van An" w:cs="Chu Van An"/>
        </w:rPr>
        <w:t>.</w:t>
      </w:r>
    </w:p>
    <w:p w14:paraId="261077AC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Độ dài trục lớn </w:t>
      </w:r>
      <w:r w:rsidRPr="00D33FB7">
        <w:rPr>
          <w:rFonts w:ascii="Chu Van An" w:hAnsi="Chu Van An" w:cs="Chu Van An"/>
          <w:position w:val="-12"/>
        </w:rPr>
        <w:object w:dxaOrig="980" w:dyaOrig="360" w14:anchorId="6A3592DC">
          <v:shape id="_x0000_i6676" type="#_x0000_t75" style="width:48.75pt;height:18pt" o:ole="">
            <v:imagedata r:id="rId7783" o:title=""/>
          </v:shape>
          <o:OLEObject Type="Embed" ProgID="Equation.DSMT4" ShapeID="_x0000_i6676" DrawAspect="Content" ObjectID="_1690176129" r:id="rId7784"/>
        </w:object>
      </w:r>
      <w:r w:rsidRPr="00D33FB7">
        <w:rPr>
          <w:rFonts w:ascii="Chu Van An" w:hAnsi="Chu Van An" w:cs="Chu Van An"/>
          <w:lang w:val="fr-FR"/>
        </w:rPr>
        <w:t>, độ dài trục nhỏ</w:t>
      </w:r>
      <w:r w:rsidRPr="00D33FB7">
        <w:rPr>
          <w:rFonts w:ascii="Chu Van An" w:hAnsi="Chu Van An" w:cs="Chu Van An"/>
          <w:position w:val="-12"/>
        </w:rPr>
        <w:object w:dxaOrig="880" w:dyaOrig="360" w14:anchorId="244FED72">
          <v:shape id="_x0000_i6677" type="#_x0000_t75" style="width:45pt;height:18pt" o:ole="">
            <v:imagedata r:id="rId7785" o:title=""/>
          </v:shape>
          <o:OLEObject Type="Embed" ProgID="Equation.DSMT4" ShapeID="_x0000_i6677" DrawAspect="Content" ObjectID="_1690176130" r:id="rId7786"/>
        </w:object>
      </w:r>
      <w:r w:rsidRPr="00D33FB7">
        <w:rPr>
          <w:rFonts w:ascii="Chu Van An" w:hAnsi="Chu Van An" w:cs="Chu Van An"/>
          <w:lang w:val="fr-FR"/>
        </w:rPr>
        <w:t xml:space="preserve">, tiêu cự </w:t>
      </w:r>
      <w:r w:rsidRPr="00D33FB7">
        <w:rPr>
          <w:rFonts w:ascii="Chu Van An" w:hAnsi="Chu Van An" w:cs="Chu Van An"/>
          <w:position w:val="-12"/>
        </w:rPr>
        <w:object w:dxaOrig="1740" w:dyaOrig="400" w14:anchorId="2954FAFE">
          <v:shape id="_x0000_i6678" type="#_x0000_t75" style="width:87pt;height:21pt" o:ole="">
            <v:imagedata r:id="rId7787" o:title=""/>
          </v:shape>
          <o:OLEObject Type="Embed" ProgID="Equation.DSMT4" ShapeID="_x0000_i6678" DrawAspect="Content" ObjectID="_1690176131" r:id="rId7788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60CBD1A8" w14:textId="77777777" w:rsidR="00AF665B" w:rsidRPr="00D33FB7" w:rsidRDefault="00AF665B" w:rsidP="00AF665B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Tâm sai của </w:t>
      </w:r>
      <w:r w:rsidRPr="00D33FB7">
        <w:rPr>
          <w:rFonts w:ascii="Chu Van An" w:hAnsi="Chu Van An" w:cs="Chu Van An"/>
          <w:position w:val="-14"/>
        </w:rPr>
        <w:object w:dxaOrig="420" w:dyaOrig="400" w14:anchorId="3C2DAE2D">
          <v:shape id="_x0000_i6679" type="#_x0000_t75" style="width:21pt;height:21pt" o:ole="">
            <v:imagedata r:id="rId7789" o:title=""/>
          </v:shape>
          <o:OLEObject Type="Embed" ProgID="Equation.DSMT4" ShapeID="_x0000_i6679" DrawAspect="Content" ObjectID="_1690176132" r:id="rId7790"/>
        </w:object>
      </w:r>
      <w:r w:rsidRPr="00D33FB7">
        <w:rPr>
          <w:rFonts w:ascii="Chu Van An" w:hAnsi="Chu Van An" w:cs="Chu Van An"/>
          <w:lang w:val="fr-FR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260" w:dyaOrig="680" w14:anchorId="3F7FCE43">
          <v:shape id="_x0000_i6680" type="#_x0000_t75" style="width:62.25pt;height:36pt" o:ole="">
            <v:imagedata r:id="rId7791" o:title=""/>
          </v:shape>
          <o:OLEObject Type="Embed" ProgID="Equation.DSMT4" ShapeID="_x0000_i6680" DrawAspect="Content" ObjectID="_1690176133" r:id="rId7792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06370183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AF665B" w:rsidRPr="00905DB4" w14:paraId="529ECF2B" w14:textId="77777777" w:rsidTr="00EC4384">
        <w:tc>
          <w:tcPr>
            <w:tcW w:w="6200" w:type="dxa"/>
            <w:shd w:val="clear" w:color="auto" w:fill="auto"/>
          </w:tcPr>
          <w:p w14:paraId="0741AC2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1:</w:t>
            </w:r>
            <w:r w:rsidRPr="00905DB4">
              <w:rPr>
                <w:rFonts w:ascii="Chu Van An" w:hAnsi="Chu Van An" w:cs="Chu Van An"/>
                <w:szCs w:val="22"/>
              </w:rPr>
              <w:t xml:space="preserve">Tâm sai của elip </w:t>
            </w:r>
            <w:r w:rsidRPr="00905DB4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110" w:dyaOrig="660" w14:anchorId="2518B8FB">
                <v:shape id="_x0000_i6681" type="#_x0000_t75" style="width:55.5pt;height:33pt" o:ole="">
                  <v:imagedata r:id="rId7793" o:title=""/>
                </v:shape>
                <o:OLEObject Type="Embed" ProgID="Equation.DSMT4" ShapeID="_x0000_i6681" DrawAspect="Content" ObjectID="_1690176134" r:id="rId779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7D75F210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407D4A74">
                <v:shape id="_x0000_i6682" type="#_x0000_t75" style="width:9pt;height:14.25pt" o:ole="">
                  <v:imagedata r:id="rId7795" o:title=""/>
                </v:shape>
                <o:OLEObject Type="Embed" ProgID="Equation.DSMT4" ShapeID="_x0000_i6682" DrawAspect="Content" ObjectID="_1690176135" r:id="rId779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219E12BE">
                <v:shape id="_x0000_i6683" type="#_x0000_t75" style="width:9.75pt;height:12.75pt" o:ole="">
                  <v:imagedata r:id="rId7797" o:title=""/>
                </v:shape>
                <o:OLEObject Type="Embed" ProgID="Equation.DSMT4" ShapeID="_x0000_i6683" DrawAspect="Content" ObjectID="_1690176136" r:id="rId779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4841CB41">
                <v:shape id="_x0000_i6684" type="#_x0000_t75" style="width:21pt;height:33.75pt" o:ole="">
                  <v:imagedata r:id="rId7799" o:title=""/>
                </v:shape>
                <o:OLEObject Type="Embed" ProgID="Equation.DSMT4" ShapeID="_x0000_i6684" DrawAspect="Content" ObjectID="_1690176137" r:id="rId780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1F1F5A5A">
                <v:shape id="_x0000_i6685" type="#_x0000_t75" style="width:21pt;height:33.75pt" o:ole="">
                  <v:imagedata r:id="rId7801" o:title=""/>
                </v:shape>
                <o:OLEObject Type="Embed" ProgID="Equation.DSMT4" ShapeID="_x0000_i6685" DrawAspect="Content" ObjectID="_1690176138" r:id="rId780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30D43BD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9093E10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CBCC5BB" w14:textId="77777777" w:rsidTr="00EC4384">
        <w:tc>
          <w:tcPr>
            <w:tcW w:w="6200" w:type="dxa"/>
            <w:shd w:val="clear" w:color="auto" w:fill="auto"/>
          </w:tcPr>
          <w:p w14:paraId="317E78EB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2: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10D9EB17">
                <v:shape id="_x0000_i6686" type="#_x0000_t75" style="width:57pt;height:33pt" o:ole="">
                  <v:imagedata r:id="rId7803" o:title=""/>
                </v:shape>
                <o:OLEObject Type="Embed" ProgID="Equation.DSMT4" ShapeID="_x0000_i6686" DrawAspect="Content" ObjectID="_1690176139" r:id="rId780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cự bằng</w:t>
            </w:r>
          </w:p>
          <w:p w14:paraId="5BF1901C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9.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3.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18.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6.</w:t>
            </w:r>
          </w:p>
          <w:p w14:paraId="5D32599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FA4B4E6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2AA4C05B" w14:textId="77777777" w:rsidTr="00EC4384">
        <w:tc>
          <w:tcPr>
            <w:tcW w:w="6200" w:type="dxa"/>
            <w:shd w:val="clear" w:color="auto" w:fill="auto"/>
          </w:tcPr>
          <w:p w14:paraId="10FA5940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3: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elip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131C9445">
                <v:shape id="_x0000_i6687" type="#_x0000_t75" style="width:21pt;height:20.25pt" o:ole="">
                  <v:imagedata r:id="rId7805" o:title=""/>
                </v:shape>
                <o:OLEObject Type="Embed" ProgID="Equation.DSMT4" ShapeID="_x0000_i6687" DrawAspect="Content" ObjectID="_1690176140" r:id="rId780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hai tiêu điểm </w:t>
            </w:r>
            <w:r w:rsidRPr="00905DB4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255" w:dyaOrig="360" w14:anchorId="4A70D669">
                <v:shape id="_x0000_i6688" type="#_x0000_t75" style="width:12.75pt;height:18pt" o:ole="">
                  <v:imagedata r:id="rId7807" o:title=""/>
                </v:shape>
                <o:OLEObject Type="Embed" ProgID="Equation.DSMT4" ShapeID="_x0000_i6688" DrawAspect="Content" ObjectID="_1690176141" r:id="rId780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, </w:t>
            </w:r>
            <w:r w:rsidRPr="00905DB4">
              <w:rPr>
                <w:rFonts w:ascii="Chu Van An" w:eastAsiaTheme="minorEastAsia" w:hAnsi="Chu Van An" w:cs="Chu Van An"/>
                <w:position w:val="-12"/>
                <w:szCs w:val="22"/>
              </w:rPr>
              <w:object w:dxaOrig="300" w:dyaOrig="360" w14:anchorId="65DE4E96">
                <v:shape id="_x0000_i6689" type="#_x0000_t75" style="width:15pt;height:18pt" o:ole="">
                  <v:imagedata r:id="rId7809" o:title=""/>
                </v:shape>
                <o:OLEObject Type="Embed" ProgID="Equation.DSMT4" ShapeID="_x0000_i6689" DrawAspect="Content" ObjectID="_1690176142" r:id="rId781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và có độ dài trục lớn bằng </w:t>
            </w:r>
            <w:r w:rsidRPr="00905DB4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300" w:dyaOrig="300" w14:anchorId="1C79C588">
                <v:shape id="_x0000_i6690" type="#_x0000_t75" style="width:15pt;height:15pt" o:ole="">
                  <v:imagedata r:id="rId7811" o:title=""/>
                </v:shape>
                <o:OLEObject Type="Embed" ProgID="Equation.DSMT4" ShapeID="_x0000_i6690" DrawAspect="Content" ObjectID="_1690176143" r:id="rId781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 Trong các mệnh đề sau, mệnh đề nào đúng?</w:t>
            </w:r>
          </w:p>
          <w:p w14:paraId="6F3E9635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069BC19C">
                <v:shape id="_x0000_i6691" type="#_x0000_t75" style="width:48pt;height:18pt" o:ole="">
                  <v:imagedata r:id="rId7813" o:title=""/>
                </v:shape>
                <o:OLEObject Type="Embed" ProgID="Equation.DSMT4" ShapeID="_x0000_i6691" DrawAspect="Content" ObjectID="_1690176144" r:id="rId781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205F30ED">
                <v:shape id="_x0000_i6692" type="#_x0000_t75" style="width:48pt;height:18pt" o:ole="">
                  <v:imagedata r:id="rId7815" o:title=""/>
                </v:shape>
                <o:OLEObject Type="Embed" ProgID="Equation.DSMT4" ShapeID="_x0000_i6692" DrawAspect="Content" ObjectID="_1690176145" r:id="rId781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7EE4B0DC">
                <v:shape id="_x0000_i6693" type="#_x0000_t75" style="width:48pt;height:18pt" o:ole="">
                  <v:imagedata r:id="rId7817" o:title=""/>
                </v:shape>
                <o:OLEObject Type="Embed" ProgID="Equation.DSMT4" ShapeID="_x0000_i6693" DrawAspect="Content" ObjectID="_1690176146" r:id="rId781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2661F40A">
                <v:shape id="_x0000_i6694" type="#_x0000_t75" style="width:48pt;height:18pt" o:ole="">
                  <v:imagedata r:id="rId7819" o:title=""/>
                </v:shape>
                <o:OLEObject Type="Embed" ProgID="Equation.DSMT4" ShapeID="_x0000_i6694" DrawAspect="Content" ObjectID="_1690176147" r:id="rId782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4F1564AA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2C3BFE1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4EE4553" w14:textId="77777777" w:rsidTr="00EC4384">
        <w:tc>
          <w:tcPr>
            <w:tcW w:w="6200" w:type="dxa"/>
            <w:shd w:val="clear" w:color="auto" w:fill="auto"/>
          </w:tcPr>
          <w:p w14:paraId="0D741D9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4: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một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6DBF0E3">
                <v:shape id="_x0000_i6695" type="#_x0000_t75" style="width:21pt;height:20.25pt" o:ole="">
                  <v:imagedata r:id="rId7821" o:title=""/>
                </v:shape>
                <o:OLEObject Type="Embed" ProgID="Equation.DSMT4" ShapeID="_x0000_i6695" DrawAspect="Content" ObjectID="_1690176148" r:id="rId782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phương trình chính tắc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75" w14:anchorId="0EB4F25C">
                <v:shape id="_x0000_i6696" type="#_x0000_t75" style="width:57pt;height:33.75pt" o:ole="">
                  <v:imagedata r:id="rId7823" o:title=""/>
                </v:shape>
                <o:OLEObject Type="Embed" ProgID="Equation.DSMT4" ShapeID="_x0000_i6696" DrawAspect="Content" ObjectID="_1690176149" r:id="rId782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. Gọi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300" w14:anchorId="4EC2683F">
                <v:shape id="_x0000_i6697" type="#_x0000_t75" style="width:15pt;height:15pt" o:ole="">
                  <v:imagedata r:id="rId7825" o:title=""/>
                </v:shape>
                <o:OLEObject Type="Embed" ProgID="Equation.DSMT4" ShapeID="_x0000_i6697" DrawAspect="Content" ObjectID="_1690176150" r:id="rId782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là tiêu cự của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32614E7">
                <v:shape id="_x0000_i6698" type="#_x0000_t75" style="width:21pt;height:20.25pt" o:ole="">
                  <v:imagedata r:id="rId7827" o:title=""/>
                </v:shape>
                <o:OLEObject Type="Embed" ProgID="Equation.DSMT4" ShapeID="_x0000_i6698" DrawAspect="Content" ObjectID="_1690176151" r:id="rId782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 Trong các mệnh đề sau, mệnh đề nào đúng?</w:t>
            </w:r>
          </w:p>
          <w:p w14:paraId="3A9FA24A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36FC977E">
                <v:shape id="_x0000_i6699" type="#_x0000_t75" style="width:57pt;height:15pt" o:ole="">
                  <v:imagedata r:id="rId7829" o:title=""/>
                </v:shape>
                <o:OLEObject Type="Embed" ProgID="Equation.DSMT4" ShapeID="_x0000_i6699" DrawAspect="Content" ObjectID="_1690176152" r:id="rId783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885" w:dyaOrig="300" w14:anchorId="134C91BF">
                <v:shape id="_x0000_i6700" type="#_x0000_t75" style="width:44.25pt;height:15pt" o:ole="">
                  <v:imagedata r:id="rId7831" o:title=""/>
                </v:shape>
                <o:OLEObject Type="Embed" ProgID="Equation.DSMT4" ShapeID="_x0000_i6700" DrawAspect="Content" ObjectID="_1690176153" r:id="rId783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1921BD76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7B7FFF1C">
                <v:shape id="_x0000_i6701" type="#_x0000_t75" style="width:57pt;height:15pt" o:ole="">
                  <v:imagedata r:id="rId7833" o:title=""/>
                </v:shape>
                <o:OLEObject Type="Embed" ProgID="Equation.DSMT4" ShapeID="_x0000_i6701" DrawAspect="Content" ObjectID="_1690176154" r:id="rId783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786AD43F">
                <v:shape id="_x0000_i6702" type="#_x0000_t75" style="width:57pt;height:15pt" o:ole="">
                  <v:imagedata r:id="rId7835" o:title=""/>
                </v:shape>
                <o:OLEObject Type="Embed" ProgID="Equation.DSMT4" ShapeID="_x0000_i6702" DrawAspect="Content" ObjectID="_1690176155" r:id="rId783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3E6E23C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25F167C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58BAA5B6" w14:textId="77777777" w:rsidTr="00EC4384">
        <w:tc>
          <w:tcPr>
            <w:tcW w:w="6200" w:type="dxa"/>
            <w:shd w:val="clear" w:color="auto" w:fill="auto"/>
          </w:tcPr>
          <w:p w14:paraId="33E6566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5: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 xml:space="preserve">Cho hai phương trình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355D777D">
                <v:shape id="_x0000_i6703" type="#_x0000_t75" style="width:57pt;height:33pt" o:ole="">
                  <v:imagedata r:id="rId7837" o:title=""/>
                </v:shape>
                <o:OLEObject Type="Embed" ProgID="Equation.DSMT4" ShapeID="_x0000_i6703" DrawAspect="Content" ObjectID="_1690176156" r:id="rId7838"/>
              </w:objec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(1),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5DBDC0F6">
                <v:shape id="_x0000_i6704" type="#_x0000_t75" style="width:57pt;height:33pt" o:ole="">
                  <v:imagedata r:id="rId7839" o:title=""/>
                </v:shape>
                <o:OLEObject Type="Embed" ProgID="Equation.DSMT4" ShapeID="_x0000_i6704" DrawAspect="Content" ObjectID="_1690176157" r:id="rId7840"/>
              </w:objec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(2). Phương trình nào là phương trình chính tắc của elip có độ dài trục lớn bằng 6, tiêu cự bằng 4?</w:t>
            </w:r>
          </w:p>
          <w:p w14:paraId="268E3BD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Không phỉa hai phương trình đã cho.</w:t>
            </w:r>
          </w:p>
          <w:p w14:paraId="399A48F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Phương trình (2).</w:t>
            </w:r>
          </w:p>
          <w:p w14:paraId="6EEE563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C.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Cả (1) và (2).</w:t>
            </w:r>
          </w:p>
          <w:p w14:paraId="486D788E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Phương trình (1).</w:t>
            </w:r>
          </w:p>
          <w:p w14:paraId="2AB6C90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14A415F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6629D5B" w14:textId="77777777" w:rsidTr="00EC4384">
        <w:tc>
          <w:tcPr>
            <w:tcW w:w="6200" w:type="dxa"/>
            <w:shd w:val="clear" w:color="auto" w:fill="auto"/>
          </w:tcPr>
          <w:p w14:paraId="0B742CE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6: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</w:t>
            </w:r>
            <w:r w:rsidRPr="00905DB4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110" w:dyaOrig="660" w14:anchorId="53A0934E">
                <v:shape id="_x0000_i6705" type="#_x0000_t75" style="width:55.5pt;height:33pt" o:ole="">
                  <v:imagedata r:id="rId7841" o:title=""/>
                </v:shape>
                <o:OLEObject Type="Embed" ProgID="Equation.DSMT4" ShapeID="_x0000_i6705" DrawAspect="Content" ObjectID="_1690176158" r:id="rId784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tâm </w:t>
            </w:r>
            <w:r w:rsidRPr="00905DB4">
              <w:rPr>
                <w:rFonts w:ascii="Chu Van An" w:hAnsi="Chu Van An" w:cs="Chu Van An"/>
                <w:b/>
                <w:szCs w:val="22"/>
              </w:rPr>
              <w:t>sai</w: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02EB8871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23FED6E">
                <v:shape id="_x0000_i6706" type="#_x0000_t75" style="width:9pt;height:14.25pt" o:ole="">
                  <v:imagedata r:id="rId7843" o:title=""/>
                </v:shape>
                <o:OLEObject Type="Embed" ProgID="Equation.DSMT4" ShapeID="_x0000_i6706" DrawAspect="Content" ObjectID="_1690176159" r:id="rId784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7984637C">
                <v:shape id="_x0000_i6707" type="#_x0000_t75" style="width:12pt;height:30.75pt" o:ole="">
                  <v:imagedata r:id="rId7845" o:title=""/>
                </v:shape>
                <o:OLEObject Type="Embed" ProgID="Equation.DSMT4" ShapeID="_x0000_i6707" DrawAspect="Content" ObjectID="_1690176160" r:id="rId784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66E973AC">
                <v:shape id="_x0000_i6708" type="#_x0000_t75" style="width:12pt;height:30.75pt" o:ole="">
                  <v:imagedata r:id="rId7847" o:title=""/>
                </v:shape>
                <o:OLEObject Type="Embed" ProgID="Equation.DSMT4" ShapeID="_x0000_i6708" DrawAspect="Content" ObjectID="_1690176161" r:id="rId784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0" w:dyaOrig="615" w14:anchorId="25076F6B">
                <v:shape id="_x0000_i6709" type="#_x0000_t75" style="width:10.5pt;height:30.75pt" o:ole="">
                  <v:imagedata r:id="rId7849" o:title=""/>
                </v:shape>
                <o:OLEObject Type="Embed" ProgID="Equation.DSMT4" ShapeID="_x0000_i6709" DrawAspect="Content" ObjectID="_1690176162" r:id="rId785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0DE077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0D0D406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62F00B8" w14:textId="77777777" w:rsidTr="00EC4384">
        <w:tc>
          <w:tcPr>
            <w:tcW w:w="6200" w:type="dxa"/>
            <w:shd w:val="clear" w:color="auto" w:fill="auto"/>
          </w:tcPr>
          <w:p w14:paraId="703B883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7: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75" w14:anchorId="294A1EDC">
                <v:shape id="_x0000_i6710" type="#_x0000_t75" style="width:81.75pt;height:33.75pt" o:ole="">
                  <v:imagedata r:id="rId7851" o:title=""/>
                </v:shape>
                <o:OLEObject Type="Embed" ProgID="Equation.DSMT4" ShapeID="_x0000_i6710" DrawAspect="Content" ObjectID="_1690176163" r:id="rId7852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có tâm sai bằng bao nhiêu?</w:t>
            </w:r>
          </w:p>
          <w:p w14:paraId="36E5C1AF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585" w:dyaOrig="615" w14:anchorId="1B8EA03C">
                <v:shape id="_x0000_i6711" type="#_x0000_t75" style="width:29.25pt;height:30.75pt" o:ole="">
                  <v:imagedata r:id="rId7853" o:title=""/>
                </v:shape>
                <o:OLEObject Type="Embed" ProgID="Equation.DSMT4" ShapeID="_x0000_i6711" DrawAspect="Content" ObjectID="_1690176164" r:id="rId7854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915" w:dyaOrig="675" w14:anchorId="49A5EE1F">
                <v:shape id="_x0000_i6712" type="#_x0000_t75" style="width:45.75pt;height:33.75pt" o:ole="">
                  <v:imagedata r:id="rId7855" o:title=""/>
                </v:shape>
                <o:OLEObject Type="Embed" ProgID="Equation.DSMT4" ShapeID="_x0000_i6712" DrawAspect="Content" ObjectID="_1690176165" r:id="rId7856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585" w:dyaOrig="615" w14:anchorId="7DACEA4F">
                <v:shape id="_x0000_i6713" type="#_x0000_t75" style="width:29.25pt;height:30.75pt" o:ole="">
                  <v:imagedata r:id="rId7857" o:title=""/>
                </v:shape>
                <o:OLEObject Type="Embed" ProgID="Equation.DSMT4" ShapeID="_x0000_i6713" DrawAspect="Content" ObjectID="_1690176166" r:id="rId7858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735" w:dyaOrig="675" w14:anchorId="6DA5CABD">
                <v:shape id="_x0000_i6714" type="#_x0000_t75" style="width:36.75pt;height:33.75pt" o:ole="">
                  <v:imagedata r:id="rId7859" o:title=""/>
                </v:shape>
                <o:OLEObject Type="Embed" ProgID="Equation.DSMT4" ShapeID="_x0000_i6714" DrawAspect="Content" ObjectID="_1690176167" r:id="rId7860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27441B6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ADD4863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9F49100" w14:textId="77777777" w:rsidTr="00EC4384">
        <w:tc>
          <w:tcPr>
            <w:tcW w:w="6200" w:type="dxa"/>
            <w:shd w:val="clear" w:color="auto" w:fill="auto"/>
          </w:tcPr>
          <w:p w14:paraId="243B44F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8: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0C5FA030">
                <v:shape id="_x0000_i6715" type="#_x0000_t75" style="width:60pt;height:33pt" o:ole="">
                  <v:imagedata r:id="rId7861" o:title=""/>
                </v:shape>
                <o:OLEObject Type="Embed" ProgID="Equation.DSMT4" ShapeID="_x0000_i6715" DrawAspect="Content" ObjectID="_1690176168" r:id="rId786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bằng:</w:t>
            </w:r>
          </w:p>
          <w:p w14:paraId="10D1CBCB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4B90F7BA">
                <v:shape id="_x0000_i6716" type="#_x0000_t75" style="width:7.5pt;height:14.25pt" o:ole="">
                  <v:imagedata r:id="rId7863" o:title=""/>
                </v:shape>
                <o:OLEObject Type="Embed" ProgID="Equation.DSMT4" ShapeID="_x0000_i6716" DrawAspect="Content" ObjectID="_1690176169" r:id="rId786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137C6D72">
                <v:shape id="_x0000_i6717" type="#_x0000_t75" style="width:10.5pt;height:14.25pt" o:ole="">
                  <v:imagedata r:id="rId7865" o:title=""/>
                </v:shape>
                <o:OLEObject Type="Embed" ProgID="Equation.DSMT4" ShapeID="_x0000_i6717" DrawAspect="Content" ObjectID="_1690176170" r:id="rId786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30" w:dyaOrig="630" w14:anchorId="277F5DD8">
                <v:shape id="_x0000_i6718" type="#_x0000_t75" style="width:16.5pt;height:31.5pt" o:ole="">
                  <v:imagedata r:id="rId7867" o:title=""/>
                </v:shape>
                <o:OLEObject Type="Embed" ProgID="Equation.DSMT4" ShapeID="_x0000_i6718" DrawAspect="Content" ObjectID="_1690176171" r:id="rId786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5C40007B">
                <v:shape id="_x0000_i6719" type="#_x0000_t75" style="width:12pt;height:31.5pt" o:ole="">
                  <v:imagedata r:id="rId7869" o:title=""/>
                </v:shape>
                <o:OLEObject Type="Embed" ProgID="Equation.DSMT4" ShapeID="_x0000_i6719" DrawAspect="Content" ObjectID="_1690176172" r:id="rId787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B83DB3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C7E078D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702D188" w14:textId="77777777" w:rsidTr="00EC4384">
        <w:tc>
          <w:tcPr>
            <w:tcW w:w="6200" w:type="dxa"/>
            <w:shd w:val="clear" w:color="auto" w:fill="auto"/>
          </w:tcPr>
          <w:p w14:paraId="766B92A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9: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95" w:dyaOrig="660" w14:anchorId="1E5F66CC">
                <v:shape id="_x0000_i6720" type="#_x0000_t75" style="width:84.75pt;height:33pt" o:ole="">
                  <v:imagedata r:id="rId7871" o:title=""/>
                </v:shape>
                <o:OLEObject Type="Embed" ProgID="Equation.DSMT4" ShapeID="_x0000_i6720" DrawAspect="Content" ObjectID="_1690176173" r:id="rId7872"/>
              </w:object>
            </w:r>
            <w:r w:rsidRPr="00905DB4">
              <w:rPr>
                <w:rFonts w:ascii="Chu Van An" w:hAnsi="Chu Van An" w:cs="Chu Van An"/>
                <w:szCs w:val="22"/>
                <w:vertAlign w:val="subscript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có tiêu cự bằng:</w:t>
            </w:r>
          </w:p>
          <w:p w14:paraId="17E6E359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4CF75A1A">
                <v:shape id="_x0000_i6721" type="#_x0000_t75" style="width:7.5pt;height:14.25pt" o:ole="">
                  <v:imagedata r:id="rId7873" o:title=""/>
                </v:shape>
                <o:OLEObject Type="Embed" ProgID="Equation.DSMT4" ShapeID="_x0000_i6721" DrawAspect="Content" ObjectID="_1690176174" r:id="rId787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484887EA">
                <v:shape id="_x0000_i6722" type="#_x0000_t75" style="width:14.25pt;height:14.25pt" o:ole="">
                  <v:imagedata r:id="rId7875" o:title=""/>
                </v:shape>
                <o:OLEObject Type="Embed" ProgID="Equation.DSMT4" ShapeID="_x0000_i6722" DrawAspect="Content" ObjectID="_1690176175" r:id="rId787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2192E823">
                <v:shape id="_x0000_i6723" type="#_x0000_t75" style="width:10.5pt;height:14.25pt" o:ole="">
                  <v:imagedata r:id="rId7877" o:title=""/>
                </v:shape>
                <o:OLEObject Type="Embed" ProgID="Equation.DSMT4" ShapeID="_x0000_i6723" DrawAspect="Content" ObjectID="_1690176176" r:id="rId787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1BE04F2C">
                <v:shape id="_x0000_i6724" type="#_x0000_t75" style="width:7.5pt;height:14.25pt" o:ole="">
                  <v:imagedata r:id="rId7879" o:title=""/>
                </v:shape>
                <o:OLEObject Type="Embed" ProgID="Equation.DSMT4" ShapeID="_x0000_i6724" DrawAspect="Content" ObjectID="_1690176177" r:id="rId788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0FAC816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7ED55D6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4EA450A4" w14:textId="77777777" w:rsidTr="00EC4384">
        <w:tc>
          <w:tcPr>
            <w:tcW w:w="6200" w:type="dxa"/>
            <w:shd w:val="clear" w:color="auto" w:fill="auto"/>
          </w:tcPr>
          <w:p w14:paraId="622CF94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10: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074A1744">
                <v:shape id="_x0000_i6725" type="#_x0000_t75" style="width:42pt;height:20.25pt" o:ole="">
                  <v:imagedata r:id="rId7881" o:title=""/>
                </v:shape>
                <o:OLEObject Type="Embed" ProgID="Equation.DSMT4" ShapeID="_x0000_i6725" DrawAspect="Content" ObjectID="_1690176178" r:id="rId788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nằm trên đường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06B3BBC">
                <v:shape id="_x0000_i6726" type="#_x0000_t75" style="width:21pt;height:20.25pt" o:ole="">
                  <v:imagedata r:id="rId7883" o:title=""/>
                </v:shape>
                <o:OLEObject Type="Embed" ProgID="Equation.DSMT4" ShapeID="_x0000_i6726" DrawAspect="Content" ObjectID="_1690176179" r:id="rId788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phương trình chính tắc: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75" w14:anchorId="6CDF5F54">
                <v:shape id="_x0000_i6727" type="#_x0000_t75" style="width:57pt;height:33.75pt" o:ole="">
                  <v:imagedata r:id="rId7885" o:title=""/>
                </v:shape>
                <o:OLEObject Type="Embed" ProgID="Equation.DSMT4" ShapeID="_x0000_i6727" DrawAspect="Content" ObjectID="_1690176180" r:id="rId788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Trong các điểm sau đây điểm nào không nằm trên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0591705">
                <v:shape id="_x0000_i6728" type="#_x0000_t75" style="width:21pt;height:20.25pt" o:ole="">
                  <v:imagedata r:id="rId7887" o:title=""/>
                </v:shape>
                <o:OLEObject Type="Embed" ProgID="Equation.DSMT4" ShapeID="_x0000_i6728" DrawAspect="Content" ObjectID="_1690176181" r:id="rId788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:</w:t>
            </w:r>
          </w:p>
          <w:p w14:paraId="72637BA5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90" w:dyaOrig="360" w14:anchorId="04D4FE40">
                <v:shape id="_x0000_i6729" type="#_x0000_t75" style="width:49.5pt;height:18pt" o:ole="">
                  <v:imagedata r:id="rId7889" o:title=""/>
                </v:shape>
                <o:OLEObject Type="Embed" ProgID="Equation.DSMT4" ShapeID="_x0000_i6729" DrawAspect="Content" ObjectID="_1690176182" r:id="rId789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1020" w:dyaOrig="360" w14:anchorId="7A2A9225">
                <v:shape id="_x0000_i6730" type="#_x0000_t75" style="width:51pt;height:18pt" o:ole="">
                  <v:imagedata r:id="rId7891" o:title=""/>
                </v:shape>
                <o:OLEObject Type="Embed" ProgID="Equation.DSMT4" ShapeID="_x0000_i6730" DrawAspect="Content" ObjectID="_1690176183" r:id="rId789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6D8B4FE4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1140" w:dyaOrig="360" w14:anchorId="4E359EC9">
                <v:shape id="_x0000_i6731" type="#_x0000_t75" style="width:57pt;height:18pt" o:ole="">
                  <v:imagedata r:id="rId7893" o:title=""/>
                </v:shape>
                <o:OLEObject Type="Embed" ProgID="Equation.DSMT4" ShapeID="_x0000_i6731" DrawAspect="Content" ObjectID="_1690176184" r:id="rId789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885" w:dyaOrig="360" w14:anchorId="7A195CE8">
                <v:shape id="_x0000_i6732" type="#_x0000_t75" style="width:44.25pt;height:18pt" o:ole="">
                  <v:imagedata r:id="rId7895" o:title=""/>
                </v:shape>
                <o:OLEObject Type="Embed" ProgID="Equation.DSMT4" ShapeID="_x0000_i6732" DrawAspect="Content" ObjectID="_1690176185" r:id="rId789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1484CDD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5D9C696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7B35B4D3" w14:textId="77777777" w:rsidTr="00EC4384">
        <w:tc>
          <w:tcPr>
            <w:tcW w:w="6200" w:type="dxa"/>
            <w:shd w:val="clear" w:color="auto" w:fill="auto"/>
          </w:tcPr>
          <w:p w14:paraId="10B68FDA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11: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(E):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A0E32F5">
                <v:shape id="_x0000_i6733" type="#_x0000_t75" style="width:60pt;height:33pt" o:ole="">
                  <v:imagedata r:id="rId7897" o:title=""/>
                </v:shape>
                <o:OLEObject Type="Embed" ProgID="Equation.DSMT4" ShapeID="_x0000_i6733" DrawAspect="Content" ObjectID="_1690176186" r:id="rId789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tâm sai bằng bao nhiêu?</w:t>
            </w:r>
          </w:p>
          <w:p w14:paraId="46B963BB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4DC5B273">
                <v:shape id="_x0000_i6734" type="#_x0000_t75" style="width:11.25pt;height:31.5pt" o:ole="">
                  <v:imagedata r:id="rId7899" o:title=""/>
                </v:shape>
                <o:OLEObject Type="Embed" ProgID="Equation.DSMT4" ShapeID="_x0000_i6734" DrawAspect="Content" ObjectID="_1690176187" r:id="rId790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345BD0A0">
                <v:shape id="_x0000_i6735" type="#_x0000_t75" style="width:11.25pt;height:31.5pt" o:ole="">
                  <v:imagedata r:id="rId7901" o:title=""/>
                </v:shape>
                <o:OLEObject Type="Embed" ProgID="Equation.DSMT4" ShapeID="_x0000_i6735" DrawAspect="Content" ObjectID="_1690176188" r:id="rId790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415F64B7">
                <v:shape id="_x0000_i6736" type="#_x0000_t75" style="width:12pt;height:31.5pt" o:ole="">
                  <v:imagedata r:id="rId7903" o:title=""/>
                </v:shape>
                <o:OLEObject Type="Embed" ProgID="Equation.DSMT4" ShapeID="_x0000_i6736" DrawAspect="Content" ObjectID="_1690176189" r:id="rId790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03A78B1D">
                <v:shape id="_x0000_i6737" type="#_x0000_t75" style="width:12pt;height:31.5pt" o:ole="">
                  <v:imagedata r:id="rId7905" o:title=""/>
                </v:shape>
                <o:OLEObject Type="Embed" ProgID="Equation.DSMT4" ShapeID="_x0000_i6737" DrawAspect="Content" ObjectID="_1690176190" r:id="rId790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133C5F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A3F5892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068EB3E" w14:textId="77777777" w:rsidTr="00EC4384">
        <w:tc>
          <w:tcPr>
            <w:tcW w:w="6200" w:type="dxa"/>
            <w:shd w:val="clear" w:color="auto" w:fill="auto"/>
          </w:tcPr>
          <w:p w14:paraId="5666F00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12: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Cặp điểm nào là các tiêu điểm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75" w14:anchorId="4D9087B7">
                <v:shape id="_x0000_i6738" type="#_x0000_t75" style="width:81.75pt;height:33.75pt" o:ole="">
                  <v:imagedata r:id="rId7907" o:title=""/>
                </v:shape>
                <o:OLEObject Type="Embed" ProgID="Equation.DSMT4" ShapeID="_x0000_i6738" DrawAspect="Content" ObjectID="_1690176191" r:id="rId7908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>?</w:t>
            </w:r>
          </w:p>
          <w:p w14:paraId="4613DDB1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2"/>
                <w:lang w:val="pt-BR"/>
              </w:rPr>
              <w:object w:dxaOrig="1260" w:dyaOrig="405" w14:anchorId="3CB34974">
                <v:shape id="_x0000_i6739" type="#_x0000_t75" style="width:63pt;height:20.25pt" o:ole="">
                  <v:imagedata r:id="rId7909" o:title=""/>
                </v:shape>
                <o:OLEObject Type="Embed" ProgID="Equation.DSMT4" ShapeID="_x0000_i6739" DrawAspect="Content" ObjectID="_1690176192" r:id="rId7910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4"/>
                <w:szCs w:val="22"/>
                <w:lang w:val="pt-BR"/>
              </w:rPr>
              <w:object w:dxaOrig="1245" w:dyaOrig="405" w14:anchorId="4515B60A">
                <v:shape id="_x0000_i6740" type="#_x0000_t75" style="width:62.25pt;height:20.25pt" o:ole="">
                  <v:imagedata r:id="rId7911" o:title=""/>
                </v:shape>
                <o:OLEObject Type="Embed" ProgID="Equation.DSMT4" ShapeID="_x0000_i6740" DrawAspect="Content" ObjectID="_1690176193" r:id="rId7912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  <w:lang w:val="pt-BR"/>
              </w:rPr>
              <w:t>.</w:t>
            </w:r>
          </w:p>
          <w:p w14:paraId="032CA745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4"/>
                <w:szCs w:val="22"/>
                <w:lang w:val="pt-BR"/>
              </w:rPr>
              <w:object w:dxaOrig="1260" w:dyaOrig="405" w14:anchorId="6CF581BC">
                <v:shape id="_x0000_i6741" type="#_x0000_t75" style="width:63pt;height:20.25pt" o:ole="">
                  <v:imagedata r:id="rId7913" o:title=""/>
                </v:shape>
                <o:OLEObject Type="Embed" ProgID="Equation.DSMT4" ShapeID="_x0000_i6741" DrawAspect="Content" ObjectID="_1690176194" r:id="rId7914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2"/>
                <w:lang w:val="pt-BR"/>
              </w:rPr>
              <w:object w:dxaOrig="1260" w:dyaOrig="405" w14:anchorId="217EFCEA">
                <v:shape id="_x0000_i6742" type="#_x0000_t75" style="width:63pt;height:20.25pt" o:ole="">
                  <v:imagedata r:id="rId7915" o:title=""/>
                </v:shape>
                <o:OLEObject Type="Embed" ProgID="Equation.DSMT4" ShapeID="_x0000_i6742" DrawAspect="Content" ObjectID="_1690176195" r:id="rId7916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</w:p>
          <w:p w14:paraId="6319BEFB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DC096DF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442CFE22" w14:textId="77777777" w:rsidTr="00EC4384">
        <w:tc>
          <w:tcPr>
            <w:tcW w:w="6200" w:type="dxa"/>
            <w:shd w:val="clear" w:color="auto" w:fill="auto"/>
          </w:tcPr>
          <w:p w14:paraId="24155150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740" w:dyaOrig="705" w14:anchorId="1FB95AFA">
                <v:shape id="_x0000_i6743" type="#_x0000_t75" style="width:87pt;height:35.25pt" o:ole="">
                  <v:imagedata r:id="rId7917" o:title=""/>
                </v:shape>
                <o:OLEObject Type="Embed" ProgID="Equation.DSMT4" ShapeID="_x0000_i6743" DrawAspect="Content" ObjectID="_1690176196" r:id="rId791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với </w:t>
            </w:r>
            <w:r w:rsidRPr="00905DB4">
              <w:rPr>
                <w:rFonts w:ascii="Chu Van An" w:eastAsiaTheme="minorEastAsia" w:hAnsi="Chu Van An" w:cs="Chu Van An"/>
                <w:position w:val="-10"/>
                <w:szCs w:val="22"/>
              </w:rPr>
              <w:object w:dxaOrig="960" w:dyaOrig="300" w14:anchorId="24E3E49D">
                <v:shape id="_x0000_i6744" type="#_x0000_t75" style="width:48pt;height:15pt" o:ole="">
                  <v:imagedata r:id="rId7919" o:title=""/>
                </v:shape>
                <o:OLEObject Type="Embed" ProgID="Equation.DSMT4" ShapeID="_x0000_i6744" DrawAspect="Content" ObjectID="_1690176197" r:id="rId792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, khi đó tiêu cự của elip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55C632ED">
                <v:shape id="_x0000_i6745" type="#_x0000_t75" style="width:21pt;height:20.25pt" o:ole="">
                  <v:imagedata r:id="rId7921" o:title=""/>
                </v:shape>
                <o:OLEObject Type="Embed" ProgID="Equation.DSMT4" ShapeID="_x0000_i6745" DrawAspect="Content" ObjectID="_1690176198" r:id="rId792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60DD2ED8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585" w:dyaOrig="300" w14:anchorId="2F9C8A69">
                <v:shape id="_x0000_i6746" type="#_x0000_t75" style="width:29.25pt;height:15pt" o:ole="">
                  <v:imagedata r:id="rId7923" o:title=""/>
                </v:shape>
                <o:OLEObject Type="Embed" ProgID="Equation.DSMT4" ShapeID="_x0000_i6746" DrawAspect="Content" ObjectID="_1690176199" r:id="rId792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765" w:dyaOrig="360" w14:anchorId="2376AF98">
                <v:shape id="_x0000_i6747" type="#_x0000_t75" style="width:38.25pt;height:18pt" o:ole="">
                  <v:imagedata r:id="rId7925" o:title=""/>
                </v:shape>
                <o:OLEObject Type="Embed" ProgID="Equation.DSMT4" ShapeID="_x0000_i6747" DrawAspect="Content" ObjectID="_1690176200" r:id="rId792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555" w:dyaOrig="255" w14:anchorId="1B3B1EB5">
                <v:shape id="_x0000_i6748" type="#_x0000_t75" style="width:27.75pt;height:12.75pt" o:ole="">
                  <v:imagedata r:id="rId7927" o:title=""/>
                </v:shape>
                <o:OLEObject Type="Embed" ProgID="Equation.DSMT4" ShapeID="_x0000_i6748" DrawAspect="Content" ObjectID="_1690176201" r:id="rId792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2"/>
                <w:szCs w:val="22"/>
              </w:rPr>
              <w:object w:dxaOrig="1080" w:dyaOrig="420" w14:anchorId="4615B9FB">
                <v:shape id="_x0000_i6749" type="#_x0000_t75" style="width:54pt;height:21pt" o:ole="">
                  <v:imagedata r:id="rId7929" o:title=""/>
                </v:shape>
                <o:OLEObject Type="Embed" ProgID="Equation.DSMT4" ShapeID="_x0000_i6749" DrawAspect="Content" ObjectID="_1690176202" r:id="rId793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05B0AE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FBF2CF8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0D42383" w14:textId="77777777" w:rsidTr="00EC4384">
        <w:tc>
          <w:tcPr>
            <w:tcW w:w="6200" w:type="dxa"/>
            <w:shd w:val="clear" w:color="auto" w:fill="auto"/>
          </w:tcPr>
          <w:p w14:paraId="0D1E489A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14: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10" w:dyaOrig="660" w14:anchorId="4A8C9CD0">
                <v:shape id="_x0000_i6750" type="#_x0000_t75" style="width:55.5pt;height:33pt" o:ole="">
                  <v:imagedata r:id="rId7931" o:title=""/>
                </v:shape>
                <o:OLEObject Type="Embed" ProgID="Equation.DSMT4" ShapeID="_x0000_i6750" DrawAspect="Content" ObjectID="_1690176203" r:id="rId793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một tiêu điểm là</w:t>
            </w:r>
          </w:p>
          <w:p w14:paraId="5DD40526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0F68AE1C">
                <v:shape id="_x0000_i6751" type="#_x0000_t75" style="width:36pt;height:20.25pt" o:ole="">
                  <v:imagedata r:id="rId7933" o:title=""/>
                </v:shape>
                <o:OLEObject Type="Embed" ProgID="Equation.DSMT4" ShapeID="_x0000_i6751" DrawAspect="Content" ObjectID="_1690176204" r:id="rId793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3DEC13C8">
                <v:shape id="_x0000_i6752" type="#_x0000_t75" style="width:27.75pt;height:20.25pt" o:ole="">
                  <v:imagedata r:id="rId7935" o:title=""/>
                </v:shape>
                <o:OLEObject Type="Embed" ProgID="Equation.DSMT4" ShapeID="_x0000_i6752" DrawAspect="Content" ObjectID="_1690176205" r:id="rId793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24BFAE8F">
                <v:shape id="_x0000_i6753" type="#_x0000_t75" style="width:27.75pt;height:20.25pt" o:ole="">
                  <v:imagedata r:id="rId7937" o:title=""/>
                </v:shape>
                <o:OLEObject Type="Embed" ProgID="Equation.DSMT4" ShapeID="_x0000_i6753" DrawAspect="Content" ObjectID="_1690176206" r:id="rId793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8"/>
                <w:szCs w:val="22"/>
              </w:rPr>
              <w:object w:dxaOrig="735" w:dyaOrig="480" w14:anchorId="689861B0">
                <v:shape id="_x0000_i6754" type="#_x0000_t75" style="width:36.75pt;height:24pt" o:ole="">
                  <v:imagedata r:id="rId7939" o:title=""/>
                </v:shape>
                <o:OLEObject Type="Embed" ProgID="Equation.DSMT4" ShapeID="_x0000_i6754" DrawAspect="Content" ObjectID="_1690176207" r:id="rId794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9D66E67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25638F7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E22EEBB" w14:textId="77777777" w:rsidTr="00EC4384">
        <w:tc>
          <w:tcPr>
            <w:tcW w:w="6200" w:type="dxa"/>
            <w:shd w:val="clear" w:color="auto" w:fill="auto"/>
          </w:tcPr>
          <w:p w14:paraId="456332E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15: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38E8908D">
                <v:shape id="_x0000_i6755" type="#_x0000_t75" style="width:84pt;height:20.25pt" o:ole="">
                  <v:imagedata r:id="rId7941" o:title=""/>
                </v:shape>
                <o:OLEObject Type="Embed" ProgID="Equation.DSMT4" ShapeID="_x0000_i6755" DrawAspect="Content" ObjectID="_1690176208" r:id="rId794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cho các mệnh đề:</w:t>
            </w:r>
          </w:p>
          <w:p w14:paraId="09A3B6D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4CFE557A">
                <v:shape id="_x0000_i6756" type="#_x0000_t75" style="width:18.75pt;height:20.25pt" o:ole="">
                  <v:imagedata r:id="rId7943" o:title=""/>
                </v:shape>
                <o:OLEObject Type="Embed" ProgID="Equation.DSMT4" ShapeID="_x0000_i6756" DrawAspect="Content" ObjectID="_1690176209" r:id="rId7944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4220482">
                <v:shape id="_x0000_i6757" type="#_x0000_t75" style="width:21pt;height:20.25pt" o:ole="">
                  <v:imagedata r:id="rId7945" o:title=""/>
                </v:shape>
                <o:OLEObject Type="Embed" ProgID="Equation.DSMT4" ShapeID="_x0000_i6757" DrawAspect="Content" ObjectID="_1690176210" r:id="rId794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lớn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3813CB3D">
                <v:shape id="_x0000_i6758" type="#_x0000_t75" style="width:6.75pt;height:12.75pt" o:ole="">
                  <v:imagedata r:id="rId7947" o:title=""/>
                </v:shape>
                <o:OLEObject Type="Embed" ProgID="Equation.DSMT4" ShapeID="_x0000_i6758" DrawAspect="Content" ObjectID="_1690176211" r:id="rId794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6A68BF18">
                <v:shape id="_x0000_i6759" type="#_x0000_t75" style="width:23.25pt;height:20.25pt" o:ole="">
                  <v:imagedata r:id="rId7949" o:title=""/>
                </v:shape>
                <o:OLEObject Type="Embed" ProgID="Equation.DSMT4" ShapeID="_x0000_i6759" DrawAspect="Content" ObjectID="_1690176212" r:id="rId795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: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F77F70D">
                <v:shape id="_x0000_i6760" type="#_x0000_t75" style="width:21pt;height:20.25pt" o:ole="">
                  <v:imagedata r:id="rId7945" o:title=""/>
                </v:shape>
                <o:OLEObject Type="Embed" ProgID="Equation.DSMT4" ShapeID="_x0000_i6760" DrawAspect="Content" ObjectID="_1690176213" r:id="rId795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nhỏ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484D86D0">
                <v:shape id="_x0000_i6761" type="#_x0000_t75" style="width:9.75pt;height:12.75pt" o:ole="">
                  <v:imagedata r:id="rId7952" o:title=""/>
                </v:shape>
                <o:OLEObject Type="Embed" ProgID="Equation.DSMT4" ShapeID="_x0000_i6761" DrawAspect="Content" ObjectID="_1690176214" r:id="rId795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68AAD69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6139B247">
                <v:shape id="_x0000_i6762" type="#_x0000_t75" style="width:27pt;height:20.25pt" o:ole="">
                  <v:imagedata r:id="rId7954" o:title=""/>
                </v:shape>
                <o:OLEObject Type="Embed" ProgID="Equation.DSMT4" ShapeID="_x0000_i6762" DrawAspect="Content" ObjectID="_1690176215" r:id="rId7955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D792A07">
                <v:shape id="_x0000_i6763" type="#_x0000_t75" style="width:21pt;height:20.25pt" o:ole="">
                  <v:imagedata r:id="rId7945" o:title=""/>
                </v:shape>
                <o:OLEObject Type="Embed" ProgID="Equation.DSMT4" ShapeID="_x0000_i6763" DrawAspect="Content" ObjectID="_1690176216" r:id="rId795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080" w:dyaOrig="780" w14:anchorId="2C4E3F63">
                <v:shape id="_x0000_i6764" type="#_x0000_t75" style="width:54pt;height:39pt" o:ole="">
                  <v:imagedata r:id="rId7957" o:title=""/>
                </v:shape>
                <o:OLEObject Type="Embed" ProgID="Equation.DSMT4" ShapeID="_x0000_i6764" DrawAspect="Content" ObjectID="_1690176217" r:id="rId795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50E281B8">
                <v:shape id="_x0000_i6765" type="#_x0000_t75" style="width:26.25pt;height:20.25pt" o:ole="">
                  <v:imagedata r:id="rId7959" o:title=""/>
                </v:shape>
                <o:OLEObject Type="Embed" ProgID="Equation.DSMT4" ShapeID="_x0000_i6765" DrawAspect="Content" ObjectID="_1690176218" r:id="rId7960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C9757FF">
                <v:shape id="_x0000_i6766" type="#_x0000_t75" style="width:21pt;height:20.25pt" o:ole="">
                  <v:imagedata r:id="rId7945" o:title=""/>
                </v:shape>
                <o:OLEObject Type="Embed" ProgID="Equation.DSMT4" ShapeID="_x0000_i6766" DrawAspect="Content" ObjectID="_1690176219" r:id="rId796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75" w:dyaOrig="360" w14:anchorId="7517978B">
                <v:shape id="_x0000_i6767" type="#_x0000_t75" style="width:18.75pt;height:18pt" o:ole="">
                  <v:imagedata r:id="rId7962" o:title=""/>
                </v:shape>
                <o:OLEObject Type="Embed" ProgID="Equation.DSMT4" ShapeID="_x0000_i6767" DrawAspect="Content" ObjectID="_1690176220" r:id="rId796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CF708F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</w:rPr>
              <w:t>Tìm khẳng định đúng trong các khẳng định sau:</w:t>
            </w:r>
          </w:p>
          <w:p w14:paraId="2C1FC8B8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251D9B65">
                <v:shape id="_x0000_i6768" type="#_x0000_t75" style="width:18.75pt;height:20.25pt" o:ole="">
                  <v:imagedata r:id="rId7943" o:title=""/>
                </v:shape>
                <o:OLEObject Type="Embed" ProgID="Equation.DSMT4" ShapeID="_x0000_i6768" DrawAspect="Content" ObjectID="_1690176221" r:id="rId796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7BDF3ABE">
                <v:shape id="_x0000_i6769" type="#_x0000_t75" style="width:27pt;height:20.25pt" o:ole="">
                  <v:imagedata r:id="rId7954" o:title=""/>
                </v:shape>
                <o:OLEObject Type="Embed" ProgID="Equation.DSMT4" ShapeID="_x0000_i6769" DrawAspect="Content" ObjectID="_1690176222" r:id="rId796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3DDD8F0C">
                <v:shape id="_x0000_i6770" type="#_x0000_t75" style="width:26.25pt;height:20.25pt" o:ole="">
                  <v:imagedata r:id="rId7959" o:title=""/>
                </v:shape>
                <o:OLEObject Type="Embed" ProgID="Equation.DSMT4" ShapeID="_x0000_i6770" DrawAspect="Content" ObjectID="_1690176223" r:id="rId796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A63FE5A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77C59B4B">
                <v:shape id="_x0000_i6771" type="#_x0000_t75" style="width:18.75pt;height:20.25pt" o:ole="">
                  <v:imagedata r:id="rId7943" o:title=""/>
                </v:shape>
                <o:OLEObject Type="Embed" ProgID="Equation.DSMT4" ShapeID="_x0000_i6771" DrawAspect="Content" ObjectID="_1690176224" r:id="rId796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72E38793">
                <v:shape id="_x0000_i6772" type="#_x0000_t75" style="width:23.25pt;height:20.25pt" o:ole="">
                  <v:imagedata r:id="rId7949" o:title=""/>
                </v:shape>
                <o:OLEObject Type="Embed" ProgID="Equation.DSMT4" ShapeID="_x0000_i6772" DrawAspect="Content" ObjectID="_1690176225" r:id="rId796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1DD51202">
                <v:shape id="_x0000_i6773" type="#_x0000_t75" style="width:26.25pt;height:20.25pt" o:ole="">
                  <v:imagedata r:id="rId7959" o:title=""/>
                </v:shape>
                <o:OLEObject Type="Embed" ProgID="Equation.DSMT4" ShapeID="_x0000_i6773" DrawAspect="Content" ObjectID="_1690176226" r:id="rId796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4921B5C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Lời giải</w:t>
            </w:r>
          </w:p>
          <w:p w14:paraId="2D47B9D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Chọn B</w:t>
            </w:r>
          </w:p>
          <w:p w14:paraId="33B1FE9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Từ phương trình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12209718">
                <v:shape id="_x0000_i6774" type="#_x0000_t75" style="width:84pt;height:20.25pt" o:ole="">
                  <v:imagedata r:id="rId7941" o:title=""/>
                </v:shape>
                <o:OLEObject Type="Embed" ProgID="Equation.DSMT4" ShapeID="_x0000_i6774" DrawAspect="Content" ObjectID="_1690176227" r:id="rId797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, ta đưa về dạng chính tắc:</w:t>
            </w:r>
          </w:p>
          <w:p w14:paraId="4E80E69C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72"/>
                <w:szCs w:val="22"/>
                <w:lang w:val="vi-VN"/>
              </w:rPr>
              <w:object w:dxaOrig="1890" w:dyaOrig="1140" w14:anchorId="07512852">
                <v:shape id="_x0000_i6775" type="#_x0000_t75" style="width:94.5pt;height:57pt" o:ole="">
                  <v:imagedata r:id="rId7971" o:title=""/>
                </v:shape>
                <o:OLEObject Type="Embed" ProgID="Equation.DSMT4" ShapeID="_x0000_i6775" DrawAspect="Content" ObjectID="_1690176228" r:id="rId797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421BBCE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905DB4">
              <w:rPr>
                <w:rFonts w:ascii="Chu Van An" w:eastAsia="Times New Roman" w:hAnsi="Chu Van An" w:cs="Chu Van An"/>
                <w:position w:val="-96"/>
                <w:szCs w:val="22"/>
                <w:lang w:val="vi-VN"/>
              </w:rPr>
              <w:object w:dxaOrig="4515" w:dyaOrig="2040" w14:anchorId="4F8498E5">
                <v:shape id="_x0000_i6776" type="#_x0000_t75" style="width:225.75pt;height:102pt" o:ole="">
                  <v:imagedata r:id="rId7973" o:title=""/>
                </v:shape>
                <o:OLEObject Type="Embed" ProgID="Equation.DSMT4" ShapeID="_x0000_i6776" DrawAspect="Content" ObjectID="_1690176229" r:id="rId7974"/>
              </w:object>
            </w:r>
          </w:p>
          <w:p w14:paraId="3D2A8F4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4C895AE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4F8BB9D" w14:textId="77777777" w:rsidTr="00EC4384">
        <w:tc>
          <w:tcPr>
            <w:tcW w:w="6200" w:type="dxa"/>
            <w:shd w:val="clear" w:color="auto" w:fill="auto"/>
          </w:tcPr>
          <w:p w14:paraId="5D2D5074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16: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60" w14:anchorId="2CEA717E">
                <v:shape id="_x0000_i6777" type="#_x0000_t75" style="width:60pt;height:18pt" o:ole="">
                  <v:imagedata r:id="rId7975" o:title=""/>
                </v:shape>
                <o:OLEObject Type="Embed" ProgID="Equation.DSMT4" ShapeID="_x0000_i6777" DrawAspect="Content" ObjectID="_1690176230" r:id="rId797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cho các mệnh đề:</w:t>
            </w:r>
          </w:p>
          <w:p w14:paraId="2E7447C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0D8710CF" wp14:editId="119C9D5C">
                  <wp:extent cx="247650" cy="257175"/>
                  <wp:effectExtent l="0" t="0" r="0" b="9525"/>
                  <wp:docPr id="2124573285" name="Picture 2124573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t> </w: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3910C29E">
                <v:shape id="_x0000_i6778" type="#_x0000_t75" style="width:21pt;height:19.5pt" o:ole="">
                  <v:imagedata r:id="rId7978" o:title=""/>
                </v:shape>
                <o:OLEObject Type="Embed" ProgID="Equation.DSMT4" ShapeID="_x0000_i6778" DrawAspect="Content" ObjectID="_1690176231" r:id="rId7979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lớn bằng</w: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135" w:dyaOrig="240" w14:anchorId="53070B0D">
                <v:shape id="_x0000_i6779" type="#_x0000_t75" style="width:6.75pt;height:12pt" o:ole="">
                  <v:imagedata r:id="rId7980" o:title=""/>
                </v:shape>
                <o:OLEObject Type="Embed" ProgID="Equation.DSMT4" ShapeID="_x0000_i6779" DrawAspect="Content" ObjectID="_1690176232" r:id="rId7981"/>
              </w:objec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>.</w:t>
            </w:r>
          </w:p>
          <w:p w14:paraId="3DF2B51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404D82D3" wp14:editId="78A0BF87">
                  <wp:extent cx="295275" cy="257175"/>
                  <wp:effectExtent l="0" t="0" r="9525" b="9525"/>
                  <wp:docPr id="2124573286" name="Picture 2124573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: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503FE1E4">
                <v:shape id="_x0000_i6780" type="#_x0000_t75" style="width:21pt;height:19.5pt" o:ole="">
                  <v:imagedata r:id="rId7978" o:title=""/>
                </v:shape>
                <o:OLEObject Type="Embed" ProgID="Equation.DSMT4" ShapeID="_x0000_i6780" DrawAspect="Content" ObjectID="_1690176233" r:id="rId7983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nhỏ bằng </w:t>
            </w:r>
            <w:r w:rsidRPr="00905DB4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210" w:dyaOrig="240" w14:anchorId="3DC9BE72">
                <v:shape id="_x0000_i6781" type="#_x0000_t75" style="width:10.5pt;height:12pt" o:ole="">
                  <v:imagedata r:id="rId7984" o:title=""/>
                </v:shape>
                <o:OLEObject Type="Embed" ProgID="Equation.DSMT4" ShapeID="_x0000_i6781" DrawAspect="Content" ObjectID="_1690176234" r:id="rId7985"/>
              </w:objec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>.</w:t>
            </w:r>
          </w:p>
          <w:p w14:paraId="231A5A1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49E086F1" wp14:editId="45A5B0C7">
                  <wp:extent cx="342900" cy="257175"/>
                  <wp:effectExtent l="0" t="0" r="0" b="9525"/>
                  <wp:docPr id="2124573287" name="Picture 2124573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7F9BF45A">
                <v:shape id="_x0000_i6782" type="#_x0000_t75" style="width:21pt;height:19.5pt" o:ole="">
                  <v:imagedata r:id="rId7978" o:title=""/>
                </v:shape>
                <o:OLEObject Type="Embed" ProgID="Equation.DSMT4" ShapeID="_x0000_i6782" DrawAspect="Content" ObjectID="_1690176235" r:id="rId7987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  <w:lang w:val="fr-FR"/>
              </w:rPr>
              <w:object w:dxaOrig="1230" w:dyaOrig="810" w14:anchorId="1CFA11D7">
                <v:shape id="_x0000_i6783" type="#_x0000_t75" style="width:61.5pt;height:40.5pt" o:ole="">
                  <v:imagedata r:id="rId7988" o:title=""/>
                </v:shape>
                <o:OLEObject Type="Embed" ProgID="Equation.DSMT4" ShapeID="_x0000_i6783" DrawAspect="Content" ObjectID="_1690176236" r:id="rId798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44FE442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007BAB59" wp14:editId="23691BC6">
                  <wp:extent cx="333375" cy="257175"/>
                  <wp:effectExtent l="0" t="0" r="9525" b="9525"/>
                  <wp:docPr id="2124573288" name="Picture 2124573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408B235F">
                <v:shape id="_x0000_i6784" type="#_x0000_t75" style="width:21pt;height:19.5pt" o:ole="">
                  <v:imagedata r:id="rId7978" o:title=""/>
                </v:shape>
                <o:OLEObject Type="Embed" ProgID="Equation.DSMT4" ShapeID="_x0000_i6784" DrawAspect="Content" ObjectID="_1690176237" r:id="rId799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</w:t>
            </w:r>
            <w:r w:rsidRPr="00905DB4">
              <w:rPr>
                <w:rFonts w:ascii="Chu Van An" w:eastAsia="Times New Roman" w:hAnsi="Chu Van An" w:cs="Chu Van An"/>
                <w:b/>
                <w:color w:val="0000CC"/>
                <w:position w:val="-8"/>
                <w:szCs w:val="22"/>
                <w:lang w:val="fr-FR"/>
              </w:rPr>
              <w:object w:dxaOrig="360" w:dyaOrig="360" w14:anchorId="34D8CB2E">
                <v:shape id="_x0000_i6785" type="#_x0000_t75" style="width:18pt;height:18pt" o:ole="">
                  <v:imagedata r:id="rId7992" o:title=""/>
                </v:shape>
                <o:OLEObject Type="Embed" ProgID="Equation.DSMT4" ShapeID="_x0000_i6785" DrawAspect="Content" ObjectID="_1690176238" r:id="rId799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698936F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szCs w:val="22"/>
              </w:rPr>
              <w:t>Tìm khẳng định đúng trong các khẳng định sau:</w:t>
            </w:r>
          </w:p>
          <w:p w14:paraId="500DFD9D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125B3561" wp14:editId="501B7CED">
                  <wp:extent cx="295275" cy="257175"/>
                  <wp:effectExtent l="0" t="0" r="9525" b="9525"/>
                  <wp:docPr id="2124573289" name="Picture 2124573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49947883" wp14:editId="5FE004AB">
                  <wp:extent cx="333375" cy="257175"/>
                  <wp:effectExtent l="0" t="0" r="9525" b="9525"/>
                  <wp:docPr id="2124573290" name="Picture 2124573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301FEE1C" wp14:editId="53FE87C8">
                  <wp:extent cx="247650" cy="257175"/>
                  <wp:effectExtent l="0" t="0" r="0" b="9525"/>
                  <wp:docPr id="2124573291" name="Picture 2124573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66ABD4CD" wp14:editId="690FB1CF">
                  <wp:extent cx="342900" cy="257175"/>
                  <wp:effectExtent l="0" t="0" r="0" b="9525"/>
                  <wp:docPr id="2124573292" name="Picture 2124573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43C75B1C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1A253D46" wp14:editId="21AC6F90">
                  <wp:extent cx="333375" cy="257175"/>
                  <wp:effectExtent l="0" t="0" r="9525" b="9525"/>
                  <wp:docPr id="2124573293" name="Picture 2124573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6F40A593" wp14:editId="1E1CF66F">
                  <wp:extent cx="247650" cy="257175"/>
                  <wp:effectExtent l="0" t="0" r="0" b="9525"/>
                  <wp:docPr id="2124573294" name="Picture 2124573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1FF0A4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03B109A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70BAFCC" w14:textId="77777777" w:rsidTr="00EC4384">
        <w:tc>
          <w:tcPr>
            <w:tcW w:w="6200" w:type="dxa"/>
            <w:shd w:val="clear" w:color="auto" w:fill="auto"/>
          </w:tcPr>
          <w:p w14:paraId="45423D7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17: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20" w:dyaOrig="660" w14:anchorId="7BF76B1D">
                <v:shape id="_x0000_i6786" type="#_x0000_t75" style="width:81pt;height:33pt" o:ole="">
                  <v:imagedata r:id="rId8000" o:title=""/>
                </v:shape>
                <o:OLEObject Type="Embed" ProgID="Equation.DSMT4" ShapeID="_x0000_i6786" DrawAspect="Content" ObjectID="_1690176239" r:id="rId800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 Khoảng cách giữa hai đường chuẩn của elip là</w:t>
            </w:r>
          </w:p>
          <w:p w14:paraId="193BF5DD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10" w:dyaOrig="615" w14:anchorId="5DD53BB5">
                <v:shape id="_x0000_i6787" type="#_x0000_t75" style="width:25.5pt;height:30.75pt" o:ole="">
                  <v:imagedata r:id="rId8002" o:title=""/>
                </v:shape>
                <o:OLEObject Type="Embed" ProgID="Equation.DSMT4" ShapeID="_x0000_i6787" DrawAspect="Content" ObjectID="_1690176240" r:id="rId800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00" w:dyaOrig="615" w14:anchorId="5860787A">
                <v:shape id="_x0000_i6788" type="#_x0000_t75" style="width:15pt;height:30.75pt" o:ole="">
                  <v:imagedata r:id="rId8004" o:title=""/>
                </v:shape>
                <o:OLEObject Type="Embed" ProgID="Equation.DSMT4" ShapeID="_x0000_i6788" DrawAspect="Content" ObjectID="_1690176241" r:id="rId800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07FAC57A">
                <v:shape id="_x0000_i6789" type="#_x0000_t75" style="width:14.25pt;height:14.25pt" o:ole="">
                  <v:imagedata r:id="rId8006" o:title=""/>
                </v:shape>
                <o:OLEObject Type="Embed" ProgID="Equation.DSMT4" ShapeID="_x0000_i6789" DrawAspect="Content" ObjectID="_1690176242" r:id="rId800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3A76950A">
                <v:shape id="_x0000_i6790" type="#_x0000_t75" style="width:17.25pt;height:30.75pt" o:ole="">
                  <v:imagedata r:id="rId8008" o:title=""/>
                </v:shape>
                <o:OLEObject Type="Embed" ProgID="Equation.DSMT4" ShapeID="_x0000_i6790" DrawAspect="Content" ObjectID="_1690176243" r:id="rId800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C53E2A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92AB919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B618B1F" w14:textId="77777777" w:rsidTr="00EC4384">
        <w:tc>
          <w:tcPr>
            <w:tcW w:w="6200" w:type="dxa"/>
            <w:shd w:val="clear" w:color="auto" w:fill="auto"/>
          </w:tcPr>
          <w:p w14:paraId="46641C6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position w:val="-24"/>
                <w:szCs w:val="22"/>
              </w:rPr>
              <w:t>Câu 18: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95" w:dyaOrig="360" w14:anchorId="7240718D">
                <v:shape id="_x0000_i6791" type="#_x0000_t75" style="width:99.75pt;height:18pt" o:ole="">
                  <v:imagedata r:id="rId8010" o:title=""/>
                </v:shape>
                <o:OLEObject Type="Embed" ProgID="Equation.DSMT4" ShapeID="_x0000_i6791" DrawAspect="Content" ObjectID="_1690176244" r:id="rId801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Khẳng định nào sau đây </w:t>
            </w:r>
            <w:r w:rsidRPr="00905DB4">
              <w:rPr>
                <w:rFonts w:ascii="Chu Van An" w:hAnsi="Chu Van An" w:cs="Chu Van An"/>
                <w:b/>
                <w:szCs w:val="22"/>
              </w:rPr>
              <w:t>đúng</w:t>
            </w:r>
            <w:r w:rsidRPr="00905DB4">
              <w:rPr>
                <w:rFonts w:ascii="Chu Van An" w:hAnsi="Chu Van An" w:cs="Chu Van An"/>
                <w:szCs w:val="22"/>
              </w:rPr>
              <w:t>?</w:t>
            </w:r>
          </w:p>
          <w:p w14:paraId="09A22F2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position w:val="-24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 xml:space="preserve">Tâm sai bằng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2D513505">
                <v:shape id="_x0000_i6792" type="#_x0000_t75" style="width:21pt;height:33.75pt" o:ole="">
                  <v:imagedata r:id="rId8012" o:title=""/>
                </v:shape>
                <o:OLEObject Type="Embed" ProgID="Equation.DSMT4" ShapeID="_x0000_i6792" DrawAspect="Content" ObjectID="_1690176245" r:id="rId801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DF6AFB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 xml:space="preserve">Phương trình đường chuẩn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75" w14:anchorId="1F6BD1F7">
                <v:shape id="_x0000_i6793" type="#_x0000_t75" style="width:57.75pt;height:33.75pt" o:ole="">
                  <v:imagedata r:id="rId8014" o:title=""/>
                </v:shape>
                <o:OLEObject Type="Embed" ProgID="Equation.DSMT4" ShapeID="_x0000_i6793" DrawAspect="Content" ObjectID="_1690176246" r:id="rId801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6BBF2E0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905DB4">
              <w:rPr>
                <w:rFonts w:ascii="Chu Van An" w:hAnsi="Chu Van An" w:cs="Chu Van An"/>
                <w:b/>
                <w:position w:val="-24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 xml:space="preserve">Trục lớn bằng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0662BFB5">
                <v:shape id="_x0000_i6794" type="#_x0000_t75" style="width:9pt;height:14.25pt" o:ole="">
                  <v:imagedata r:id="rId8016" o:title=""/>
                </v:shape>
                <o:OLEObject Type="Embed" ProgID="Equation.DSMT4" ShapeID="_x0000_i6794" DrawAspect="Content" ObjectID="_1690176247" r:id="rId801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055D81A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 xml:space="preserve">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10" w:dyaOrig="360" w14:anchorId="15614777">
                <v:shape id="_x0000_i6795" type="#_x0000_t75" style="width:25.5pt;height:18pt" o:ole="">
                  <v:imagedata r:id="rId8018" o:title=""/>
                </v:shape>
                <o:OLEObject Type="Embed" ProgID="Equation.DSMT4" ShapeID="_x0000_i6795" DrawAspect="Content" ObjectID="_1690176248" r:id="rId801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18502634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5D65AAD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43C7776E" w14:textId="77777777" w:rsidTr="00EC4384">
        <w:tc>
          <w:tcPr>
            <w:tcW w:w="6200" w:type="dxa"/>
            <w:shd w:val="clear" w:color="auto" w:fill="auto"/>
          </w:tcPr>
          <w:p w14:paraId="0822E9C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19: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nào dưới đây là phương trình đường chuẩn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4FFF695C">
                <v:shape id="_x0000_i6796" type="#_x0000_t75" style="width:57pt;height:33pt" o:ole="">
                  <v:imagedata r:id="rId8020" o:title=""/>
                </v:shape>
                <o:OLEObject Type="Embed" ProgID="Equation.DSMT4" ShapeID="_x0000_i6796" DrawAspect="Content" ObjectID="_1690176249" r:id="rId8021"/>
              </w:object>
            </w:r>
            <w:r w:rsidRPr="00905DB4">
              <w:rPr>
                <w:rFonts w:ascii="Chu Van An" w:hAnsi="Chu Van An" w:cs="Chu Van An"/>
                <w:szCs w:val="22"/>
              </w:rPr>
              <w:t>?</w:t>
            </w:r>
          </w:p>
          <w:p w14:paraId="3E70002A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1185" w:dyaOrig="360" w14:anchorId="1479D30E">
                <v:shape id="_x0000_i6797" type="#_x0000_t75" style="width:59.25pt;height:18pt" o:ole="">
                  <v:imagedata r:id="rId8022" o:title=""/>
                </v:shape>
                <o:OLEObject Type="Embed" ProgID="Equation.DSMT4" ShapeID="_x0000_i6797" DrawAspect="Content" ObjectID="_1690176250" r:id="rId802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20A27164">
                <v:shape id="_x0000_i6798" type="#_x0000_t75" style="width:44.25pt;height:14.25pt" o:ole="">
                  <v:imagedata r:id="rId8024" o:title=""/>
                </v:shape>
                <o:OLEObject Type="Embed" ProgID="Equation.DSMT4" ShapeID="_x0000_i6798" DrawAspect="Content" ObjectID="_1690176251" r:id="rId802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69C328EA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12E4D0BD">
                <v:shape id="_x0000_i6799" type="#_x0000_t75" style="width:44.25pt;height:14.25pt" o:ole="">
                  <v:imagedata r:id="rId8026" o:title=""/>
                </v:shape>
                <o:OLEObject Type="Embed" ProgID="Equation.DSMT4" ShapeID="_x0000_i6799" DrawAspect="Content" ObjectID="_1690176252" r:id="rId802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6F289A1B">
                <v:shape id="_x0000_i6800" type="#_x0000_t75" style="width:44.25pt;height:14.25pt" o:ole="">
                  <v:imagedata r:id="rId8028" o:title=""/>
                </v:shape>
                <o:OLEObject Type="Embed" ProgID="Equation.DSMT4" ShapeID="_x0000_i6800" DrawAspect="Content" ObjectID="_1690176253" r:id="rId802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F059B2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51E3AEE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044F8D6" w14:textId="77777777" w:rsidTr="00EC4384">
        <w:tc>
          <w:tcPr>
            <w:tcW w:w="6200" w:type="dxa"/>
            <w:shd w:val="clear" w:color="auto" w:fill="auto"/>
          </w:tcPr>
          <w:p w14:paraId="563D8EE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20: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Cho elip (E):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25" w:dyaOrig="660" w14:anchorId="03ACE789">
                <v:shape id="_x0000_i6801" type="#_x0000_t75" style="width:41.25pt;height:33pt" o:ole="">
                  <v:imagedata r:id="rId8030" o:title=""/>
                </v:shape>
                <o:OLEObject Type="Embed" ProgID="Equation.DSMT4" ShapeID="_x0000_i6801" DrawAspect="Content" ObjectID="_1690176254" r:id="rId803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= 1. Khoảng cách giữa hai đường chuẩn của elip là</w:t>
            </w:r>
          </w:p>
          <w:p w14:paraId="12A0FD61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40" w14:anchorId="1B3B31A3">
                <v:shape id="_x0000_i6802" type="#_x0000_t75" style="width:10.5pt;height:12pt" o:ole="">
                  <v:imagedata r:id="rId8032" o:title=""/>
                </v:shape>
                <o:OLEObject Type="Embed" ProgID="Equation.DSMT4" ShapeID="_x0000_i6802" DrawAspect="Content" ObjectID="_1690176255" r:id="rId8033"/>
              </w:objec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48EBFCE7">
                <v:shape id="_x0000_i6803" type="#_x0000_t75" style="width:17.25pt;height:30.75pt" o:ole="">
                  <v:imagedata r:id="rId8034" o:title=""/>
                </v:shape>
                <o:OLEObject Type="Embed" ProgID="Equation.DSMT4" ShapeID="_x0000_i6803" DrawAspect="Content" ObjectID="_1690176256" r:id="rId803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2051F6B9">
                <v:shape id="_x0000_i6804" type="#_x0000_t75" style="width:17.25pt;height:30.75pt" o:ole="">
                  <v:imagedata r:id="rId8036" o:title=""/>
                </v:shape>
                <o:OLEObject Type="Embed" ProgID="Equation.DSMT4" ShapeID="_x0000_i6804" DrawAspect="Content" ObjectID="_1690176257" r:id="rId803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9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0372D1A8">
                <v:shape id="_x0000_i6805" type="#_x0000_t75" style="width:17.25pt;height:30.75pt" o:ole="">
                  <v:imagedata r:id="rId8038" o:title=""/>
                </v:shape>
                <o:OLEObject Type="Embed" ProgID="Equation.DSMT4" ShapeID="_x0000_i6805" DrawAspect="Content" ObjectID="_1690176258" r:id="rId803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5253F90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1046289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5D0A94C3" w14:textId="77777777" w:rsidTr="00EC4384">
        <w:tc>
          <w:tcPr>
            <w:tcW w:w="6200" w:type="dxa"/>
            <w:shd w:val="clear" w:color="auto" w:fill="auto"/>
          </w:tcPr>
          <w:p w14:paraId="510B062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21: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Cônic có tâm sai </w:t>
            </w:r>
            <w:r w:rsidRPr="00905DB4">
              <w:rPr>
                <w:rFonts w:ascii="Chu Van An" w:eastAsia="Times New Roman" w:hAnsi="Chu Van An" w:cs="Chu Van An"/>
                <w:position w:val="-28"/>
                <w:szCs w:val="22"/>
                <w:lang w:val="fr-FR"/>
              </w:rPr>
              <w:object w:dxaOrig="765" w:dyaOrig="675" w14:anchorId="66E1C137">
                <v:shape id="_x0000_i6806" type="#_x0000_t75" style="width:38.25pt;height:33.75pt" o:ole="">
                  <v:imagedata r:id="rId8040" o:title=""/>
                </v:shape>
                <o:OLEObject Type="Embed" ProgID="Equation.DSMT4" ShapeID="_x0000_i6806" DrawAspect="Content" ObjectID="_1690176259" r:id="rId804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là đường nào ?</w:t>
            </w:r>
          </w:p>
          <w:p w14:paraId="2EF6F868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Elip.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>Đường tròn.</w:t>
            </w:r>
          </w:p>
          <w:p w14:paraId="53A46E25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</w:rPr>
              <w:t>Hypebol.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>Parabol.</w:t>
            </w:r>
          </w:p>
          <w:p w14:paraId="66225C67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F3FC8E3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4EED045" w14:textId="77777777" w:rsidTr="00EC4384">
        <w:tc>
          <w:tcPr>
            <w:tcW w:w="6200" w:type="dxa"/>
            <w:shd w:val="clear" w:color="auto" w:fill="auto"/>
          </w:tcPr>
          <w:p w14:paraId="79F9F70B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22: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Cho elip có các tiêu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60" w:dyaOrig="405" w14:anchorId="7DBE5B1B">
                <v:shape id="_x0000_i6807" type="#_x0000_t75" style="width:93pt;height:20.25pt" o:ole="">
                  <v:imagedata r:id="rId8042" o:title=""/>
                </v:shape>
                <o:OLEObject Type="Embed" ProgID="Equation.DSMT4" ShapeID="_x0000_i6807" DrawAspect="Content" ObjectID="_1690176260" r:id="rId8043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và đi qua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0ABA0BE1">
                <v:shape id="_x0000_i6808" type="#_x0000_t75" style="width:45pt;height:20.25pt" o:ole="">
                  <v:imagedata r:id="rId8044" o:title=""/>
                </v:shape>
                <o:OLEObject Type="Embed" ProgID="Equation.DSMT4" ShapeID="_x0000_i6808" DrawAspect="Content" ObjectID="_1690176261" r:id="rId8045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.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1E666DF6">
                <v:shape id="_x0000_i6809" type="#_x0000_t75" style="width:44.25pt;height:20.25pt" o:ole="">
                  <v:imagedata r:id="rId8046" o:title=""/>
                </v:shape>
                <o:OLEObject Type="Embed" ProgID="Equation.DSMT4" ShapeID="_x0000_i6809" DrawAspect="Content" ObjectID="_1690176262" r:id="rId8047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thuộc elip đã cho có các bán kính qua tiêu là bao nhiêu?</w:t>
            </w:r>
          </w:p>
          <w:p w14:paraId="05876B0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2760" w:dyaOrig="615" w14:anchorId="5A954B2F">
                <v:shape id="_x0000_i6810" type="#_x0000_t75" style="width:138pt;height:30.75pt" o:ole="">
                  <v:imagedata r:id="rId8048" o:title=""/>
                </v:shape>
                <o:OLEObject Type="Embed" ProgID="Equation.DSMT4" ShapeID="_x0000_i6810" DrawAspect="Content" ObjectID="_1690176263" r:id="rId8049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3721426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2805" w:dyaOrig="615" w14:anchorId="2C723B98">
                <v:shape id="_x0000_i6811" type="#_x0000_t75" style="width:140.25pt;height:30.75pt" o:ole="">
                  <v:imagedata r:id="rId8050" o:title=""/>
                </v:shape>
                <o:OLEObject Type="Embed" ProgID="Equation.DSMT4" ShapeID="_x0000_i6811" DrawAspect="Content" ObjectID="_1690176264" r:id="rId8051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11FD7457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C.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Cs w:val="22"/>
              </w:rPr>
              <w:object w:dxaOrig="2775" w:dyaOrig="360" w14:anchorId="3564F0D0">
                <v:shape id="_x0000_i6812" type="#_x0000_t75" style="width:138.75pt;height:18pt" o:ole="">
                  <v:imagedata r:id="rId8052" o:title=""/>
                </v:shape>
                <o:OLEObject Type="Embed" ProgID="Equation.DSMT4" ShapeID="_x0000_i6812" DrawAspect="Content" ObjectID="_1690176265" r:id="rId8053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4364D7F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Cs w:val="22"/>
              </w:rPr>
              <w:object w:dxaOrig="2655" w:dyaOrig="360" w14:anchorId="7C77370C">
                <v:shape id="_x0000_i6813" type="#_x0000_t75" style="width:132.75pt;height:18pt" o:ole="">
                  <v:imagedata r:id="rId8054" o:title=""/>
                </v:shape>
                <o:OLEObject Type="Embed" ProgID="Equation.DSMT4" ShapeID="_x0000_i6813" DrawAspect="Content" ObjectID="_1690176266" r:id="rId8055"/>
              </w:object>
            </w:r>
          </w:p>
          <w:p w14:paraId="0EBD041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45250B5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D6D874C" w14:textId="77777777" w:rsidTr="00EC4384">
        <w:tc>
          <w:tcPr>
            <w:tcW w:w="6200" w:type="dxa"/>
            <w:shd w:val="clear" w:color="auto" w:fill="auto"/>
          </w:tcPr>
          <w:p w14:paraId="38B8E0D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23: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elíp có phương trình </w:t>
            </w:r>
            <w:r w:rsidRPr="00905DB4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650" w:dyaOrig="660" w14:anchorId="0487BF40">
                <v:shape id="_x0000_i6814" type="#_x0000_t75" style="width:82.5pt;height:33pt" o:ole="">
                  <v:imagedata r:id="rId8056" o:title=""/>
                </v:shape>
                <o:OLEObject Type="Embed" ProgID="Equation.DSMT4" ShapeID="_x0000_i6814" DrawAspect="Content" ObjectID="_1690176267" r:id="rId805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và đường thẳng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  <w:lang w:val="fr-FR"/>
              </w:rPr>
              <w:object w:dxaOrig="1365" w:dyaOrig="405" w14:anchorId="66C09F56">
                <v:shape id="_x0000_i6815" type="#_x0000_t75" style="width:68.25pt;height:20.25pt" o:ole="">
                  <v:imagedata r:id="rId8058" o:title=""/>
                </v:shape>
                <o:OLEObject Type="Embed" ProgID="Equation.DSMT4" ShapeID="_x0000_i6815" DrawAspect="Content" ObjectID="_1690176268" r:id="rId805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Tính tích các khoảng cách </w:t>
            </w:r>
            <w:r w:rsidRPr="00905DB4">
              <w:rPr>
                <w:rFonts w:ascii="Chu Van An" w:eastAsiaTheme="minorEastAsia" w:hAnsi="Chu Van An" w:cs="Chu Van An"/>
                <w:position w:val="-6"/>
                <w:szCs w:val="22"/>
                <w:lang w:val="fr-FR"/>
              </w:rPr>
              <w:object w:dxaOrig="195" w:dyaOrig="285" w14:anchorId="06ADA314">
                <v:shape id="_x0000_i6816" type="#_x0000_t75" style="width:9.75pt;height:14.25pt" o:ole="">
                  <v:imagedata r:id="rId8060" o:title=""/>
                </v:shape>
                <o:OLEObject Type="Embed" ProgID="Equation.DSMT4" ShapeID="_x0000_i6816" DrawAspect="Content" ObjectID="_1690176269" r:id="rId806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từ hai tiêu điểm của elip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  <w:lang w:val="fr-FR"/>
              </w:rPr>
              <w:object w:dxaOrig="420" w:dyaOrig="405" w14:anchorId="4E55DAE8">
                <v:shape id="_x0000_i6817" type="#_x0000_t75" style="width:21pt;height:20.25pt" o:ole="">
                  <v:imagedata r:id="rId8062" o:title=""/>
                </v:shape>
                <o:OLEObject Type="Embed" ProgID="Equation.DSMT4" ShapeID="_x0000_i6817" DrawAspect="Content" ObjectID="_1690176270" r:id="rId806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tới đường thẳng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  <w:lang w:val="fr-FR"/>
              </w:rPr>
              <w:object w:dxaOrig="405" w:dyaOrig="405" w14:anchorId="4EBBC94D">
                <v:shape id="_x0000_i6818" type="#_x0000_t75" style="width:20.25pt;height:20.25pt" o:ole="">
                  <v:imagedata r:id="rId8064" o:title=""/>
                </v:shape>
                <o:OLEObject Type="Embed" ProgID="Equation.DSMT4" ShapeID="_x0000_i6818" DrawAspect="Content" ObjectID="_1690176271" r:id="rId806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795DEDD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152672B5">
                <v:shape id="_x0000_i6819" type="#_x0000_t75" style="width:33pt;height:14.25pt" o:ole="">
                  <v:imagedata r:id="rId8066" o:title=""/>
                </v:shape>
                <o:OLEObject Type="Embed" ProgID="Equation.DSMT4" ShapeID="_x0000_i6819" DrawAspect="Content" ObjectID="_1690176272" r:id="rId806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7F0B3429">
                <v:shape id="_x0000_i6820" type="#_x0000_t75" style="width:27.75pt;height:14.25pt" o:ole="">
                  <v:imagedata r:id="rId8068" o:title=""/>
                </v:shape>
                <o:OLEObject Type="Embed" ProgID="Equation.DSMT4" ShapeID="_x0000_i6820" DrawAspect="Content" ObjectID="_1690176273" r:id="rId806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6BDD01C0">
                <v:shape id="_x0000_i6821" type="#_x0000_t75" style="width:27.75pt;height:14.25pt" o:ole="">
                  <v:imagedata r:id="rId8070" o:title=""/>
                </v:shape>
                <o:OLEObject Type="Embed" ProgID="Equation.DSMT4" ShapeID="_x0000_i6821" DrawAspect="Content" ObjectID="_1690176274" r:id="rId8071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18992281">
                <v:shape id="_x0000_i6822" type="#_x0000_t75" style="width:33pt;height:14.25pt" o:ole="">
                  <v:imagedata r:id="rId8072" o:title=""/>
                </v:shape>
                <o:OLEObject Type="Embed" ProgID="Equation.DSMT4" ShapeID="_x0000_i6822" DrawAspect="Content" ObjectID="_1690176275" r:id="rId807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3B938074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4B3B683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0AD9D788" w14:textId="77777777" w:rsidTr="00EC4384">
        <w:tc>
          <w:tcPr>
            <w:tcW w:w="6200" w:type="dxa"/>
            <w:shd w:val="clear" w:color="auto" w:fill="auto"/>
          </w:tcPr>
          <w:p w14:paraId="0DEC41E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24: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phương trình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50" w:dyaOrig="390" w14:anchorId="45CD7D2A">
                <v:shape id="_x0000_i6823" type="#_x0000_t75" style="width:97.5pt;height:19.5pt" o:ole="">
                  <v:imagedata r:id="rId8074" o:title=""/>
                </v:shape>
                <o:OLEObject Type="Embed" ProgID="Equation.DSMT4" ShapeID="_x0000_i6823" DrawAspect="Content" ObjectID="_1690176276" r:id="rId807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.Tìm khẳng định 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>sai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trong các khẳng định sau?</w:t>
            </w:r>
          </w:p>
          <w:p w14:paraId="3BAA20B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774786FA">
                <v:shape id="_x0000_i6824" type="#_x0000_t75" style="width:20.25pt;height:20.25pt" o:ole="">
                  <v:imagedata r:id="rId8076" o:title=""/>
                </v:shape>
                <o:OLEObject Type="Embed" ProgID="Equation.DSMT4" ShapeID="_x0000_i6824" DrawAspect="Content" ObjectID="_1690176277" r:id="rId807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0E12130B">
                <v:shape id="_x0000_i6825" type="#_x0000_t75" style="width:18pt;height:18pt" o:ole="">
                  <v:imagedata r:id="rId8078" o:title=""/>
                </v:shape>
                <o:OLEObject Type="Embed" ProgID="Equation.DSMT4" ShapeID="_x0000_i6825" DrawAspect="Content" ObjectID="_1690176278" r:id="rId807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8B559A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667147F6">
                <v:shape id="_x0000_i6826" type="#_x0000_t75" style="width:20.25pt;height:20.25pt" o:ole="">
                  <v:imagedata r:id="rId8076" o:title=""/>
                </v:shape>
                <o:OLEObject Type="Embed" ProgID="Equation.DSMT4" ShapeID="_x0000_i6826" DrawAspect="Content" ObjectID="_1690176279" r:id="rId8080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có tỉ số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75" w14:anchorId="22E2A6B3">
                <v:shape id="_x0000_i6827" type="#_x0000_t75" style="width:40.5pt;height:33.75pt" o:ole="">
                  <v:imagedata r:id="rId8081" o:title=""/>
                </v:shape>
                <o:OLEObject Type="Embed" ProgID="Equation.DSMT4" ShapeID="_x0000_i6827" DrawAspect="Content" ObjectID="_1690176280" r:id="rId8082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03E3C35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6C21DDF1">
                <v:shape id="_x0000_i6828" type="#_x0000_t75" style="width:20.25pt;height:20.25pt" o:ole="">
                  <v:imagedata r:id="rId8076" o:title=""/>
                </v:shape>
                <o:OLEObject Type="Embed" ProgID="Equation.DSMT4" ShapeID="_x0000_i6828" DrawAspect="Content" ObjectID="_1690176281" r:id="rId808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trục lớn bằng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6A4C5A3D">
                <v:shape id="_x0000_i6829" type="#_x0000_t75" style="width:10.5pt;height:14.25pt" o:ole="">
                  <v:imagedata r:id="rId8084" o:title=""/>
                </v:shape>
                <o:OLEObject Type="Embed" ProgID="Equation.DSMT4" ShapeID="_x0000_i6829" DrawAspect="Content" ObjectID="_1690176282" r:id="rId808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E98887B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0E2EC163">
                <v:shape id="_x0000_i6830" type="#_x0000_t75" style="width:20.25pt;height:20.25pt" o:ole="">
                  <v:imagedata r:id="rId8076" o:title=""/>
                </v:shape>
                <o:OLEObject Type="Embed" ProgID="Equation.DSMT4" ShapeID="_x0000_i6830" DrawAspect="Content" ObjectID="_1690176283" r:id="rId8086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trục nhỏ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40" w14:anchorId="32BDA3AB">
                <v:shape id="_x0000_i6831" type="#_x0000_t75" style="width:10.5pt;height:12pt" o:ole="">
                  <v:imagedata r:id="rId8087" o:title=""/>
                </v:shape>
                <o:OLEObject Type="Embed" ProgID="Equation.DSMT4" ShapeID="_x0000_i6831" DrawAspect="Content" ObjectID="_1690176284" r:id="rId8088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CB8BE9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6753E09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FC9D671" w14:textId="77777777" w:rsidTr="00EC4384">
        <w:tc>
          <w:tcPr>
            <w:tcW w:w="6200" w:type="dxa"/>
            <w:shd w:val="clear" w:color="auto" w:fill="auto"/>
          </w:tcPr>
          <w:p w14:paraId="622E446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25: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303CB382">
                <v:shape id="_x0000_i6832" type="#_x0000_t75" style="width:84pt;height:20.25pt" o:ole="">
                  <v:imagedata r:id="rId8089" o:title=""/>
                </v:shape>
                <o:OLEObject Type="Embed" ProgID="Equation.DSMT4" ShapeID="_x0000_i6832" DrawAspect="Content" ObjectID="_1690176285" r:id="rId809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và cho các mệnh đề:</w:t>
            </w:r>
          </w:p>
          <w:p w14:paraId="24035F57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(I)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23BF5AA5">
                <v:shape id="_x0000_i6833" type="#_x0000_t75" style="width:21pt;height:20.25pt" o:ole="">
                  <v:imagedata r:id="rId8091" o:title=""/>
                </v:shape>
                <o:OLEObject Type="Embed" ProgID="Equation.DSMT4" ShapeID="_x0000_i6833" DrawAspect="Content" ObjectID="_1690176286" r:id="rId809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trục lớn bằng 1;(II)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7F052C4D">
                <v:shape id="_x0000_i6834" type="#_x0000_t75" style="width:21pt;height:20.25pt" o:ole="">
                  <v:imagedata r:id="rId8093" o:title=""/>
                </v:shape>
                <o:OLEObject Type="Embed" ProgID="Equation.DSMT4" ShapeID="_x0000_i6834" DrawAspect="Content" ObjectID="_1690176287" r:id="rId809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trục nhỏ bằng 4;</w:t>
            </w:r>
          </w:p>
          <w:p w14:paraId="306D555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(III)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0481874E">
                <v:shape id="_x0000_i6835" type="#_x0000_t75" style="width:21pt;height:20.25pt" o:ole="">
                  <v:imagedata r:id="rId8095" o:title=""/>
                </v:shape>
                <o:OLEObject Type="Embed" ProgID="Equation.DSMT4" ShapeID="_x0000_i6835" DrawAspect="Content" ObjectID="_1690176288" r:id="rId809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  <w:lang w:val="vi-VN"/>
              </w:rPr>
              <w:object w:dxaOrig="1080" w:dyaOrig="810" w14:anchorId="78305C3A">
                <v:shape id="_x0000_i6836" type="#_x0000_t75" style="width:54pt;height:40.5pt" o:ole="">
                  <v:imagedata r:id="rId8097" o:title=""/>
                </v:shape>
                <o:OLEObject Type="Embed" ProgID="Equation.DSMT4" ShapeID="_x0000_i6836" DrawAspect="Content" ObjectID="_1690176289" r:id="rId809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;(IV)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724F134E">
                <v:shape id="_x0000_i6837" type="#_x0000_t75" style="width:21pt;height:20.25pt" o:ole="">
                  <v:imagedata r:id="rId8099" o:title=""/>
                </v:shape>
                <o:OLEObject Type="Embed" ProgID="Equation.DSMT4" ShapeID="_x0000_i6837" DrawAspect="Content" ObjectID="_1690176290" r:id="rId810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  <w:lang w:val="vi-VN"/>
              </w:rPr>
              <w:object w:dxaOrig="360" w:dyaOrig="360" w14:anchorId="5EA48973">
                <v:shape id="_x0000_i6838" type="#_x0000_t75" style="width:18pt;height:18pt" o:ole="">
                  <v:imagedata r:id="rId8101" o:title=""/>
                </v:shape>
                <o:OLEObject Type="Embed" ProgID="Equation.DSMT4" ShapeID="_x0000_i6838" DrawAspect="Content" ObjectID="_1690176291" r:id="rId810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D709292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>Tìm mệnh đề đúng trong các mệnh đề sau:</w:t>
            </w:r>
          </w:p>
          <w:p w14:paraId="12B3D750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(IV)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>(II) và (IV)</w:t>
            </w:r>
          </w:p>
          <w:p w14:paraId="1857DDAC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</w:rPr>
              <w:t>(I) và (III)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>(I)</w:t>
            </w:r>
          </w:p>
          <w:p w14:paraId="7DDFDF8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08E57C5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A2FB446" w14:textId="77777777" w:rsidTr="00EC4384">
        <w:tc>
          <w:tcPr>
            <w:tcW w:w="6200" w:type="dxa"/>
            <w:shd w:val="clear" w:color="auto" w:fill="auto"/>
          </w:tcPr>
          <w:p w14:paraId="3D34778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26: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</w:t>
            </w:r>
            <w:r w:rsidRPr="00905DB4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650" w:dyaOrig="660" w14:anchorId="6939F331">
                <v:shape id="_x0000_i6839" type="#_x0000_t75" style="width:82.5pt;height:33pt" o:ole="">
                  <v:imagedata r:id="rId8103" o:title=""/>
                </v:shape>
                <o:OLEObject Type="Embed" ProgID="Equation.DSMT4" ShapeID="_x0000_i6839" DrawAspect="Content" ObjectID="_1690176292" r:id="rId810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bằng?</w:t>
            </w:r>
          </w:p>
          <w:p w14:paraId="20DA6504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6F3386A6">
                <v:shape id="_x0000_i6840" type="#_x0000_t75" style="width:24pt;height:18pt" o:ole="">
                  <v:imagedata r:id="rId8105" o:title=""/>
                </v:shape>
                <o:OLEObject Type="Embed" ProgID="Equation.DSMT4" ShapeID="_x0000_i6840" DrawAspect="Content" ObjectID="_1690176293" r:id="rId810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345" w14:anchorId="26C18511">
                <v:shape id="_x0000_i6841" type="#_x0000_t75" style="width:25.5pt;height:17.25pt" o:ole="">
                  <v:imagedata r:id="rId8107" o:title=""/>
                </v:shape>
                <o:OLEObject Type="Embed" ProgID="Equation.DSMT4" ShapeID="_x0000_i6841" DrawAspect="Content" ObjectID="_1690176294" r:id="rId810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345" w14:anchorId="691AB344">
                <v:shape id="_x0000_i6842" type="#_x0000_t75" style="width:31.5pt;height:17.25pt" o:ole="">
                  <v:imagedata r:id="rId8109" o:title=""/>
                </v:shape>
                <o:OLEObject Type="Embed" ProgID="Equation.DSMT4" ShapeID="_x0000_i6842" DrawAspect="Content" ObjectID="_1690176295" r:id="rId811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405C2C97">
                <v:shape id="_x0000_i6843" type="#_x0000_t75" style="width:18pt;height:18pt" o:ole="">
                  <v:imagedata r:id="rId8111" o:title=""/>
                </v:shape>
                <o:OLEObject Type="Embed" ProgID="Equation.DSMT4" ShapeID="_x0000_i6843" DrawAspect="Content" ObjectID="_1690176296" r:id="rId811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561FE4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B65C47C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7D92641D" w14:textId="77777777" w:rsidTr="00EC4384">
        <w:tc>
          <w:tcPr>
            <w:tcW w:w="6200" w:type="dxa"/>
            <w:shd w:val="clear" w:color="auto" w:fill="auto"/>
          </w:tcPr>
          <w:p w14:paraId="33239222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27:</w: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 xml:space="preserve">Trong mặt phẳng với hệ tọa độ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B27847C">
                <v:shape id="_x0000_i6844" type="#_x0000_t75" style="width:23.25pt;height:15.75pt" o:ole="">
                  <v:imagedata r:id="rId8113" o:title=""/>
                </v:shape>
                <o:OLEObject Type="Embed" ProgID="Equation.DSMT4" ShapeID="_x0000_i6844" DrawAspect="Content" ObjectID="_1690176297" r:id="rId8114"/>
              </w:objec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 xml:space="preserve">, viết phương trình chính tắc của Elip có trục lớn gấp đôi trục bé và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2612448B">
                <v:shape id="_x0000_i6845" type="#_x0000_t75" style="width:24pt;height:18pt" o:ole="">
                  <v:imagedata r:id="rId8115" o:title=""/>
                </v:shape>
                <o:OLEObject Type="Embed" ProgID="Equation.DSMT4" ShapeID="_x0000_i6845" DrawAspect="Content" ObjectID="_1690176298" r:id="rId8116"/>
              </w:objec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6A9FEBC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99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25DC4484">
                <v:shape id="_x0000_i6846" type="#_x0000_t75" style="width:57.75pt;height:33pt" o:ole="">
                  <v:imagedata r:id="rId8117" o:title=""/>
                </v:shape>
                <o:OLEObject Type="Embed" ProgID="Equation.DSMT4" ShapeID="_x0000_i6846" DrawAspect="Content" ObjectID="_1690176299" r:id="rId8118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0E3D4264">
                <v:shape id="_x0000_i6847" type="#_x0000_t75" style="width:57.75pt;height:33pt" o:ole="">
                  <v:imagedata r:id="rId8119" o:title=""/>
                </v:shape>
                <o:OLEObject Type="Embed" ProgID="Equation.DSMT4" ShapeID="_x0000_i6847" DrawAspect="Content" ObjectID="_1690176300" r:id="rId8120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729E7113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5F289FE9">
                <v:shape id="_x0000_i6848" type="#_x0000_t75" style="width:57.75pt;height:33pt" o:ole="">
                  <v:imagedata r:id="rId8121" o:title=""/>
                </v:shape>
                <o:OLEObject Type="Embed" ProgID="Equation.DSMT4" ShapeID="_x0000_i6848" DrawAspect="Content" ObjectID="_1690176301" r:id="rId8122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40" w:dyaOrig="660" w14:anchorId="348BA694">
                <v:shape id="_x0000_i6849" type="#_x0000_t75" style="width:57pt;height:33pt" o:ole="">
                  <v:imagedata r:id="rId8123" o:title=""/>
                </v:shape>
                <o:OLEObject Type="Embed" ProgID="Equation.DSMT4" ShapeID="_x0000_i6849" DrawAspect="Content" ObjectID="_1690176302" r:id="rId8124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4364CCA1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D0B1788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208F3304" w14:textId="77777777" w:rsidTr="00EC4384">
        <w:tc>
          <w:tcPr>
            <w:tcW w:w="6200" w:type="dxa"/>
            <w:shd w:val="clear" w:color="auto" w:fill="auto"/>
          </w:tcPr>
          <w:p w14:paraId="7417B713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lastRenderedPageBreak/>
              <w:t>Câu 28: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6C825C0C">
                <v:shape id="_x0000_i6850" type="#_x0000_t75" style="width:57pt;height:33pt" o:ole="">
                  <v:imagedata r:id="rId8125" o:title=""/>
                </v:shape>
                <o:OLEObject Type="Embed" ProgID="Equation.DSMT4" ShapeID="_x0000_i6850" DrawAspect="Content" ObjectID="_1690176303" r:id="rId8126"/>
              </w:object>
            </w:r>
            <w:r w:rsidRPr="00905DB4">
              <w:rPr>
                <w:rFonts w:ascii="Chu Van An" w:hAnsi="Chu Van An" w:cs="Chu Van An"/>
                <w:szCs w:val="22"/>
              </w:rPr>
              <w:t>. Tính tỉ số của tiêu cự với độ dài trục lớn của Elip.</w:t>
            </w:r>
          </w:p>
          <w:p w14:paraId="4CD74E8F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465" w:dyaOrig="675" w14:anchorId="601221DB">
                <v:shape id="_x0000_i6851" type="#_x0000_t75" style="width:23.25pt;height:33.75pt" o:ole="">
                  <v:imagedata r:id="rId8127" o:title=""/>
                </v:shape>
                <o:OLEObject Type="Embed" ProgID="Equation.DSMT4" ShapeID="_x0000_i6851" DrawAspect="Content" ObjectID="_1690176304" r:id="rId8128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465" w:dyaOrig="675" w14:anchorId="32A9C52C">
                <v:shape id="_x0000_i6852" type="#_x0000_t75" style="width:23.25pt;height:33.75pt" o:ole="">
                  <v:imagedata r:id="rId8129" o:title=""/>
                </v:shape>
                <o:OLEObject Type="Embed" ProgID="Equation.DSMT4" ShapeID="_x0000_i6852" DrawAspect="Content" ObjectID="_1690176305" r:id="rId8130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570" w:dyaOrig="675" w14:anchorId="35FDF111">
                <v:shape id="_x0000_i6853" type="#_x0000_t75" style="width:28.5pt;height:33.75pt" o:ole="">
                  <v:imagedata r:id="rId8131" o:title=""/>
                </v:shape>
                <o:OLEObject Type="Embed" ProgID="Equation.DSMT4" ShapeID="_x0000_i6853" DrawAspect="Content" ObjectID="_1690176306" r:id="rId8132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570" w:dyaOrig="675" w14:anchorId="6A15E8F9">
                <v:shape id="_x0000_i6854" type="#_x0000_t75" style="width:28.5pt;height:33.75pt" o:ole="">
                  <v:imagedata r:id="rId8133" o:title=""/>
                </v:shape>
                <o:OLEObject Type="Embed" ProgID="Equation.DSMT4" ShapeID="_x0000_i6854" DrawAspect="Content" ObjectID="_1690176307" r:id="rId8134"/>
              </w:object>
            </w:r>
          </w:p>
          <w:p w14:paraId="7AEDAB1F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ACAC90A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3305B14A" w14:textId="77777777" w:rsidTr="00EC4384">
        <w:tc>
          <w:tcPr>
            <w:tcW w:w="6200" w:type="dxa"/>
            <w:shd w:val="clear" w:color="auto" w:fill="auto"/>
          </w:tcPr>
          <w:p w14:paraId="30A4E4A4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29:</w:t>
            </w:r>
            <w:r w:rsidRPr="00905DB4">
              <w:rPr>
                <w:rFonts w:ascii="Chu Van An" w:hAnsi="Chu Van An" w:cs="Chu Van An"/>
                <w:szCs w:val="22"/>
              </w:rPr>
              <w:t>Cho Elip có phương trình: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35" w:dyaOrig="405" w14:anchorId="65978374">
                <v:shape id="_x0000_i6855" type="#_x0000_t75" style="width:111.75pt;height:20.25pt" o:ole="">
                  <v:imagedata r:id="rId8135" o:title=""/>
                </v:shape>
                <o:OLEObject Type="Embed" ProgID="Equation.DSMT4" ShapeID="_x0000_i6855" DrawAspect="Content" ObjectID="_1690176308" r:id="rId8136"/>
              </w:object>
            </w:r>
            <w:r w:rsidRPr="00905DB4">
              <w:rPr>
                <w:rFonts w:ascii="Chu Van An" w:hAnsi="Chu Van An" w:cs="Chu Van An"/>
                <w:szCs w:val="22"/>
              </w:rPr>
              <w:t>. Lúc đó hình chữ nhật cơ sở có diện tích bằng:</w:t>
            </w:r>
          </w:p>
          <w:p w14:paraId="40E4264B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30" w:dyaOrig="285" w14:anchorId="009AE1AB">
                <v:shape id="_x0000_i6856" type="#_x0000_t75" style="width:16.5pt;height:14.25pt" o:ole="">
                  <v:imagedata r:id="rId8137" o:title=""/>
                </v:shape>
                <o:OLEObject Type="Embed" ProgID="Equation.DSMT4" ShapeID="_x0000_i6856" DrawAspect="Content" ObjectID="_1690176309" r:id="rId8138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30" w:dyaOrig="285" w14:anchorId="50D01F82">
                <v:shape id="_x0000_i6857" type="#_x0000_t75" style="width:16.5pt;height:14.25pt" o:ole="">
                  <v:imagedata r:id="rId8139" o:title=""/>
                </v:shape>
                <o:OLEObject Type="Embed" ProgID="Equation.DSMT4" ShapeID="_x0000_i6857" DrawAspect="Content" ObjectID="_1690176310" r:id="rId8140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00" w:dyaOrig="285" w14:anchorId="5B559585">
                <v:shape id="_x0000_i6858" type="#_x0000_t75" style="width:15pt;height:14.25pt" o:ole="">
                  <v:imagedata r:id="rId8141" o:title=""/>
                </v:shape>
                <o:OLEObject Type="Embed" ProgID="Equation.DSMT4" ShapeID="_x0000_i6858" DrawAspect="Content" ObjectID="_1690176311" r:id="rId8142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285" w:dyaOrig="285" w14:anchorId="7D55E5B5">
                <v:shape id="_x0000_i6859" type="#_x0000_t75" style="width:14.25pt;height:14.25pt" o:ole="">
                  <v:imagedata r:id="rId8143" o:title=""/>
                </v:shape>
                <o:OLEObject Type="Embed" ProgID="Equation.DSMT4" ShapeID="_x0000_i6859" DrawAspect="Content" ObjectID="_1690176312" r:id="rId8144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0B9DE65D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39B2C77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14A03DE8" w14:textId="77777777" w:rsidTr="00EC4384">
        <w:tc>
          <w:tcPr>
            <w:tcW w:w="6200" w:type="dxa"/>
            <w:shd w:val="clear" w:color="auto" w:fill="auto"/>
          </w:tcPr>
          <w:p w14:paraId="7C6F3879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30: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Cho elíp có phương trình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35" w:dyaOrig="360" w14:anchorId="635A3B26">
                <v:shape id="_x0000_i6860" type="#_x0000_t75" style="width:96.75pt;height:18pt" o:ole="">
                  <v:imagedata r:id="rId8145" o:title=""/>
                </v:shape>
                <o:OLEObject Type="Embed" ProgID="Equation.DSMT4" ShapeID="_x0000_i6860" DrawAspect="Content" ObjectID="_1690176313" r:id="rId814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.Tính tổng khoảng cách từ điểm thuộc elíp có hoành độ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179C1E50">
                <v:shape id="_x0000_i6861" type="#_x0000_t75" style="width:36pt;height:14.25pt" o:ole="">
                  <v:imagedata r:id="rId8147" o:title=""/>
                </v:shape>
                <o:OLEObject Type="Embed" ProgID="Equation.DSMT4" ShapeID="_x0000_i6861" DrawAspect="Content" ObjectID="_1690176314" r:id="rId814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đến hai tiêu điểm.</w:t>
            </w:r>
          </w:p>
          <w:p w14:paraId="51D67CEE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05" w:dyaOrig="360" w14:anchorId="5B43A00E">
                <v:shape id="_x0000_i6862" type="#_x0000_t75" style="width:20.25pt;height:18pt" o:ole="">
                  <v:imagedata r:id="rId8149" o:title=""/>
                </v:shape>
                <o:OLEObject Type="Embed" ProgID="Equation.DSMT4" ShapeID="_x0000_i6862" DrawAspect="Content" ObjectID="_1690176315" r:id="rId8150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345" w14:anchorId="4C600D61">
                <v:shape id="_x0000_i6863" type="#_x0000_t75" style="width:27pt;height:17.25pt" o:ole="">
                  <v:imagedata r:id="rId8151" o:title=""/>
                </v:shape>
                <o:OLEObject Type="Embed" ProgID="Equation.DSMT4" ShapeID="_x0000_i6863" DrawAspect="Content" ObjectID="_1690176316" r:id="rId8152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1BEE2958">
                <v:shape id="_x0000_i6864" type="#_x0000_t75" style="width:9pt;height:14.25pt" o:ole="">
                  <v:imagedata r:id="rId8153" o:title=""/>
                </v:shape>
                <o:OLEObject Type="Embed" ProgID="Equation.DSMT4" ShapeID="_x0000_i6864" DrawAspect="Content" ObjectID="_1690176317" r:id="rId8154"/>
              </w:objec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25" w:dyaOrig="360" w14:anchorId="1AB4C60D">
                <v:shape id="_x0000_i6865" type="#_x0000_t75" style="width:26.25pt;height:18pt" o:ole="">
                  <v:imagedata r:id="rId8155" o:title=""/>
                </v:shape>
                <o:OLEObject Type="Embed" ProgID="Equation.DSMT4" ShapeID="_x0000_i6865" DrawAspect="Content" ObjectID="_1690176318" r:id="rId8156"/>
              </w:object>
            </w:r>
          </w:p>
          <w:p w14:paraId="2C83A3C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12F0A05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51AE66BA" w14:textId="77777777" w:rsidTr="00EC4384">
        <w:tc>
          <w:tcPr>
            <w:tcW w:w="6200" w:type="dxa"/>
            <w:shd w:val="clear" w:color="auto" w:fill="auto"/>
          </w:tcPr>
          <w:p w14:paraId="6273A9D2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31:</w:t>
            </w:r>
            <w:r w:rsidRPr="00905DB4">
              <w:rPr>
                <w:rFonts w:ascii="Chu Van An" w:hAnsi="Chu Van An" w:cs="Chu Van An"/>
                <w:szCs w:val="22"/>
              </w:rPr>
              <w:t xml:space="preserve">Dây cung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241E933A">
                <v:shape id="_x0000_i6866" type="#_x0000_t75" style="width:81.75pt;height:33pt" o:ole="">
                  <v:imagedata r:id="rId8157" o:title=""/>
                </v:shape>
                <o:OLEObject Type="Embed" ProgID="Equation.DSMT4" ShapeID="_x0000_i6866" DrawAspect="Content" ObjectID="_1690176319" r:id="rId8158"/>
              </w:objec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95" w:dyaOrig="405" w14:anchorId="4402DBE1">
                <v:shape id="_x0000_i6867" type="#_x0000_t75" style="width:54.75pt;height:20.25pt" o:ole="">
                  <v:imagedata r:id="rId8159" o:title=""/>
                </v:shape>
                <o:OLEObject Type="Embed" ProgID="Equation.DSMT4" ShapeID="_x0000_i6867" DrawAspect="Content" ObjectID="_1690176320" r:id="rId816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vuông góc với trục lớn tại tiêu điểm có độ dài là:</w:t>
            </w:r>
          </w:p>
          <w:p w14:paraId="0A46D481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345" w:dyaOrig="660" w14:anchorId="3CBA2F57">
                <v:shape id="_x0000_i6868" type="#_x0000_t75" style="width:17.25pt;height:33pt" o:ole="">
                  <v:imagedata r:id="rId8161" o:title=""/>
                </v:shape>
                <o:OLEObject Type="Embed" ProgID="Equation.DSMT4" ShapeID="_x0000_i6868" DrawAspect="Content" ObjectID="_1690176321" r:id="rId816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435" w:dyaOrig="660" w14:anchorId="4DB6E5F6">
                <v:shape id="_x0000_i6869" type="#_x0000_t75" style="width:21.75pt;height:33pt" o:ole="">
                  <v:imagedata r:id="rId8163" o:title=""/>
                </v:shape>
                <o:OLEObject Type="Embed" ProgID="Equation.DSMT4" ShapeID="_x0000_i6869" DrawAspect="Content" ObjectID="_1690176322" r:id="rId816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465" w:dyaOrig="660" w14:anchorId="7CA0E189">
                <v:shape id="_x0000_i6870" type="#_x0000_t75" style="width:23.25pt;height:33pt" o:ole="">
                  <v:imagedata r:id="rId8165" o:title=""/>
                </v:shape>
                <o:OLEObject Type="Embed" ProgID="Equation.DSMT4" ShapeID="_x0000_i6870" DrawAspect="Content" ObjectID="_1690176323" r:id="rId816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465" w:dyaOrig="660" w14:anchorId="42F93670">
                <v:shape id="_x0000_i6871" type="#_x0000_t75" style="width:23.25pt;height:33pt" o:ole="">
                  <v:imagedata r:id="rId8167" o:title=""/>
                </v:shape>
                <o:OLEObject Type="Embed" ProgID="Equation.DSMT4" ShapeID="_x0000_i6871" DrawAspect="Content" ObjectID="_1690176324" r:id="rId816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A530BF7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EFED7ED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281D7227" w14:textId="77777777" w:rsidTr="00EC4384">
        <w:tc>
          <w:tcPr>
            <w:tcW w:w="6200" w:type="dxa"/>
            <w:shd w:val="clear" w:color="auto" w:fill="auto"/>
          </w:tcPr>
          <w:p w14:paraId="2AA7E04A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Câu 32: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(E): </w:t>
            </w:r>
            <w:r w:rsidRPr="00905DB4">
              <w:rPr>
                <w:rFonts w:ascii="Chu Van An" w:eastAsiaTheme="minorEastAsia" w:hAnsi="Chu Van An" w:cs="Chu Van An"/>
                <w:position w:val="-24"/>
                <w:szCs w:val="22"/>
              </w:rPr>
              <w:object w:dxaOrig="1140" w:dyaOrig="660" w14:anchorId="6DAA2F4A">
                <v:shape id="_x0000_i6872" type="#_x0000_t75" style="width:57pt;height:33pt" o:ole="">
                  <v:imagedata r:id="rId8169" o:title=""/>
                </v:shape>
                <o:OLEObject Type="Embed" ProgID="Equation.DSMT4" ShapeID="_x0000_i6872" DrawAspect="Content" ObjectID="_1690176325" r:id="rId817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</w:t>
            </w:r>
            <w:r w:rsidRPr="00905DB4">
              <w:rPr>
                <w:rFonts w:ascii="Chu Van An" w:eastAsiaTheme="minorEastAsia" w:hAnsi="Chu Van An" w:cs="Chu Van An"/>
                <w:position w:val="-4"/>
                <w:szCs w:val="22"/>
              </w:rPr>
              <w:object w:dxaOrig="315" w:dyaOrig="255" w14:anchorId="34E52A76">
                <v:shape id="_x0000_i6873" type="#_x0000_t75" style="width:15.75pt;height:12.75pt" o:ole="">
                  <v:imagedata r:id="rId8171" o:title=""/>
                </v:shape>
                <o:OLEObject Type="Embed" ProgID="Equation.DSMT4" ShapeID="_x0000_i6873" DrawAspect="Content" ObjectID="_1690176326" r:id="rId817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905DB4"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420" w:dyaOrig="405" w14:anchorId="569ABF04">
                <v:shape id="_x0000_i6874" type="#_x0000_t75" style="width:21pt;height:20.25pt" o:ole="">
                  <v:imagedata r:id="rId8173" o:title=""/>
                </v:shape>
                <o:OLEObject Type="Embed" ProgID="Equation.DSMT4" ShapeID="_x0000_i6874" DrawAspect="Content" ObjectID="_1690176327" r:id="rId817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Lúc đó đoạn thẳng </w:t>
            </w:r>
            <w:r w:rsidRPr="00905DB4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480" w:dyaOrig="270" w14:anchorId="099EE79B">
                <v:shape id="_x0000_i6875" type="#_x0000_t75" style="width:24pt;height:13.5pt" o:ole="">
                  <v:imagedata r:id="rId8175" o:title=""/>
                </v:shape>
                <o:OLEObject Type="Embed" ProgID="Equation.DSMT4" ShapeID="_x0000_i6875" DrawAspect="Content" ObjectID="_1690176328" r:id="rId817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thoả:</w:t>
            </w:r>
          </w:p>
          <w:p w14:paraId="05542DE2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870" w:dyaOrig="270" w14:anchorId="3027CF0C">
                <v:shape id="_x0000_i6876" type="#_x0000_t75" style="width:43.5pt;height:13.5pt" o:ole="">
                  <v:imagedata r:id="rId8177" o:title=""/>
                </v:shape>
                <o:OLEObject Type="Embed" ProgID="Equation.DSMT4" ShapeID="_x0000_i6876" DrawAspect="Content" ObjectID="_1690176329" r:id="rId8178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1215" w:dyaOrig="270" w14:anchorId="023EB982">
                <v:shape id="_x0000_i6877" type="#_x0000_t75" style="width:60.75pt;height:13.5pt" o:ole="">
                  <v:imagedata r:id="rId8179" o:title=""/>
                </v:shape>
                <o:OLEObject Type="Embed" ProgID="Equation.DSMT4" ShapeID="_x0000_i6877" DrawAspect="Content" ObjectID="_1690176330" r:id="rId8180"/>
              </w:object>
            </w:r>
          </w:p>
          <w:p w14:paraId="0970F705" w14:textId="77777777" w:rsidR="00AF665B" w:rsidRPr="00905DB4" w:rsidRDefault="00AF665B" w:rsidP="00EC438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  <w:lang w:val="fr-FR"/>
              </w:rPr>
              <w:object w:dxaOrig="1245" w:dyaOrig="270" w14:anchorId="3B5F61E8">
                <v:shape id="_x0000_i6878" type="#_x0000_t75" style="width:62.25pt;height:13.5pt" o:ole="">
                  <v:imagedata r:id="rId8181" o:title=""/>
                </v:shape>
                <o:OLEObject Type="Embed" ProgID="Equation.DSMT4" ShapeID="_x0000_i6878" DrawAspect="Content" ObjectID="_1690176331" r:id="rId8182"/>
              </w:objec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870" w:dyaOrig="270" w14:anchorId="553BC52B">
                <v:shape id="_x0000_i6879" type="#_x0000_t75" style="width:43.5pt;height:13.5pt" o:ole="">
                  <v:imagedata r:id="rId8183" o:title=""/>
                </v:shape>
                <o:OLEObject Type="Embed" ProgID="Equation.DSMT4" ShapeID="_x0000_i6879" DrawAspect="Content" ObjectID="_1690176332" r:id="rId8184"/>
              </w:object>
            </w:r>
          </w:p>
          <w:p w14:paraId="4DC12BF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6C0A8EE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AF665B" w:rsidRPr="00905DB4" w14:paraId="69AF0DE3" w14:textId="77777777" w:rsidTr="00EC4384">
        <w:tc>
          <w:tcPr>
            <w:tcW w:w="6200" w:type="dxa"/>
            <w:shd w:val="clear" w:color="auto" w:fill="auto"/>
          </w:tcPr>
          <w:p w14:paraId="0CB104C8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33: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Elíp có phương trình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75" w14:anchorId="7107E2D4">
                <v:shape id="_x0000_i6880" type="#_x0000_t75" style="width:93pt;height:18.75pt" o:ole="">
                  <v:imagedata r:id="rId8185" o:title=""/>
                </v:shape>
                <o:OLEObject Type="Embed" ProgID="Equation.DSMT4" ShapeID="_x0000_i6880" DrawAspect="Content" ObjectID="_1690176333" r:id="rId818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Tính tổng khoảng cách từ điểm thuộc Elíp có hoành độ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5695C18C">
                <v:shape id="_x0000_i6881" type="#_x0000_t75" style="width:29.25pt;height:14.25pt" o:ole="">
                  <v:imagedata r:id="rId8187" o:title=""/>
                </v:shape>
                <o:OLEObject Type="Embed" ProgID="Equation.DSMT4" ShapeID="_x0000_i6881" DrawAspect="Content" ObjectID="_1690176334" r:id="rId818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đến hai tiêu điểm.</w:t>
            </w:r>
          </w:p>
          <w:p w14:paraId="7E11327C" w14:textId="77777777" w:rsidR="00AF665B" w:rsidRPr="00905DB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4A2EEC4E">
                <v:shape id="_x0000_i6882" type="#_x0000_t75" style="width:7.5pt;height:14.25pt" o:ole="">
                  <v:imagedata r:id="rId8189" o:title=""/>
                </v:shape>
                <o:OLEObject Type="Embed" ProgID="Equation.DSMT4" ShapeID="_x0000_i6882" DrawAspect="Content" ObjectID="_1690176335" r:id="rId819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052C3B04">
                <v:shape id="_x0000_i6883" type="#_x0000_t75" style="width:23.25pt;height:18.75pt" o:ole="">
                  <v:imagedata r:id="rId8191" o:title=""/>
                </v:shape>
                <o:OLEObject Type="Embed" ProgID="Equation.DSMT4" ShapeID="_x0000_i6883" DrawAspect="Content" ObjectID="_1690176336" r:id="rId819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75" w:dyaOrig="375" w14:anchorId="0CE0B14B">
                <v:shape id="_x0000_i6884" type="#_x0000_t75" style="width:18.75pt;height:18.75pt" o:ole="">
                  <v:imagedata r:id="rId8193" o:title=""/>
                </v:shape>
                <o:OLEObject Type="Embed" ProgID="Equation.DSMT4" ShapeID="_x0000_i6884" DrawAspect="Content" ObjectID="_1690176337" r:id="rId819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495" w:dyaOrig="345" w14:anchorId="22FE3D80">
                <v:shape id="_x0000_i6885" type="#_x0000_t75" style="width:24.75pt;height:17.25pt" o:ole="">
                  <v:imagedata r:id="rId8195" o:title=""/>
                </v:shape>
                <o:OLEObject Type="Embed" ProgID="Equation.DSMT4" ShapeID="_x0000_i6885" DrawAspect="Content" ObjectID="_1690176338" r:id="rId819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4CACA56" w14:textId="77777777" w:rsidR="00AF665B" w:rsidRPr="00905DB4" w:rsidRDefault="00AF665B" w:rsidP="00EC438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2C138DC" w14:textId="77777777" w:rsidR="00AF665B" w:rsidRPr="00905DB4" w:rsidRDefault="00AF665B" w:rsidP="00EC438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7BB49F9E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  <w:b/>
          <w:color w:val="8B008B"/>
          <w:u w:val="single"/>
        </w:rPr>
      </w:pPr>
    </w:p>
    <w:p w14:paraId="5B5C6EA7" w14:textId="77777777" w:rsidR="00AF665B" w:rsidRPr="00D33FB7" w:rsidRDefault="00AF665B" w:rsidP="00AF665B">
      <w:pPr>
        <w:spacing w:line="240" w:lineRule="auto"/>
        <w:jc w:val="both"/>
        <w:rPr>
          <w:rFonts w:ascii="Chu Van An" w:hAnsi="Chu Van An" w:cs="Chu Van An"/>
        </w:rPr>
      </w:pPr>
      <w:r w:rsidRPr="00D33FB7">
        <w:rPr>
          <w:rFonts w:ascii="Chu Van An" w:hAnsi="Chu Van An" w:cs="Chu Van An"/>
          <w:b/>
          <w:color w:val="0000FF"/>
        </w:rPr>
        <w:t xml:space="preserve">  </w:t>
      </w: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5826C7E1" wp14:editId="62CEEE7C">
                <wp:extent cx="6547104" cy="1628516"/>
                <wp:effectExtent l="0" t="19050" r="25400" b="10160"/>
                <wp:docPr id="212457322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28516"/>
                          <a:chOff x="34611" y="0"/>
                          <a:chExt cx="6547104" cy="1626576"/>
                        </a:xfrm>
                      </wpg:grpSpPr>
                      <wps:wsp>
                        <wps:cNvPr id="212457322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51"/>
                            <a:ext cx="6547104" cy="13475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A04252" w14:textId="77777777" w:rsidR="00AF665B" w:rsidRPr="00101AF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91CF5C3" w14:textId="77777777" w:rsidR="00AF665B" w:rsidRPr="00101AF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670D3FF6" w14:textId="77777777" w:rsidR="00AF665B" w:rsidRPr="00101AF5" w:rsidRDefault="00AF665B" w:rsidP="00AF665B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Sử dụng các công thức về elip như: tiêu điểm, tiêu cự, độ dài các trục, hình chữ nhật cơ sở đê xác định các hệ số a, b trong phương trình </w:t>
                              </w:r>
                              <w:r w:rsidRPr="00101AF5">
                                <w:rPr>
                                  <w:rFonts w:ascii="Chu Van An" w:eastAsia="MS Mincho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240" w:dyaOrig="660" w14:anchorId="1C1311D8">
                                  <v:shape id="_x0000_i7487" type="#_x0000_t75" style="width:62.25pt;height:32.25pt" o:ole="">
                                    <v:imagedata r:id="rId8197" o:title=""/>
                                  </v:shape>
                                  <o:OLEObject Type="Embed" ProgID="Equation.DSMT4" ShapeID="_x0000_i7487" DrawAspect="Content" ObjectID="_1690177132" r:id="rId8198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30" name="Group 212457323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231" name="Group 2124573231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232" name="Group 2124573232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233" name="Rectangle: Single Corner Snipped 2124573233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234" name="Group 2124573234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235" name="Group 2124573235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236" name="Arrow: Chevron 2124573236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006AB9E" w14:textId="77777777" w:rsidR="00AF665B" w:rsidRPr="00101AF5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01AF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noProof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Lập phương trình chính tắc của elip khi biết một số yếu tố liên quan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37" name="Group 212457323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238" name="Freeform: Shape 212457323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3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5964C3C" w14:textId="77777777" w:rsidR="00AF665B" w:rsidRDefault="00AF665B" w:rsidP="00AF665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40" name="Group 2124573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41" name="Freeform: Shape 212457324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42" name="Flowchart: Terminator 21245732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43" name="Flowchart: Direct Access Storage 21245732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3244" name="Group 212457324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45" name="Flowchart: Preparation 212457324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324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1A551B7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26C7E1" id="_x0000_s1580" style="width:515.5pt;height:128.25pt;mso-position-horizontal-relative:char;mso-position-vertical-relative:line" coordorigin="346" coordsize="65471,16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">
                <v:shape id="Rectangle: Diagonal Corners Rounded 1" o:spid="_x0000_s1581" style="position:absolute;left:346;top:2790;width:65471;height:134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6887;6547104,1334764;6532329,1347525;112179,1347525;0,1250638;0,12761;14775,0" o:connectangles="0,0,0,0,0,0,0,0,0" textboxrect="0,0,6435090,1533525"/>
                  <v:textbox>
                    <w:txbxContent>
                      <w:p w14:paraId="22A04252" w14:textId="77777777" w:rsidR="00AF665B" w:rsidRPr="00101AF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91CF5C3" w14:textId="77777777" w:rsidR="00AF665B" w:rsidRPr="00101AF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670D3FF6" w14:textId="77777777" w:rsidR="00AF665B" w:rsidRPr="00101AF5" w:rsidRDefault="00AF665B" w:rsidP="00AF665B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Sử dụng các công thức về elip như: tiêu điểm, tiêu cự, độ dài các trục, hình chữ nhật cơ sở đê xác định các hệ số a, b trong phương trình </w:t>
                        </w:r>
                        <w:r w:rsidRPr="00101AF5">
                          <w:rPr>
                            <w:rFonts w:ascii="Chu Van An" w:eastAsia="MS Mincho" w:hAnsi="Chu Van An" w:cs="Chu Van An"/>
                            <w:position w:val="-24"/>
                            <w:sz w:val="24"/>
                            <w:szCs w:val="24"/>
                          </w:rPr>
                          <w:object w:dxaOrig="1240" w:dyaOrig="660" w14:anchorId="1C1311D8">
                            <v:shape id="_x0000_i7487" type="#_x0000_t75" style="width:62.25pt;height:32.25pt" o:ole="">
                              <v:imagedata r:id="rId8197" o:title=""/>
                            </v:shape>
                            <o:OLEObject Type="Embed" ProgID="Equation.DSMT4" ShapeID="_x0000_i7487" DrawAspect="Content" ObjectID="_1690177132" r:id="rId8199"/>
                          </w:object>
                        </w:r>
                      </w:p>
                    </w:txbxContent>
                  </v:textbox>
                </v:shape>
                <v:group id="Group 2124573230" o:spid="_x0000_s1582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">
                  <v:group id="Group 2124573231" o:spid="_x0000_s1583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1gz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">
                    <v:group id="Group 2124573232" o:spid="_x0000_s1584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">
                      <v:shape id="Rectangle: Single Corner Snipped 2124573233" o:spid="_x0000_s1585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" path="m,l6086197,r154724,154724l6240921,447554,,447554,,xe" fillcolor="#f0def6" stroked="f" strokeweight="1.25pt">
                        <v:fill r:id="rId349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234" o:spid="_x0000_s1586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Pur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">
                        <v:group id="Group 2124573235" o:spid="_x0000_s1587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F4w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">
                          <v:shape id="Arrow: Chevron 2124573236" o:spid="_x0000_s1588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006AB9E" w14:textId="77777777" w:rsidR="00AF665B" w:rsidRPr="00101AF5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01AF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noProof/>
                                      <w:color w:val="0000CC"/>
                                      <w:sz w:val="24"/>
                                      <w:szCs w:val="24"/>
                                    </w:rPr>
                                    <w:t>Lập phương trình chính tắc của elip khi biết một số yếu tố liên quan</w:t>
                                  </w:r>
                                </w:p>
                              </w:txbxContent>
                            </v:textbox>
                          </v:shape>
                          <v:group id="Group 2124573237" o:spid="_x0000_s158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mXc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">
                            <v:shape id="Freeform: Shape 2124573238" o:spid="_x0000_s159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9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" filled="f" stroked="f">
                              <v:textbox>
                                <w:txbxContent>
                                  <w:p w14:paraId="75964C3C" w14:textId="77777777" w:rsidR="00AF665B" w:rsidRDefault="00AF665B" w:rsidP="00AF665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40" o:spid="_x0000_s159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">
                          <v:shape id="Freeform: Shape 2124573241" o:spid="_x0000_s159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42" o:spid="_x0000_s159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43" o:spid="_x0000_s159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44" o:spid="_x0000_s159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">
                    <v:shape id="Flowchart: Preparation 2124573245" o:spid="_x0000_s159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9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1A551B7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40DD90F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224CC681" w14:textId="77777777" w:rsidR="00AF665B" w:rsidRPr="00D33FB7" w:rsidRDefault="00AF665B" w:rsidP="00AF665B">
      <w:pPr>
        <w:tabs>
          <w:tab w:val="left" w:pos="360"/>
        </w:tabs>
        <w:spacing w:line="240" w:lineRule="auto"/>
        <w:ind w:left="360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color w:val="000000" w:themeColor="text1"/>
        </w:rPr>
        <w:lastRenderedPageBreak/>
        <w:t xml:space="preserve"> </w:t>
      </w:r>
      <w:r w:rsidRPr="00D33FB7">
        <w:rPr>
          <w:rFonts w:ascii="Chu Van An" w:hAnsi="Chu Van An" w:cs="Chu Van An"/>
          <w:color w:val="0000CC"/>
        </w:rPr>
        <w:t xml:space="preserve">Câu 1.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0E8A1445">
          <v:shape id="_x0000_i6886" type="#_x0000_t75" style="width:24.75pt;height:17.25pt" o:ole="">
            <v:imagedata r:id="rId8200" o:title=""/>
          </v:shape>
          <o:OLEObject Type="Embed" ProgID="Equation.DSMT4" ShapeID="_x0000_i6886" DrawAspect="Content" ObjectID="_1690176339" r:id="rId8201"/>
        </w:object>
      </w:r>
      <w:r w:rsidRPr="00D33FB7">
        <w:rPr>
          <w:rFonts w:ascii="Chu Van An" w:eastAsia="MS Mincho" w:hAnsi="Chu Van An" w:cs="Chu Van An"/>
        </w:rPr>
        <w:t>, viết phương trình chính tắc của</w:t>
      </w:r>
      <w:r w:rsidRPr="00D33FB7">
        <w:rPr>
          <w:rFonts w:ascii="Chu Van An" w:hAnsi="Chu Van An" w:cs="Chu Van An"/>
        </w:rPr>
        <w:t xml:space="preserve"> elip</w:t>
      </w:r>
      <w:r w:rsidRPr="00D33FB7">
        <w:rPr>
          <w:rFonts w:ascii="Chu Van An" w:eastAsia="MS Mincho" w:hAnsi="Chu Van An" w:cs="Chu Van An"/>
        </w:rPr>
        <w:t xml:space="preserve"> biết độ dài trục lớn là </w:t>
      </w:r>
      <w:r w:rsidRPr="00D33FB7">
        <w:rPr>
          <w:rFonts w:ascii="Chu Van An" w:hAnsi="Chu Van An" w:cs="Chu Van An"/>
          <w:position w:val="-6"/>
        </w:rPr>
        <w:object w:dxaOrig="279" w:dyaOrig="279" w14:anchorId="62385A74">
          <v:shape id="_x0000_i6887" type="#_x0000_t75" style="width:13.5pt;height:13.5pt" o:ole="">
            <v:imagedata r:id="rId8202" o:title=""/>
          </v:shape>
          <o:OLEObject Type="Embed" ProgID="Equation.DSMT4" ShapeID="_x0000_i6887" DrawAspect="Content" ObjectID="_1690176340" r:id="rId8203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độ dài trục nhỏ là </w:t>
      </w:r>
      <w:r w:rsidRPr="00D33FB7">
        <w:rPr>
          <w:rFonts w:ascii="Chu Van An" w:hAnsi="Chu Van An" w:cs="Chu Van An"/>
          <w:position w:val="-6"/>
        </w:rPr>
        <w:object w:dxaOrig="180" w:dyaOrig="279" w14:anchorId="26F3079B">
          <v:shape id="_x0000_i6888" type="#_x0000_t75" style="width:9.75pt;height:13.5pt" o:ole="">
            <v:imagedata r:id="rId8204" o:title=""/>
          </v:shape>
          <o:OLEObject Type="Embed" ProgID="Equation.DSMT4" ShapeID="_x0000_i6888" DrawAspect="Content" ObjectID="_1690176341" r:id="rId8205"/>
        </w:object>
      </w:r>
      <w:r w:rsidRPr="00D33FB7">
        <w:rPr>
          <w:rFonts w:ascii="Chu Van An" w:eastAsia="MS Mincho" w:hAnsi="Chu Van An" w:cs="Chu Van An"/>
        </w:rPr>
        <w:t>.</w:t>
      </w:r>
    </w:p>
    <w:p w14:paraId="76680339" w14:textId="77777777" w:rsidR="00AF665B" w:rsidRPr="00D33FB7" w:rsidRDefault="00AF665B" w:rsidP="00AF665B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CC"/>
        </w:rPr>
        <w:t>Lời giải</w:t>
      </w:r>
    </w:p>
    <w:p w14:paraId="0F50A309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  <w:t xml:space="preserve">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54779BA0">
          <v:shape id="_x0000_i6889" type="#_x0000_t75" style="width:24.75pt;height:17.25pt" o:ole="">
            <v:imagedata r:id="rId8200" o:title=""/>
          </v:shape>
          <o:OLEObject Type="Embed" ProgID="Equation.DSMT4" ShapeID="_x0000_i6889" DrawAspect="Content" ObjectID="_1690176342" r:id="rId8206"/>
        </w:object>
      </w:r>
      <w:r w:rsidRPr="00D33FB7">
        <w:rPr>
          <w:rFonts w:ascii="Chu Van An" w:eastAsia="MS Mincho" w:hAnsi="Chu Van An" w:cs="Chu Van An"/>
        </w:rPr>
        <w:t xml:space="preserve">, gọi phương trình chính tắc của </w:t>
      </w:r>
      <w:r w:rsidRPr="00D33FB7">
        <w:rPr>
          <w:rFonts w:ascii="Chu Van An" w:hAnsi="Chu Van An" w:cs="Chu Van An"/>
        </w:rPr>
        <w:t>elip</w: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40" w:dyaOrig="660" w14:anchorId="0B9A2C8F">
          <v:shape id="_x0000_i6890" type="#_x0000_t75" style="width:57pt;height:32.25pt" o:ole="">
            <v:imagedata r:id="rId8207" o:title=""/>
          </v:shape>
          <o:OLEObject Type="Embed" ProgID="Equation.DSMT4" ShapeID="_x0000_i6890" DrawAspect="Content" ObjectID="_1690176343" r:id="rId8208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14"/>
        </w:rPr>
        <w:object w:dxaOrig="1100" w:dyaOrig="400" w14:anchorId="34AC1EDA">
          <v:shape id="_x0000_i6891" type="#_x0000_t75" style="width:54.75pt;height:19.5pt" o:ole="">
            <v:imagedata r:id="rId8209" o:title=""/>
          </v:shape>
          <o:OLEObject Type="Embed" ProgID="Equation.DSMT4" ShapeID="_x0000_i6891" DrawAspect="Content" ObjectID="_1690176344" r:id="rId8210"/>
        </w:object>
      </w:r>
      <w:r w:rsidRPr="00D33FB7">
        <w:rPr>
          <w:rFonts w:ascii="Chu Van An" w:hAnsi="Chu Van An" w:cs="Chu Van An"/>
        </w:rPr>
        <w:t>.</w:t>
      </w:r>
    </w:p>
    <w:p w14:paraId="238B5787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u w:val="single"/>
        </w:rPr>
      </w:pPr>
      <w:r w:rsidRPr="00D33FB7">
        <w:rPr>
          <w:rFonts w:ascii="Chu Van An" w:hAnsi="Chu Van An" w:cs="Chu Van An"/>
        </w:rPr>
        <w:tab/>
        <w:t xml:space="preserve">   </w:t>
      </w:r>
      <w:r w:rsidRPr="00D33FB7">
        <w:rPr>
          <w:rFonts w:ascii="Chu Van An" w:hAnsi="Chu Van An" w:cs="Chu Van An"/>
        </w:rPr>
        <w:tab/>
        <w:t xml:space="preserve">    Do </w:t>
      </w:r>
      <w:r w:rsidRPr="00D33FB7">
        <w:rPr>
          <w:rFonts w:ascii="Chu Van An" w:eastAsia="MS Mincho" w:hAnsi="Chu Van An" w:cs="Chu Van An"/>
        </w:rPr>
        <w:t xml:space="preserve">độ dài trục lớn là </w:t>
      </w:r>
      <w:r w:rsidRPr="00D33FB7">
        <w:rPr>
          <w:rFonts w:ascii="Chu Van An" w:hAnsi="Chu Van An" w:cs="Chu Van An"/>
          <w:position w:val="-6"/>
        </w:rPr>
        <w:object w:dxaOrig="279" w:dyaOrig="279" w14:anchorId="4A284DD0">
          <v:shape id="_x0000_i6892" type="#_x0000_t75" style="width:13.5pt;height:13.5pt" o:ole="">
            <v:imagedata r:id="rId8202" o:title=""/>
          </v:shape>
          <o:OLEObject Type="Embed" ProgID="Equation.DSMT4" ShapeID="_x0000_i6892" DrawAspect="Content" ObjectID="_1690176345" r:id="rId8211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độ dài trục nhỏ là </w:t>
      </w:r>
      <w:r w:rsidRPr="00D33FB7">
        <w:rPr>
          <w:rFonts w:ascii="Chu Van An" w:hAnsi="Chu Van An" w:cs="Chu Van An"/>
          <w:position w:val="-6"/>
        </w:rPr>
        <w:object w:dxaOrig="180" w:dyaOrig="279" w14:anchorId="073DFC62">
          <v:shape id="_x0000_i6893" type="#_x0000_t75" style="width:9.75pt;height:13.5pt" o:ole="">
            <v:imagedata r:id="rId8204" o:title=""/>
          </v:shape>
          <o:OLEObject Type="Embed" ProgID="Equation.DSMT4" ShapeID="_x0000_i6893" DrawAspect="Content" ObjectID="_1690176346" r:id="rId8212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nên </w:t>
      </w:r>
      <w:r w:rsidRPr="00D33FB7">
        <w:rPr>
          <w:rFonts w:ascii="Chu Van An" w:hAnsi="Chu Van An" w:cs="Chu Van An"/>
          <w:position w:val="-10"/>
        </w:rPr>
        <w:object w:dxaOrig="1120" w:dyaOrig="320" w14:anchorId="7007EA94">
          <v:shape id="_x0000_i6894" type="#_x0000_t75" style="width:54.75pt;height:17.25pt" o:ole="">
            <v:imagedata r:id="rId8213" o:title=""/>
          </v:shape>
          <o:OLEObject Type="Embed" ProgID="Equation.DSMT4" ShapeID="_x0000_i6894" DrawAspect="Content" ObjectID="_1690176347" r:id="rId8214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>(thỏa mãn).</w:t>
      </w:r>
    </w:p>
    <w:p w14:paraId="33A9A5EB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  <w:bCs/>
        </w:rPr>
      </w:pPr>
      <w:r w:rsidRPr="00D33FB7">
        <w:rPr>
          <w:rFonts w:ascii="Chu Van An" w:eastAsia="MS Mincho" w:hAnsi="Chu Van An" w:cs="Chu Van An"/>
        </w:rPr>
        <w:t xml:space="preserve">         </w:t>
      </w:r>
      <w:r w:rsidRPr="00D33FB7">
        <w:rPr>
          <w:rFonts w:ascii="Chu Van An" w:eastAsia="MS Mincho" w:hAnsi="Chu Van An" w:cs="Chu Van An"/>
        </w:rPr>
        <w:tab/>
        <w:t xml:space="preserve">  Vậy phương trình chính tắc của </w:t>
      </w:r>
      <w:r w:rsidRPr="00D33FB7">
        <w:rPr>
          <w:rFonts w:ascii="Chu Van An" w:hAnsi="Chu Van An" w:cs="Chu Van An"/>
        </w:rPr>
        <w:t>elip</w: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60" w:dyaOrig="660" w14:anchorId="7ABF2BB2">
          <v:shape id="_x0000_i6895" type="#_x0000_t75" style="width:58.5pt;height:32.25pt" o:ole="">
            <v:imagedata r:id="rId8215" o:title=""/>
          </v:shape>
          <o:OLEObject Type="Embed" ProgID="Equation.DSMT4" ShapeID="_x0000_i6895" DrawAspect="Content" ObjectID="_1690176348" r:id="rId8216"/>
        </w:object>
      </w:r>
      <w:r w:rsidRPr="00D33FB7">
        <w:rPr>
          <w:rFonts w:ascii="Chu Van An" w:eastAsia="MS Mincho" w:hAnsi="Chu Van An" w:cs="Chu Van An"/>
        </w:rPr>
        <w:t>.</w:t>
      </w:r>
    </w:p>
    <w:p w14:paraId="0E4EF3FA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Câu 2.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12FC364A">
          <v:shape id="_x0000_i6896" type="#_x0000_t75" style="width:24.75pt;height:17.25pt" o:ole="">
            <v:imagedata r:id="rId8200" o:title=""/>
          </v:shape>
          <o:OLEObject Type="Embed" ProgID="Equation.DSMT4" ShapeID="_x0000_i6896" DrawAspect="Content" ObjectID="_1690176349" r:id="rId8217"/>
        </w:object>
      </w:r>
      <w:r w:rsidRPr="00D33FB7">
        <w:rPr>
          <w:rFonts w:ascii="Chu Van An" w:eastAsia="MS Mincho" w:hAnsi="Chu Van An" w:cs="Chu Van An"/>
        </w:rPr>
        <w:t>, viết phương trình chính tắc của</w:t>
      </w:r>
      <w:r w:rsidRPr="00D33FB7">
        <w:rPr>
          <w:rFonts w:ascii="Chu Van An" w:hAnsi="Chu Van An" w:cs="Chu Van An"/>
        </w:rPr>
        <w:t xml:space="preserve"> Elíp</w:t>
      </w:r>
      <w:r w:rsidRPr="00D33FB7">
        <w:rPr>
          <w:rFonts w:ascii="Chu Van An" w:eastAsia="MS Mincho" w:hAnsi="Chu Van An" w:cs="Chu Van An"/>
        </w:rPr>
        <w:t xml:space="preserve"> biết độ dài trục bé là </w:t>
      </w:r>
      <w:r w:rsidRPr="00D33FB7">
        <w:rPr>
          <w:rFonts w:ascii="Chu Van An" w:hAnsi="Chu Van An" w:cs="Chu Van An"/>
          <w:position w:val="-6"/>
        </w:rPr>
        <w:object w:dxaOrig="200" w:dyaOrig="279" w14:anchorId="70BB7AA3">
          <v:shape id="_x0000_i6897" type="#_x0000_t75" style="width:9.75pt;height:13.5pt" o:ole="">
            <v:imagedata r:id="rId8218" o:title=""/>
          </v:shape>
          <o:OLEObject Type="Embed" ProgID="Equation.DSMT4" ShapeID="_x0000_i6897" DrawAspect="Content" ObjectID="_1690176350" r:id="rId8219"/>
        </w:object>
      </w:r>
      <w:r w:rsidRPr="00D33FB7">
        <w:rPr>
          <w:rFonts w:ascii="Chu Van An" w:hAnsi="Chu Van An" w:cs="Chu Van An"/>
          <w:position w:val="-6"/>
        </w:rPr>
        <w:t xml:space="preserve"> </w:t>
      </w:r>
      <w:r w:rsidRPr="00D33FB7">
        <w:rPr>
          <w:rFonts w:ascii="Chu Van An" w:eastAsia="MS Mincho" w:hAnsi="Chu Van An" w:cs="Chu Van An"/>
        </w:rPr>
        <w:t>và tiêu cự là</w:t>
      </w:r>
      <w:r w:rsidRPr="00D33FB7">
        <w:rPr>
          <w:rFonts w:ascii="Chu Van An" w:hAnsi="Chu Van An" w:cs="Chu Van An"/>
          <w:position w:val="-6"/>
        </w:rPr>
        <w:object w:dxaOrig="180" w:dyaOrig="279" w14:anchorId="635CC389">
          <v:shape id="_x0000_i6898" type="#_x0000_t75" style="width:9.75pt;height:13.5pt" o:ole="">
            <v:imagedata r:id="rId8204" o:title=""/>
          </v:shape>
          <o:OLEObject Type="Embed" ProgID="Equation.DSMT4" ShapeID="_x0000_i6898" DrawAspect="Content" ObjectID="_1690176351" r:id="rId8220"/>
        </w:object>
      </w:r>
      <w:r w:rsidRPr="00D33FB7">
        <w:rPr>
          <w:rFonts w:ascii="Chu Van An" w:eastAsia="MS Mincho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05F27BDD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78C65694">
          <v:shape id="_x0000_i6899" type="#_x0000_t75" style="width:24.75pt;height:17.25pt" o:ole="">
            <v:imagedata r:id="rId8200" o:title=""/>
          </v:shape>
          <o:OLEObject Type="Embed" ProgID="Equation.DSMT4" ShapeID="_x0000_i6899" DrawAspect="Content" ObjectID="_1690176352" r:id="rId8221"/>
        </w:object>
      </w:r>
      <w:r w:rsidRPr="00D33FB7">
        <w:rPr>
          <w:rFonts w:ascii="Chu Van An" w:eastAsia="MS Mincho" w:hAnsi="Chu Van An" w:cs="Chu Van An"/>
        </w:rPr>
        <w:t xml:space="preserve">, gọi phương trình chính tắc của </w:t>
      </w:r>
      <w:r w:rsidRPr="00D33FB7">
        <w:rPr>
          <w:rFonts w:ascii="Chu Van An" w:hAnsi="Chu Van An" w:cs="Chu Van An"/>
        </w:rPr>
        <w:t>Elíp</w:t>
      </w:r>
      <w:r w:rsidRPr="00D33FB7">
        <w:rPr>
          <w:rFonts w:ascii="Chu Van An" w:eastAsia="MS Mincho" w:hAnsi="Chu Van An" w:cs="Chu Van An"/>
        </w:rPr>
        <w:t xml:space="preserve"> là</w:t>
      </w:r>
      <w:r w:rsidRPr="00D33FB7">
        <w:rPr>
          <w:rFonts w:ascii="Chu Van An" w:hAnsi="Chu Van An" w:cs="Chu Van An"/>
          <w:position w:val="-24"/>
        </w:rPr>
        <w:object w:dxaOrig="1140" w:dyaOrig="660" w14:anchorId="6BF4569C">
          <v:shape id="_x0000_i6900" type="#_x0000_t75" style="width:57pt;height:32.25pt" o:ole="">
            <v:imagedata r:id="rId8207" o:title=""/>
          </v:shape>
          <o:OLEObject Type="Embed" ProgID="Equation.DSMT4" ShapeID="_x0000_i6900" DrawAspect="Content" ObjectID="_1690176353" r:id="rId8222"/>
        </w:object>
      </w:r>
      <w:r w:rsidRPr="00D33FB7">
        <w:rPr>
          <w:rFonts w:ascii="Chu Van An" w:eastAsia="MS Mincho" w:hAnsi="Chu Van An" w:cs="Chu Van An"/>
        </w:rPr>
        <w:t>,</w:t>
      </w:r>
      <w:r w:rsidRPr="00D33FB7">
        <w:rPr>
          <w:rFonts w:ascii="Chu Van An" w:hAnsi="Chu Van An" w:cs="Chu Van An"/>
          <w:position w:val="-14"/>
        </w:rPr>
        <w:object w:dxaOrig="1100" w:dyaOrig="400" w14:anchorId="17AB9FC7">
          <v:shape id="_x0000_i6901" type="#_x0000_t75" style="width:54.75pt;height:19.5pt" o:ole="">
            <v:imagedata r:id="rId8209" o:title=""/>
          </v:shape>
          <o:OLEObject Type="Embed" ProgID="Equation.DSMT4" ShapeID="_x0000_i6901" DrawAspect="Content" ObjectID="_1690176354" r:id="rId8223"/>
        </w:object>
      </w:r>
    </w:p>
    <w:p w14:paraId="4286900C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u w:val="single"/>
        </w:rPr>
      </w:pPr>
      <w:r w:rsidRPr="00D33FB7">
        <w:rPr>
          <w:rFonts w:ascii="Chu Van An" w:hAnsi="Chu Van An" w:cs="Chu Van An"/>
        </w:rPr>
        <w:t xml:space="preserve">            Do </w:t>
      </w:r>
      <w:r w:rsidRPr="00D33FB7">
        <w:rPr>
          <w:rFonts w:ascii="Chu Van An" w:eastAsia="MS Mincho" w:hAnsi="Chu Van An" w:cs="Chu Van An"/>
        </w:rPr>
        <w:t xml:space="preserve">độ dài trục bé là </w:t>
      </w:r>
      <w:r w:rsidRPr="00D33FB7">
        <w:rPr>
          <w:rFonts w:ascii="Chu Van An" w:hAnsi="Chu Van An" w:cs="Chu Van An"/>
          <w:position w:val="-6"/>
        </w:rPr>
        <w:object w:dxaOrig="200" w:dyaOrig="279" w14:anchorId="2E1D4792">
          <v:shape id="_x0000_i6902" type="#_x0000_t75" style="width:9.75pt;height:13.5pt" o:ole="">
            <v:imagedata r:id="rId8218" o:title=""/>
          </v:shape>
          <o:OLEObject Type="Embed" ProgID="Equation.DSMT4" ShapeID="_x0000_i6902" DrawAspect="Content" ObjectID="_1690176355" r:id="rId8224"/>
        </w:object>
      </w:r>
      <w:r w:rsidRPr="00D33FB7">
        <w:rPr>
          <w:rFonts w:ascii="Chu Van An" w:hAnsi="Chu Van An" w:cs="Chu Van An"/>
          <w:position w:val="-6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tiêu cự là </w:t>
      </w:r>
      <w:r w:rsidRPr="00D33FB7">
        <w:rPr>
          <w:rFonts w:ascii="Chu Van An" w:hAnsi="Chu Van An" w:cs="Chu Van An"/>
          <w:position w:val="-6"/>
        </w:rPr>
        <w:object w:dxaOrig="180" w:dyaOrig="279" w14:anchorId="344F814F">
          <v:shape id="_x0000_i6903" type="#_x0000_t75" style="width:9.75pt;height:13.5pt" o:ole="">
            <v:imagedata r:id="rId8204" o:title=""/>
          </v:shape>
          <o:OLEObject Type="Embed" ProgID="Equation.DSMT4" ShapeID="_x0000_i6903" DrawAspect="Content" ObjectID="_1690176356" r:id="rId8225"/>
        </w:object>
      </w:r>
      <w:r w:rsidRPr="00D33FB7">
        <w:rPr>
          <w:rFonts w:ascii="Chu Van An" w:eastAsia="MS Mincho" w:hAnsi="Chu Van An" w:cs="Chu Van An"/>
        </w:rPr>
        <w:t xml:space="preserve">nên </w:t>
      </w:r>
      <w:r w:rsidRPr="00D33FB7">
        <w:rPr>
          <w:rFonts w:ascii="Chu Van An" w:hAnsi="Chu Van An" w:cs="Chu Van An"/>
          <w:position w:val="-10"/>
        </w:rPr>
        <w:object w:dxaOrig="2960" w:dyaOrig="420" w14:anchorId="6920824C">
          <v:shape id="_x0000_i6904" type="#_x0000_t75" style="width:147.75pt;height:21pt" o:ole="">
            <v:imagedata r:id="rId8226" o:title=""/>
          </v:shape>
          <o:OLEObject Type="Embed" ProgID="Equation.DSMT4" ShapeID="_x0000_i6904" DrawAspect="Content" ObjectID="_1690176357" r:id="rId8227"/>
        </w:object>
      </w:r>
      <w:r w:rsidRPr="00D33FB7">
        <w:rPr>
          <w:rFonts w:ascii="Chu Van An" w:eastAsia="MS Mincho" w:hAnsi="Chu Van An" w:cs="Chu Van An"/>
        </w:rPr>
        <w:t>( thỏa mãn).</w:t>
      </w:r>
    </w:p>
    <w:p w14:paraId="3F50F021" w14:textId="77777777" w:rsidR="00AF665B" w:rsidRPr="00D33FB7" w:rsidRDefault="00AF665B" w:rsidP="00AF665B">
      <w:pPr>
        <w:tabs>
          <w:tab w:val="left" w:pos="284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 Vậy phương trình chính tắc của </w:t>
      </w:r>
      <w:r w:rsidRPr="00D33FB7">
        <w:rPr>
          <w:rFonts w:ascii="Chu Van An" w:hAnsi="Chu Van An" w:cs="Chu Van An"/>
        </w:rPr>
        <w:t>Elíp</w:t>
      </w:r>
      <w:r w:rsidRPr="00D33FB7">
        <w:rPr>
          <w:rFonts w:ascii="Chu Van An" w:eastAsia="MS Mincho" w:hAnsi="Chu Van An" w:cs="Chu Van An"/>
        </w:rPr>
        <w:t xml:space="preserve"> là</w:t>
      </w:r>
      <w:r w:rsidRPr="00D33FB7">
        <w:rPr>
          <w:rFonts w:ascii="Chu Van An" w:hAnsi="Chu Van An" w:cs="Chu Van An"/>
          <w:position w:val="-24"/>
        </w:rPr>
        <w:object w:dxaOrig="1160" w:dyaOrig="660" w14:anchorId="1F338C35">
          <v:shape id="_x0000_i6905" type="#_x0000_t75" style="width:58.5pt;height:32.25pt" o:ole="">
            <v:imagedata r:id="rId8228" o:title=""/>
          </v:shape>
          <o:OLEObject Type="Embed" ProgID="Equation.DSMT4" ShapeID="_x0000_i6905" DrawAspect="Content" ObjectID="_1690176358" r:id="rId8229"/>
        </w:object>
      </w:r>
      <w:r w:rsidRPr="00D33FB7">
        <w:rPr>
          <w:rFonts w:ascii="Chu Van An" w:eastAsia="MS Mincho" w:hAnsi="Chu Van An" w:cs="Chu Van An"/>
        </w:rPr>
        <w:t>.</w:t>
      </w:r>
    </w:p>
    <w:p w14:paraId="1F18FEAD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color w:val="0000CC"/>
        </w:rPr>
      </w:pPr>
      <w:r w:rsidRPr="00D33FB7">
        <w:rPr>
          <w:rFonts w:ascii="Chu Van An" w:hAnsi="Chu Van An" w:cs="Chu Van An"/>
          <w:color w:val="0000CC"/>
        </w:rPr>
        <w:t>Câu 3.</w:t>
      </w:r>
      <w:r w:rsidRPr="00D33FB7">
        <w:rPr>
          <w:rFonts w:ascii="Chu Van An" w:eastAsia="MS Mincho" w:hAnsi="Chu Van An" w:cs="Chu Van An"/>
        </w:rPr>
        <w:t xml:space="preserve">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179684A1">
          <v:shape id="_x0000_i6906" type="#_x0000_t75" style="width:24.75pt;height:17.25pt" o:ole="">
            <v:imagedata r:id="rId8200" o:title=""/>
          </v:shape>
          <o:OLEObject Type="Embed" ProgID="Equation.DSMT4" ShapeID="_x0000_i6906" DrawAspect="Content" ObjectID="_1690176359" r:id="rId8230"/>
        </w:object>
      </w:r>
      <w:r w:rsidRPr="00D33FB7">
        <w:rPr>
          <w:rFonts w:ascii="Chu Van An" w:eastAsia="MS Mincho" w:hAnsi="Chu Van An" w:cs="Chu Van An"/>
        </w:rPr>
        <w:t xml:space="preserve">, </w:t>
      </w:r>
      <w:r w:rsidRPr="00D33FB7">
        <w:rPr>
          <w:rFonts w:ascii="Chu Van An" w:hAnsi="Chu Van An" w:cs="Chu Van An"/>
        </w:rPr>
        <w:t xml:space="preserve">lập phương trình chính tắc của elip biết độ dài trục lớn là </w:t>
      </w:r>
      <w:r w:rsidRPr="00D33FB7">
        <w:rPr>
          <w:rFonts w:ascii="Chu Van An" w:hAnsi="Chu Van An" w:cs="Chu Van An"/>
          <w:position w:val="-4"/>
        </w:rPr>
        <w:object w:dxaOrig="279" w:dyaOrig="260" w14:anchorId="046AD0E2">
          <v:shape id="_x0000_i6907" type="#_x0000_t75" style="width:13.5pt;height:13.5pt" o:ole="">
            <v:imagedata r:id="rId8231" o:title=""/>
          </v:shape>
          <o:OLEObject Type="Embed" ProgID="Equation.DSMT4" ShapeID="_x0000_i6907" DrawAspect="Content" ObjectID="_1690176360" r:id="rId8232"/>
        </w:object>
      </w:r>
      <w:r w:rsidRPr="00D33FB7">
        <w:rPr>
          <w:rFonts w:ascii="Chu Van An" w:hAnsi="Chu Van An" w:cs="Chu Van An"/>
        </w:rPr>
        <w:t xml:space="preserve"> và có tiêu điểm </w:t>
      </w:r>
      <w:r w:rsidRPr="00D33FB7">
        <w:rPr>
          <w:rFonts w:ascii="Chu Van An" w:hAnsi="Chu Van An" w:cs="Chu Van An"/>
          <w:position w:val="-14"/>
        </w:rPr>
        <w:object w:dxaOrig="920" w:dyaOrig="400" w14:anchorId="10DC3104">
          <v:shape id="_x0000_i6908" type="#_x0000_t75" style="width:47.25pt;height:19.5pt" o:ole="">
            <v:imagedata r:id="rId8233" o:title=""/>
          </v:shape>
          <o:OLEObject Type="Embed" ProgID="Equation.DSMT4" ShapeID="_x0000_i6908" DrawAspect="Content" ObjectID="_1690176361" r:id="rId8234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    </w:t>
      </w:r>
      <w:r w:rsidRPr="00D33FB7">
        <w:rPr>
          <w:rFonts w:ascii="Chu Van An" w:hAnsi="Chu Van An" w:cs="Chu Van An"/>
          <w:b/>
          <w:color w:val="0000CC"/>
        </w:rPr>
        <w:t xml:space="preserve">                  </w:t>
      </w:r>
    </w:p>
    <w:p w14:paraId="1CEF00C7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17FD822D" w14:textId="77777777" w:rsidR="00AF665B" w:rsidRPr="00D33FB7" w:rsidRDefault="00AF665B" w:rsidP="00AF665B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Gọi phương trình chính tắc của elip là </w:t>
      </w:r>
      <w:r w:rsidRPr="00D33FB7">
        <w:rPr>
          <w:rFonts w:ascii="Chu Van An" w:hAnsi="Chu Van An" w:cs="Chu Van An"/>
          <w:position w:val="-24"/>
        </w:rPr>
        <w:object w:dxaOrig="2260" w:dyaOrig="660" w14:anchorId="6A5121CB">
          <v:shape id="_x0000_i6909" type="#_x0000_t75" style="width:113.25pt;height:32.25pt" o:ole="">
            <v:imagedata r:id="rId8235" o:title=""/>
          </v:shape>
          <o:OLEObject Type="Embed" ProgID="Equation.DSMT4" ShapeID="_x0000_i6909" DrawAspect="Content" ObjectID="_1690176362" r:id="rId8236"/>
        </w:object>
      </w:r>
      <w:r w:rsidRPr="00D33FB7">
        <w:rPr>
          <w:rFonts w:ascii="Chu Van An" w:hAnsi="Chu Van An" w:cs="Chu Van An"/>
        </w:rPr>
        <w:t xml:space="preserve"> .</w:t>
      </w:r>
    </w:p>
    <w:p w14:paraId="7377AE71" w14:textId="77777777" w:rsidR="00AF665B" w:rsidRPr="00D33FB7" w:rsidRDefault="00AF665B" w:rsidP="00AF665B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Theo đề bài, ta có </w:t>
      </w:r>
      <w:r w:rsidRPr="00D33FB7">
        <w:rPr>
          <w:rFonts w:ascii="Chu Van An" w:hAnsi="Chu Van An" w:cs="Chu Van An"/>
          <w:position w:val="-32"/>
        </w:rPr>
        <w:object w:dxaOrig="2980" w:dyaOrig="760" w14:anchorId="458A638E">
          <v:shape id="_x0000_i6910" type="#_x0000_t75" style="width:148.5pt;height:37.5pt" o:ole="">
            <v:imagedata r:id="rId8237" o:title=""/>
          </v:shape>
          <o:OLEObject Type="Embed" ProgID="Equation.DSMT4" ShapeID="_x0000_i6910" DrawAspect="Content" ObjectID="_1690176363" r:id="rId8238"/>
        </w:object>
      </w:r>
      <w:r w:rsidRPr="00D33FB7">
        <w:rPr>
          <w:rFonts w:ascii="Chu Van An" w:hAnsi="Chu Van An" w:cs="Chu Van An"/>
        </w:rPr>
        <w:t xml:space="preserve"> .</w:t>
      </w:r>
    </w:p>
    <w:p w14:paraId="516C2ACC" w14:textId="77777777" w:rsidR="00AF665B" w:rsidRPr="00D33FB7" w:rsidRDefault="00AF665B" w:rsidP="00AF665B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Vậy phương trình chính tắc elip là </w:t>
      </w:r>
      <w:r w:rsidRPr="00D33FB7">
        <w:rPr>
          <w:rFonts w:ascii="Chu Van An" w:hAnsi="Chu Van An" w:cs="Chu Van An"/>
          <w:position w:val="-24"/>
        </w:rPr>
        <w:object w:dxaOrig="1160" w:dyaOrig="660" w14:anchorId="691A0D42">
          <v:shape id="_x0000_i6911" type="#_x0000_t75" style="width:58.5pt;height:32.25pt" o:ole="">
            <v:imagedata r:id="rId8239" o:title=""/>
          </v:shape>
          <o:OLEObject Type="Embed" ProgID="Equation.DSMT4" ShapeID="_x0000_i6911" DrawAspect="Content" ObjectID="_1690176364" r:id="rId8240"/>
        </w:object>
      </w:r>
      <w:r w:rsidRPr="00D33FB7">
        <w:rPr>
          <w:rFonts w:ascii="Chu Van An" w:hAnsi="Chu Van An" w:cs="Chu Van An"/>
        </w:rPr>
        <w:t>.</w:t>
      </w:r>
    </w:p>
    <w:p w14:paraId="3DB2B6CA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color w:val="0000CC"/>
        </w:rPr>
      </w:pPr>
      <w:r w:rsidRPr="00D33FB7">
        <w:rPr>
          <w:rFonts w:ascii="Chu Van An" w:hAnsi="Chu Van An" w:cs="Chu Van An"/>
          <w:color w:val="0000CC"/>
        </w:rPr>
        <w:t>Câu 4.</w:t>
      </w:r>
      <w:r w:rsidRPr="00D33FB7">
        <w:rPr>
          <w:rFonts w:ascii="Chu Van An" w:eastAsia="MS Mincho" w:hAnsi="Chu Van An" w:cs="Chu Van An"/>
        </w:rPr>
        <w:t xml:space="preserve">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277B928A">
          <v:shape id="_x0000_i6912" type="#_x0000_t75" style="width:24.75pt;height:17.25pt" o:ole="">
            <v:imagedata r:id="rId8200" o:title=""/>
          </v:shape>
          <o:OLEObject Type="Embed" ProgID="Equation.DSMT4" ShapeID="_x0000_i6912" DrawAspect="Content" ObjectID="_1690176365" r:id="rId8241"/>
        </w:object>
      </w:r>
      <w:r w:rsidRPr="00D33FB7">
        <w:rPr>
          <w:rFonts w:ascii="Chu Van An" w:eastAsia="MS Mincho" w:hAnsi="Chu Van An" w:cs="Chu Van An"/>
        </w:rPr>
        <w:t xml:space="preserve">, lập phương trình chính tắc của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AB191BF">
          <v:shape id="_x0000_i6913" type="#_x0000_t75" style="width:21pt;height:19.5pt" o:ole="">
            <v:imagedata r:id="rId8242" o:title=""/>
          </v:shape>
          <o:OLEObject Type="Embed" ProgID="Equation.DSMT4" ShapeID="_x0000_i6913" DrawAspect="Content" ObjectID="_1690176366" r:id="rId8243"/>
        </w:object>
      </w:r>
      <w:r w:rsidRPr="00D33FB7">
        <w:rPr>
          <w:rFonts w:ascii="Chu Van An" w:eastAsia="MS Mincho" w:hAnsi="Chu Van An" w:cs="Chu Van An"/>
        </w:rPr>
        <w:t xml:space="preserve"> biết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19312F85">
          <v:shape id="_x0000_i6914" type="#_x0000_t75" style="width:21pt;height:19.5pt" o:ole="">
            <v:imagedata r:id="rId8244" o:title=""/>
          </v:shape>
          <o:OLEObject Type="Embed" ProgID="Equation.DSMT4" ShapeID="_x0000_i6914" DrawAspect="Content" ObjectID="_1690176367" r:id="rId8245"/>
        </w:object>
      </w:r>
      <w:r w:rsidRPr="00D33FB7">
        <w:rPr>
          <w:rFonts w:ascii="Chu Van An" w:eastAsia="MS Mincho" w:hAnsi="Chu Van An" w:cs="Chu Van An"/>
        </w:rPr>
        <w:t xml:space="preserve"> đi qua hai điểm </w:t>
      </w:r>
      <w:r w:rsidRPr="00D33FB7">
        <w:rPr>
          <w:rFonts w:ascii="Chu Van An" w:eastAsia="MS Mincho" w:hAnsi="Chu Van An" w:cs="Chu Van An"/>
          <w:position w:val="-14"/>
        </w:rPr>
        <w:object w:dxaOrig="859" w:dyaOrig="400" w14:anchorId="0EF8C0B6">
          <v:shape id="_x0000_i6915" type="#_x0000_t75" style="width:43.5pt;height:19.5pt" o:ole="">
            <v:imagedata r:id="rId8246" o:title=""/>
          </v:shape>
          <o:OLEObject Type="Embed" ProgID="Equation.DSMT4" ShapeID="_x0000_i6915" DrawAspect="Content" ObjectID="_1690176368" r:id="rId8247"/>
        </w:object>
      </w:r>
      <w:r w:rsidRPr="00D33FB7">
        <w:rPr>
          <w:rFonts w:ascii="Chu Van An" w:eastAsia="MS Mincho" w:hAnsi="Chu Van An" w:cs="Chu Van An"/>
        </w:rPr>
        <w:t xml:space="preserve"> và </w:t>
      </w:r>
      <w:r w:rsidRPr="00D33FB7">
        <w:rPr>
          <w:rFonts w:ascii="Chu Van An" w:eastAsia="MS Mincho" w:hAnsi="Chu Van An" w:cs="Chu Van An"/>
          <w:position w:val="-28"/>
        </w:rPr>
        <w:object w:dxaOrig="1180" w:dyaOrig="680" w14:anchorId="7805ACDA">
          <v:shape id="_x0000_i6916" type="#_x0000_t75" style="width:60pt;height:32.25pt" o:ole="">
            <v:imagedata r:id="rId8248" o:title=""/>
          </v:shape>
          <o:OLEObject Type="Embed" ProgID="Equation.DSMT4" ShapeID="_x0000_i6916" DrawAspect="Content" ObjectID="_1690176369" r:id="rId8249"/>
        </w:object>
      </w:r>
      <w:r w:rsidRPr="00D33FB7">
        <w:rPr>
          <w:rFonts w:ascii="Chu Van An" w:eastAsia="MS Mincho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       </w:t>
      </w:r>
      <w:r w:rsidRPr="00D33FB7">
        <w:rPr>
          <w:rFonts w:ascii="Chu Van An" w:hAnsi="Chu Van An" w:cs="Chu Van An"/>
          <w:b/>
          <w:color w:val="0000CC"/>
        </w:rPr>
        <w:t xml:space="preserve">                  </w:t>
      </w:r>
    </w:p>
    <w:p w14:paraId="0C1B45B1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0D4D56C5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hAnsi="Chu Van An" w:cs="Chu Van An"/>
          <w:bCs/>
          <w:lang w:val="fr-FR"/>
        </w:rPr>
        <w:t xml:space="preserve">           </w:t>
      </w:r>
      <w:r w:rsidRPr="00D33FB7">
        <w:rPr>
          <w:rFonts w:ascii="Chu Van An" w:hAnsi="Chu Van An" w:cs="Chu Van An"/>
          <w:bCs/>
          <w:lang w:val="fr-FR"/>
        </w:rPr>
        <w:tab/>
      </w:r>
      <w:r w:rsidRPr="00D33FB7">
        <w:rPr>
          <w:rFonts w:ascii="Chu Van An" w:hAnsi="Chu Van An" w:cs="Chu Van An"/>
          <w:bCs/>
          <w:lang w:val="fr-FR"/>
        </w:rPr>
        <w:tab/>
        <w:t xml:space="preserve">Gọi phương trình chính tắc của elip </w:t>
      </w:r>
      <w:r w:rsidRPr="00D33FB7">
        <w:rPr>
          <w:rFonts w:ascii="Chu Van An" w:hAnsi="Chu Van An" w:cs="Chu Van An"/>
          <w:bCs/>
          <w:position w:val="-14"/>
          <w:lang w:val="fr-FR"/>
        </w:rPr>
        <w:object w:dxaOrig="420" w:dyaOrig="400" w14:anchorId="0CC523E1">
          <v:shape id="_x0000_i6917" type="#_x0000_t75" style="width:21pt;height:19.5pt" o:ole="">
            <v:imagedata r:id="rId8250" o:title=""/>
          </v:shape>
          <o:OLEObject Type="Embed" ProgID="Equation.DSMT4" ShapeID="_x0000_i6917" DrawAspect="Content" ObjectID="_1690176370" r:id="rId8251"/>
        </w:object>
      </w:r>
      <w:r w:rsidRPr="00D33FB7">
        <w:rPr>
          <w:rFonts w:ascii="Chu Van An" w:eastAsia="MS Mincho" w:hAnsi="Chu Van An" w:cs="Chu Van An"/>
          <w:lang w:val="fr-FR"/>
        </w:rPr>
        <w:t xml:space="preserve"> cần tìm là </w:t>
      </w:r>
      <w:r w:rsidRPr="00D33FB7">
        <w:rPr>
          <w:rFonts w:ascii="Chu Van An" w:eastAsia="MS Mincho" w:hAnsi="Chu Van An" w:cs="Chu Van An"/>
          <w:position w:val="-24"/>
        </w:rPr>
        <w:object w:dxaOrig="1140" w:dyaOrig="660" w14:anchorId="01FE2BCF">
          <v:shape id="_x0000_i6918" type="#_x0000_t75" style="width:57pt;height:32.25pt" o:ole="">
            <v:imagedata r:id="rId8252" o:title=""/>
          </v:shape>
          <o:OLEObject Type="Embed" ProgID="Equation.DSMT4" ShapeID="_x0000_i6918" DrawAspect="Content" ObjectID="_1690176371" r:id="rId8253"/>
        </w:object>
      </w:r>
      <w:r w:rsidRPr="00D33FB7">
        <w:rPr>
          <w:rFonts w:ascii="Chu Van An" w:eastAsia="MS Mincho" w:hAnsi="Chu Van An" w:cs="Chu Van An"/>
          <w:lang w:val="fr-FR"/>
        </w:rPr>
        <w:t xml:space="preserve"> với </w:t>
      </w:r>
      <w:r w:rsidRPr="00D33FB7">
        <w:rPr>
          <w:rFonts w:ascii="Chu Van An" w:eastAsia="MS Mincho" w:hAnsi="Chu Van An" w:cs="Chu Van An"/>
          <w:position w:val="-6"/>
        </w:rPr>
        <w:object w:dxaOrig="920" w:dyaOrig="279" w14:anchorId="0EE3591A">
          <v:shape id="_x0000_i6919" type="#_x0000_t75" style="width:47.25pt;height:15pt" o:ole="">
            <v:imagedata r:id="rId8254" o:title=""/>
          </v:shape>
          <o:OLEObject Type="Embed" ProgID="Equation.DSMT4" ShapeID="_x0000_i6919" DrawAspect="Content" ObjectID="_1690176372" r:id="rId8255"/>
        </w:object>
      </w:r>
      <w:r w:rsidRPr="00D33FB7">
        <w:rPr>
          <w:rFonts w:ascii="Chu Van An" w:eastAsia="MS Mincho" w:hAnsi="Chu Van An" w:cs="Chu Van An"/>
          <w:lang w:val="fr-FR"/>
        </w:rPr>
        <w:t>.</w:t>
      </w:r>
    </w:p>
    <w:p w14:paraId="6B067145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  <w:lang w:val="fr-FR"/>
        </w:rPr>
        <w:t xml:space="preserve">         </w:t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  <w:t xml:space="preserve"> Vì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2DDF711">
          <v:shape id="_x0000_i6920" type="#_x0000_t75" style="width:21pt;height:19.5pt" o:ole="">
            <v:imagedata r:id="rId8256" o:title=""/>
          </v:shape>
          <o:OLEObject Type="Embed" ProgID="Equation.DSMT4" ShapeID="_x0000_i6920" DrawAspect="Content" ObjectID="_1690176373" r:id="rId8257"/>
        </w:object>
      </w:r>
      <w:r w:rsidRPr="00D33FB7">
        <w:rPr>
          <w:rFonts w:ascii="Chu Van An" w:eastAsia="MS Mincho" w:hAnsi="Chu Van An" w:cs="Chu Van An"/>
          <w:lang w:val="fr-FR"/>
        </w:rPr>
        <w:t xml:space="preserve"> đi qua </w:t>
      </w:r>
      <w:r w:rsidRPr="00D33FB7">
        <w:rPr>
          <w:rFonts w:ascii="Chu Van An" w:eastAsia="MS Mincho" w:hAnsi="Chu Van An" w:cs="Chu Van An"/>
          <w:position w:val="-14"/>
        </w:rPr>
        <w:object w:dxaOrig="859" w:dyaOrig="400" w14:anchorId="585C0FA1">
          <v:shape id="_x0000_i6921" type="#_x0000_t75" style="width:43.5pt;height:19.5pt" o:ole="">
            <v:imagedata r:id="rId8258" o:title=""/>
          </v:shape>
          <o:OLEObject Type="Embed" ProgID="Equation.DSMT4" ShapeID="_x0000_i6921" DrawAspect="Content" ObjectID="_1690176374" r:id="rId8259"/>
        </w:object>
      </w:r>
      <w:r w:rsidRPr="00D33FB7">
        <w:rPr>
          <w:rFonts w:ascii="Chu Van An" w:eastAsia="MS Mincho" w:hAnsi="Chu Van An" w:cs="Chu Van An"/>
          <w:lang w:val="fr-FR"/>
        </w:rPr>
        <w:t xml:space="preserve"> và </w:t>
      </w:r>
      <w:r w:rsidRPr="00D33FB7">
        <w:rPr>
          <w:rFonts w:ascii="Chu Van An" w:eastAsia="MS Mincho" w:hAnsi="Chu Van An" w:cs="Chu Van An"/>
          <w:position w:val="-28"/>
        </w:rPr>
        <w:object w:dxaOrig="1180" w:dyaOrig="680" w14:anchorId="5ED08621">
          <v:shape id="_x0000_i6922" type="#_x0000_t75" style="width:60pt;height:32.25pt" o:ole="">
            <v:imagedata r:id="rId8260" o:title=""/>
          </v:shape>
          <o:OLEObject Type="Embed" ProgID="Equation.DSMT4" ShapeID="_x0000_i6922" DrawAspect="Content" ObjectID="_1690176375" r:id="rId8261"/>
        </w:object>
      </w:r>
      <w:r w:rsidRPr="00D33FB7">
        <w:rPr>
          <w:rFonts w:ascii="Chu Van An" w:eastAsia="MS Mincho" w:hAnsi="Chu Van An" w:cs="Chu Van An"/>
          <w:lang w:val="fr-FR"/>
        </w:rPr>
        <w:t xml:space="preserve"> nên ta có hệ phương trình</w:t>
      </w:r>
    </w:p>
    <w:p w14:paraId="71345CA0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lastRenderedPageBreak/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  <w:position w:val="-80"/>
        </w:rPr>
        <w:object w:dxaOrig="2980" w:dyaOrig="1719" w14:anchorId="00B67663">
          <v:shape id="_x0000_i6923" type="#_x0000_t75" style="width:148.5pt;height:85.5pt" o:ole="">
            <v:imagedata r:id="rId8262" o:title=""/>
          </v:shape>
          <o:OLEObject Type="Embed" ProgID="Equation.DSMT4" ShapeID="_x0000_i6923" DrawAspect="Content" ObjectID="_1690176376" r:id="rId8263"/>
        </w:object>
      </w:r>
      <w:r w:rsidRPr="00D33FB7">
        <w:rPr>
          <w:rFonts w:ascii="Chu Van An" w:eastAsia="MS Mincho" w:hAnsi="Chu Van An" w:cs="Chu Van An"/>
          <w:lang w:val="fr-FR"/>
        </w:rPr>
        <w:t xml:space="preserve"> (thỏa mãn).</w:t>
      </w:r>
    </w:p>
    <w:p w14:paraId="00D24A02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Cs/>
          <w:lang w:val="fr-FR"/>
        </w:rPr>
      </w:pPr>
      <w:r w:rsidRPr="00D33FB7">
        <w:rPr>
          <w:rFonts w:ascii="Chu Van An" w:eastAsia="MS Mincho" w:hAnsi="Chu Van An" w:cs="Chu Van An"/>
          <w:lang w:val="fr-FR"/>
        </w:rPr>
        <w:t xml:space="preserve">   </w:t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  <w:t xml:space="preserve">Vậy </w:t>
      </w:r>
      <w:r w:rsidRPr="00D33FB7">
        <w:rPr>
          <w:rFonts w:ascii="Chu Van An" w:hAnsi="Chu Van An" w:cs="Chu Van An"/>
          <w:bCs/>
          <w:lang w:val="fr-FR"/>
        </w:rPr>
        <w:t xml:space="preserve">phương trình chính tắc của elip </w:t>
      </w:r>
      <w:r w:rsidRPr="00D33FB7">
        <w:rPr>
          <w:rFonts w:ascii="Chu Van An" w:hAnsi="Chu Van An" w:cs="Chu Van An"/>
          <w:bCs/>
          <w:position w:val="-14"/>
          <w:lang w:val="fr-FR"/>
        </w:rPr>
        <w:object w:dxaOrig="420" w:dyaOrig="400" w14:anchorId="72E851A2">
          <v:shape id="_x0000_i6924" type="#_x0000_t75" style="width:21pt;height:19.5pt" o:ole="">
            <v:imagedata r:id="rId8264" o:title=""/>
          </v:shape>
          <o:OLEObject Type="Embed" ProgID="Equation.DSMT4" ShapeID="_x0000_i6924" DrawAspect="Content" ObjectID="_1690176377" r:id="rId8265"/>
        </w:object>
      </w:r>
      <w:r w:rsidRPr="00D33FB7">
        <w:rPr>
          <w:rFonts w:ascii="Chu Van An" w:eastAsia="MS Mincho" w:hAnsi="Chu Van An" w:cs="Chu Van An"/>
          <w:lang w:val="fr-FR"/>
        </w:rPr>
        <w:t xml:space="preserve"> cần tìm là </w:t>
      </w:r>
      <w:r w:rsidRPr="00D33FB7">
        <w:rPr>
          <w:rFonts w:ascii="Chu Van An" w:eastAsia="MS Mincho" w:hAnsi="Chu Van An" w:cs="Chu Van An"/>
          <w:position w:val="-24"/>
        </w:rPr>
        <w:object w:dxaOrig="1219" w:dyaOrig="660" w14:anchorId="5590B15B">
          <v:shape id="_x0000_i6925" type="#_x0000_t75" style="width:60.75pt;height:32.25pt" o:ole="">
            <v:imagedata r:id="rId8266" o:title=""/>
          </v:shape>
          <o:OLEObject Type="Embed" ProgID="Equation.DSMT4" ShapeID="_x0000_i6925" DrawAspect="Content" ObjectID="_1690176378" r:id="rId8267"/>
        </w:object>
      </w:r>
    </w:p>
    <w:p w14:paraId="1E6DE726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AF665B" w:rsidRPr="002625C4" w14:paraId="5B199BF7" w14:textId="77777777" w:rsidTr="00EC4384">
        <w:tc>
          <w:tcPr>
            <w:tcW w:w="6200" w:type="dxa"/>
            <w:shd w:val="clear" w:color="auto" w:fill="auto"/>
          </w:tcPr>
          <w:p w14:paraId="79496E06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1.</w:t>
            </w:r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tâm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85" w14:anchorId="2AF0DF07">
                <v:shape id="_x0000_i6926" type="#_x0000_t75" style="width:12pt;height:14.25pt" o:ole="">
                  <v:imagedata r:id="rId8268" o:title=""/>
                </v:shape>
                <o:OLEObject Type="Embed" ProgID="Equation.DSMT4" ShapeID="_x0000_i6926" DrawAspect="Content" ObjectID="_1690176379" r:id="rId826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hai trục đối xứng là hai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trục</w:t>
            </w:r>
            <w:r w:rsidRPr="002625C4">
              <w:rPr>
                <w:rFonts w:ascii="Chu Van An" w:hAnsi="Chu Van An" w:cs="Chu Van An"/>
                <w:szCs w:val="22"/>
              </w:rPr>
              <w:t xml:space="preserve"> toạ độ và qua hai điểm </w:t>
            </w:r>
            <w:r w:rsidRPr="002625C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365" w:dyaOrig="675" w14:anchorId="75A8E9C1">
                <v:shape id="_x0000_i6927" type="#_x0000_t75" style="width:68.25pt;height:33.75pt" o:ole="">
                  <v:imagedata r:id="rId8270" o:title=""/>
                </v:shape>
                <o:OLEObject Type="Embed" ProgID="Equation.DSMT4" ShapeID="_x0000_i6927" DrawAspect="Content" ObjectID="_1690176380" r:id="rId827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185" w:dyaOrig="810" w14:anchorId="6C1C85A0">
                <v:shape id="_x0000_i6928" type="#_x0000_t75" style="width:59.25pt;height:40.5pt" o:ole="">
                  <v:imagedata r:id="rId8272" o:title=""/>
                </v:shape>
                <o:OLEObject Type="Embed" ProgID="Equation.DSMT4" ShapeID="_x0000_i6928" DrawAspect="Content" ObjectID="_1690176381" r:id="rId827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10EE3F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D3F365A">
                <v:shape id="_x0000_i6929" type="#_x0000_t75" style="width:61.5pt;height:33pt" o:ole="">
                  <v:imagedata r:id="rId8274" o:title=""/>
                </v:shape>
                <o:OLEObject Type="Embed" ProgID="Equation.DSMT4" ShapeID="_x0000_i6929" DrawAspect="Content" ObjectID="_1690176382" r:id="rId827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D14CB7A">
                <v:shape id="_x0000_i6930" type="#_x0000_t75" style="width:61.5pt;height:33pt" o:ole="">
                  <v:imagedata r:id="rId8276" o:title=""/>
                </v:shape>
                <o:OLEObject Type="Embed" ProgID="Equation.DSMT4" ShapeID="_x0000_i6930" DrawAspect="Content" ObjectID="_1690176383" r:id="rId8277"/>
              </w:object>
            </w:r>
          </w:p>
          <w:p w14:paraId="034D3043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41CEC450">
                <v:shape id="_x0000_i6931" type="#_x0000_t75" style="width:61.5pt;height:33pt" o:ole="">
                  <v:imagedata r:id="rId8278" o:title=""/>
                </v:shape>
                <o:OLEObject Type="Embed" ProgID="Equation.DSMT4" ShapeID="_x0000_i6931" DrawAspect="Content" ObjectID="_1690176384" r:id="rId827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344E055C">
                <v:shape id="_x0000_i6932" type="#_x0000_t75" style="width:61.5pt;height:33pt" o:ole="">
                  <v:imagedata r:id="rId8280" o:title=""/>
                </v:shape>
                <o:OLEObject Type="Embed" ProgID="Equation.DSMT4" ShapeID="_x0000_i6932" DrawAspect="Content" ObjectID="_1690176385" r:id="rId8281"/>
              </w:object>
            </w:r>
          </w:p>
          <w:p w14:paraId="43413B8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89584E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0005473" w14:textId="77777777" w:rsidTr="00EC4384">
        <w:tc>
          <w:tcPr>
            <w:tcW w:w="6200" w:type="dxa"/>
            <w:shd w:val="clear" w:color="auto" w:fill="auto"/>
          </w:tcPr>
          <w:p w14:paraId="00813617" w14:textId="77777777" w:rsidR="00AF665B" w:rsidRPr="002625C4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30305B29">
                <v:shape id="_x0000_i6933" type="#_x0000_t75" style="width:21pt;height:19.5pt" o:ole="">
                  <v:imagedata r:id="rId8282" o:title=""/>
                </v:shape>
                <o:OLEObject Type="Embed" ProgID="Equation.DSMT4" ShapeID="_x0000_i6933" DrawAspect="Content" ObjectID="_1690176386" r:id="rId828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độ dài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65" w:dyaOrig="285" w14:anchorId="4A260B56">
                <v:shape id="_x0000_i6934" type="#_x0000_t75" style="width:38.25pt;height:14.25pt" o:ole="">
                  <v:imagedata r:id="rId8284" o:title=""/>
                </v:shape>
                <o:OLEObject Type="Embed" ProgID="Equation.DSMT4" ShapeID="_x0000_i6934" DrawAspect="Content" ObjectID="_1690176387" r:id="rId828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308DBB1C">
                <v:shape id="_x0000_i6935" type="#_x0000_t75" style="width:33pt;height:14.25pt" o:ole="">
                  <v:imagedata r:id="rId8286" o:title=""/>
                </v:shape>
                <o:OLEObject Type="Embed" ProgID="Equation.DSMT4" ShapeID="_x0000_i6935" DrawAspect="Content" ObjectID="_1690176388" r:id="rId828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7804BE49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484FE4FB">
                <v:shape id="_x0000_i6936" type="#_x0000_t75" style="width:57.75pt;height:33pt" o:ole="">
                  <v:imagedata r:id="rId8288" o:title=""/>
                </v:shape>
                <o:OLEObject Type="Embed" ProgID="Equation.DSMT4" ShapeID="_x0000_i6936" DrawAspect="Content" ObjectID="_1690176389" r:id="rId828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3C1059C9">
                <v:shape id="_x0000_i6937" type="#_x0000_t75" style="width:57pt;height:33pt" o:ole="">
                  <v:imagedata r:id="rId8290" o:title=""/>
                </v:shape>
                <o:OLEObject Type="Embed" ProgID="Equation.DSMT4" ShapeID="_x0000_i6937" DrawAspect="Content" ObjectID="_1690176390" r:id="rId829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904DD9F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5A513D60">
                <v:shape id="_x0000_i6938" type="#_x0000_t75" style="width:57.75pt;height:33pt" o:ole="">
                  <v:imagedata r:id="rId8292" o:title=""/>
                </v:shape>
                <o:OLEObject Type="Embed" ProgID="Equation.DSMT4" ShapeID="_x0000_i6938" DrawAspect="Content" ObjectID="_1690176391" r:id="rId829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79AC5F0B">
                <v:shape id="_x0000_i6939" type="#_x0000_t75" style="width:57pt;height:33pt" o:ole="">
                  <v:imagedata r:id="rId8294" o:title=""/>
                </v:shape>
                <o:OLEObject Type="Embed" ProgID="Equation.DSMT4" ShapeID="_x0000_i6939" DrawAspect="Content" ObjectID="_1690176392" r:id="rId829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AB6FFB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97DF3D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0DAB08C1" w14:textId="77777777" w:rsidTr="00EC4384">
        <w:tc>
          <w:tcPr>
            <w:tcW w:w="6200" w:type="dxa"/>
            <w:shd w:val="clear" w:color="auto" w:fill="auto"/>
          </w:tcPr>
          <w:p w14:paraId="37B4955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3.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Cho phương </w:t>
            </w:r>
            <w:r w:rsidRPr="002625C4">
              <w:rPr>
                <w:rFonts w:ascii="Chu Van An" w:hAnsi="Chu Van An" w:cs="Chu Van An"/>
                <w:szCs w:val="22"/>
              </w:rPr>
              <w:t>trình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chính tắc của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760" w:dyaOrig="435" w14:anchorId="64C71AA9">
                <v:shape id="_x0000_i6940" type="#_x0000_t75" style="width:138pt;height:21.75pt" o:ole="">
                  <v:imagedata r:id="rId8296" o:title=""/>
                </v:shape>
                <o:OLEObject Type="Embed" ProgID="Equation.DSMT4" ShapeID="_x0000_i6940" DrawAspect="Content" ObjectID="_1690176393" r:id="rId8297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>. Khẳng định nào đúng?</w:t>
            </w:r>
          </w:p>
          <w:p w14:paraId="25D23B7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4556B45D">
                <v:shape id="_x0000_i6941" type="#_x0000_t75" style="width:37.5pt;height:20.25pt" o:ole="">
                  <v:imagedata r:id="rId8298" o:title=""/>
                </v:shape>
                <o:OLEObject Type="Embed" ProgID="Equation.DSMT4" ShapeID="_x0000_i6941" DrawAspect="Content" ObjectID="_1690176394" r:id="rId829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300" w14:anchorId="2A522E00">
                <v:shape id="_x0000_i6942" type="#_x0000_t75" style="width:16.5pt;height:15pt" o:ole="">
                  <v:imagedata r:id="rId8300" o:title=""/>
                </v:shape>
                <o:OLEObject Type="Embed" ProgID="Equation.DSMT4" ShapeID="_x0000_i6942" DrawAspect="Content" ObjectID="_1690176395" r:id="rId830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D3F3C2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DBB8427">
                <v:shape id="_x0000_i6943" type="#_x0000_t75" style="width:36.75pt;height:20.25pt" o:ole="">
                  <v:imagedata r:id="rId8302" o:title=""/>
                </v:shape>
                <o:OLEObject Type="Embed" ProgID="Equation.DSMT4" ShapeID="_x0000_i6943" DrawAspect="Content" ObjectID="_1690176396" r:id="rId830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DC990F5">
                <v:shape id="_x0000_i6944" type="#_x0000_t75" style="width:12pt;height:12.75pt" o:ole="">
                  <v:imagedata r:id="rId8304" o:title=""/>
                </v:shape>
                <o:OLEObject Type="Embed" ProgID="Equation.DSMT4" ShapeID="_x0000_i6944" DrawAspect="Content" ObjectID="_1690176397" r:id="rId8305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DF3D02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08CAB0BE">
                <v:shape id="_x0000_i6945" type="#_x0000_t75" style="width:45.75pt;height:20.25pt" o:ole="">
                  <v:imagedata r:id="rId8306" o:title=""/>
                </v:shape>
                <o:OLEObject Type="Embed" ProgID="Equation.DSMT4" ShapeID="_x0000_i6945" DrawAspect="Content" ObjectID="_1690176398" r:id="rId8307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62EB232A">
                <v:shape id="_x0000_i6946" type="#_x0000_t75" style="width:12pt;height:12.75pt" o:ole="">
                  <v:imagedata r:id="rId8308" o:title=""/>
                </v:shape>
                <o:OLEObject Type="Embed" ProgID="Equation.DSMT4" ShapeID="_x0000_i6946" DrawAspect="Content" ObjectID="_1690176399" r:id="rId830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1D8456A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71B100A9">
                <v:shape id="_x0000_i6947" type="#_x0000_t75" style="width:53.25pt;height:20.25pt" o:ole="">
                  <v:imagedata r:id="rId8310" o:title=""/>
                </v:shape>
                <o:OLEObject Type="Embed" ProgID="Equation.DSMT4" ShapeID="_x0000_i6947" DrawAspect="Content" ObjectID="_1690176400" r:id="rId831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2E733DA5">
                <v:shape id="_x0000_i6948" type="#_x0000_t75" style="width:12pt;height:13.5pt" o:ole="">
                  <v:imagedata r:id="rId8312" o:title=""/>
                </v:shape>
                <o:OLEObject Type="Embed" ProgID="Equation.DSMT4" ShapeID="_x0000_i6948" DrawAspect="Content" ObjectID="_1690176401" r:id="rId831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78FD4E9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8BD9FD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0C6F3E98" w14:textId="77777777" w:rsidTr="00EC4384">
        <w:tc>
          <w:tcPr>
            <w:tcW w:w="6200" w:type="dxa"/>
            <w:shd w:val="clear" w:color="auto" w:fill="auto"/>
          </w:tcPr>
          <w:p w14:paraId="757B865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4.</w:t>
            </w:r>
            <w:r w:rsidRPr="002625C4">
              <w:rPr>
                <w:rFonts w:ascii="Chu Van An" w:hAnsi="Chu Van An" w:cs="Chu Van An"/>
                <w:szCs w:val="22"/>
              </w:rPr>
              <w:t xml:space="preserve">Viết 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610AC4D">
                <v:shape id="_x0000_i6949" type="#_x0000_t75" style="width:21pt;height:20.25pt" o:ole="">
                  <v:imagedata r:id="rId8314" o:title=""/>
                </v:shape>
                <o:OLEObject Type="Embed" ProgID="Equation.DSMT4" ShapeID="_x0000_i6949" DrawAspect="Content" ObjectID="_1690176402" r:id="rId831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độ dài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18AEB2C8">
                <v:shape id="_x0000_i6950" type="#_x0000_t75" style="width:33.75pt;height:14.25pt" o:ole="">
                  <v:imagedata r:id="rId8316" o:title=""/>
                </v:shape>
                <o:OLEObject Type="Embed" ProgID="Equation.DSMT4" ShapeID="_x0000_i6950" DrawAspect="Content" ObjectID="_1690176403" r:id="rId831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010D6DF7">
                <v:shape id="_x0000_i6951" type="#_x0000_t75" style="width:33pt;height:14.25pt" o:ole="">
                  <v:imagedata r:id="rId8318" o:title=""/>
                </v:shape>
                <o:OLEObject Type="Embed" ProgID="Equation.DSMT4" ShapeID="_x0000_i6951" DrawAspect="Content" ObjectID="_1690176404" r:id="rId831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EDC9FBA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7B403EE5">
                <v:shape id="_x0000_i6952" type="#_x0000_t75" style="width:81.75pt;height:33pt" o:ole="">
                  <v:imagedata r:id="rId8320" o:title=""/>
                </v:shape>
                <o:OLEObject Type="Embed" ProgID="Equation.DSMT4" ShapeID="_x0000_i6952" DrawAspect="Content" ObjectID="_1690176405" r:id="rId832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6AB9D0CD">
                <v:shape id="_x0000_i6953" type="#_x0000_t75" style="width:81.75pt;height:33pt" o:ole="">
                  <v:imagedata r:id="rId8322" o:title=""/>
                </v:shape>
                <o:OLEObject Type="Embed" ProgID="Equation.DSMT4" ShapeID="_x0000_i6953" DrawAspect="Content" ObjectID="_1690176406" r:id="rId832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0E8755F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758C265B">
                <v:shape id="_x0000_i6954" type="#_x0000_t75" style="width:81.75pt;height:33pt" o:ole="">
                  <v:imagedata r:id="rId8324" o:title=""/>
                </v:shape>
                <o:OLEObject Type="Embed" ProgID="Equation.DSMT4" ShapeID="_x0000_i6954" DrawAspect="Content" ObjectID="_1690176407" r:id="rId832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1CA861C1">
                <v:shape id="_x0000_i6955" type="#_x0000_t75" style="width:81.75pt;height:33pt" o:ole="">
                  <v:imagedata r:id="rId8326" o:title=""/>
                </v:shape>
                <o:OLEObject Type="Embed" ProgID="Equation.DSMT4" ShapeID="_x0000_i6955" DrawAspect="Content" ObjectID="_1690176408" r:id="rId832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0EB65F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1B3DE98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3E9E3977" w14:textId="77777777" w:rsidTr="00EC4384">
        <w:tc>
          <w:tcPr>
            <w:tcW w:w="6200" w:type="dxa"/>
            <w:shd w:val="clear" w:color="auto" w:fill="auto"/>
          </w:tcPr>
          <w:p w14:paraId="22C10AB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lastRenderedPageBreak/>
              <w:t>Câu 5.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của </w:t>
            </w:r>
            <w:r w:rsidRPr="002625C4">
              <w:rPr>
                <w:rFonts w:ascii="Chu Van An" w:hAnsi="Chu Van An" w:cs="Chu Van An"/>
                <w:szCs w:val="22"/>
              </w:rPr>
              <w:t>đường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2BAE3C9">
                <v:shape id="_x0000_i6956" type="#_x0000_t75" style="width:21pt;height:20.25pt" o:ole="">
                  <v:imagedata r:id="rId8328" o:title=""/>
                </v:shape>
                <o:OLEObject Type="Embed" ProgID="Equation.DSMT4" ShapeID="_x0000_i6956" DrawAspect="Content" ObjectID="_1690176409" r:id="rId832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có phương trình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56C1521C">
                <v:shape id="_x0000_i6957" type="#_x0000_t75" style="width:111pt;height:21.75pt" o:ole="">
                  <v:imagedata r:id="rId8330" o:title=""/>
                </v:shape>
                <o:OLEObject Type="Embed" ProgID="Equation.DSMT4" ShapeID="_x0000_i6957" DrawAspect="Content" ObjectID="_1690176410" r:id="rId833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là</w:t>
            </w:r>
          </w:p>
          <w:p w14:paraId="62C5AD01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5177EFF0">
                <v:shape id="_x0000_i6958" type="#_x0000_t75" style="width:28.5pt;height:19.5pt" o:ole="">
                  <v:imagedata r:id="rId8332" o:title=""/>
                </v:shape>
                <o:OLEObject Type="Embed" ProgID="Equation.DSMT4" ShapeID="_x0000_i6958" DrawAspect="Content" ObjectID="_1690176411" r:id="rId833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013CAD06">
                <v:shape id="_x0000_i6959" type="#_x0000_t75" style="width:28.5pt;height:19.5pt" o:ole="">
                  <v:imagedata r:id="rId8334" o:title=""/>
                </v:shape>
                <o:OLEObject Type="Embed" ProgID="Equation.DSMT4" ShapeID="_x0000_i6959" DrawAspect="Content" ObjectID="_1690176412" r:id="rId8335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0FC662B3">
                <v:shape id="_x0000_i6960" type="#_x0000_t75" style="width:37.5pt;height:19.5pt" o:ole="">
                  <v:imagedata r:id="rId8336" o:title=""/>
                </v:shape>
                <o:OLEObject Type="Embed" ProgID="Equation.DSMT4" ShapeID="_x0000_i6960" DrawAspect="Content" ObjectID="_1690176413" r:id="rId8337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390" w14:anchorId="48C52440">
                <v:shape id="_x0000_i6961" type="#_x0000_t75" style="width:35.25pt;height:19.5pt" o:ole="">
                  <v:imagedata r:id="rId8338" o:title=""/>
                </v:shape>
                <o:OLEObject Type="Embed" ProgID="Equation.DSMT4" ShapeID="_x0000_i6961" DrawAspect="Content" ObjectID="_1690176414" r:id="rId833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548AEFF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1254A3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9DEDBDF" w14:textId="77777777" w:rsidTr="00EC4384">
        <w:tc>
          <w:tcPr>
            <w:tcW w:w="6200" w:type="dxa"/>
            <w:shd w:val="clear" w:color="auto" w:fill="auto"/>
          </w:tcPr>
          <w:p w14:paraId="570F575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Viết 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4E0C8B92">
                <v:shape id="_x0000_i6962" type="#_x0000_t75" style="width:20.25pt;height:19.5pt" o:ole="">
                  <v:imagedata r:id="rId8340" o:title=""/>
                </v:shape>
                <o:OLEObject Type="Embed" ProgID="Equation.DSMT4" ShapeID="_x0000_i6962" DrawAspect="Content" ObjectID="_1690176415" r:id="rId834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có độ dài trục lớn bằng 8 và tiêu cự bằng 6.</w:t>
            </w:r>
          </w:p>
          <w:p w14:paraId="02962E33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80" w:dyaOrig="630" w14:anchorId="525339CD">
                <v:shape id="_x0000_i6963" type="#_x0000_t75" style="width:84pt;height:31.5pt" o:ole="">
                  <v:imagedata r:id="rId8342" o:title=""/>
                </v:shape>
                <o:OLEObject Type="Embed" ProgID="Equation.DSMT4" ShapeID="_x0000_i6963" DrawAspect="Content" ObjectID="_1690176416" r:id="rId8343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80" w:dyaOrig="630" w14:anchorId="5DDD5E8A">
                <v:shape id="_x0000_i6964" type="#_x0000_t75" style="width:84pt;height:31.5pt" o:ole="">
                  <v:imagedata r:id="rId8344" o:title=""/>
                </v:shape>
                <o:OLEObject Type="Embed" ProgID="Equation.DSMT4" ShapeID="_x0000_i6964" DrawAspect="Content" ObjectID="_1690176417" r:id="rId8345"/>
              </w:object>
            </w:r>
          </w:p>
          <w:p w14:paraId="56771798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10" w:dyaOrig="630" w14:anchorId="1080B1A6">
                <v:shape id="_x0000_i6965" type="#_x0000_t75" style="width:85.5pt;height:31.5pt" o:ole="">
                  <v:imagedata r:id="rId8346" o:title=""/>
                </v:shape>
                <o:OLEObject Type="Embed" ProgID="Equation.DSMT4" ShapeID="_x0000_i6965" DrawAspect="Content" ObjectID="_1690176418" r:id="rId8347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10" w:dyaOrig="630" w14:anchorId="342BD4CB">
                <v:shape id="_x0000_i6966" type="#_x0000_t75" style="width:85.5pt;height:31.5pt" o:ole="">
                  <v:imagedata r:id="rId8348" o:title=""/>
                </v:shape>
                <o:OLEObject Type="Embed" ProgID="Equation.DSMT4" ShapeID="_x0000_i6966" DrawAspect="Content" ObjectID="_1690176419" r:id="rId8349"/>
              </w:object>
            </w:r>
          </w:p>
          <w:p w14:paraId="31D0FD7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99951AB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C0E5F68" w14:textId="77777777" w:rsidTr="00EC4384">
        <w:tc>
          <w:tcPr>
            <w:tcW w:w="6200" w:type="dxa"/>
            <w:shd w:val="clear" w:color="auto" w:fill="auto"/>
          </w:tcPr>
          <w:p w14:paraId="05A5D02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7.</w:t>
            </w:r>
            <w:r w:rsidRPr="002625C4">
              <w:rPr>
                <w:rFonts w:ascii="Chu Van An" w:hAnsi="Chu Van An" w:cs="Chu Van An"/>
                <w:szCs w:val="22"/>
              </w:rPr>
              <w:t xml:space="preserve">Viết phương trình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08F3F06">
                <v:shape id="_x0000_i6967" type="#_x0000_t75" style="width:21pt;height:20.25pt" o:ole="">
                  <v:imagedata r:id="rId8314" o:title=""/>
                </v:shape>
                <o:OLEObject Type="Embed" ProgID="Equation.DSMT4" ShapeID="_x0000_i6967" DrawAspect="Content" ObjectID="_1690176420" r:id="rId8350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biết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62718366">
                <v:shape id="_x0000_i6968" type="#_x0000_t75" style="width:33.75pt;height:14.25pt" o:ole="">
                  <v:imagedata r:id="rId8316" o:title=""/>
                </v:shape>
                <o:OLEObject Type="Embed" ProgID="Equation.DSMT4" ShapeID="_x0000_i6968" DrawAspect="Content" ObjectID="_1690176421" r:id="rId835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trục bé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37CABF11">
                <v:shape id="_x0000_i6969" type="#_x0000_t75" style="width:33.75pt;height:14.25pt" o:ole="">
                  <v:imagedata r:id="rId8352" o:title=""/>
                </v:shape>
                <o:OLEObject Type="Embed" ProgID="Equation.DSMT4" ShapeID="_x0000_i6969" DrawAspect="Content" ObjectID="_1690176422" r:id="rId83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5304A34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7810AEF0">
                <v:shape id="_x0000_i6970" type="#_x0000_t75" style="width:81.75pt;height:33pt" o:ole="">
                  <v:imagedata r:id="rId8354" o:title=""/>
                </v:shape>
                <o:OLEObject Type="Embed" ProgID="Equation.DSMT4" ShapeID="_x0000_i6970" DrawAspect="Content" ObjectID="_1690176423" r:id="rId835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33141D22">
                <v:shape id="_x0000_i6971" type="#_x0000_t75" style="width:81.75pt;height:33pt" o:ole="">
                  <v:imagedata r:id="rId8356" o:title=""/>
                </v:shape>
                <o:OLEObject Type="Embed" ProgID="Equation.DSMT4" ShapeID="_x0000_i6971" DrawAspect="Content" ObjectID="_1690176424" r:id="rId835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89B906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25AE6337">
                <v:shape id="_x0000_i6972" type="#_x0000_t75" style="width:81.75pt;height:33pt" o:ole="">
                  <v:imagedata r:id="rId8358" o:title=""/>
                </v:shape>
                <o:OLEObject Type="Embed" ProgID="Equation.DSMT4" ShapeID="_x0000_i6972" DrawAspect="Content" ObjectID="_1690176425" r:id="rId835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2E2101DC">
                <v:shape id="_x0000_i6973" type="#_x0000_t75" style="width:81.75pt;height:33pt" o:ole="">
                  <v:imagedata r:id="rId8360" o:title=""/>
                </v:shape>
                <o:OLEObject Type="Embed" ProgID="Equation.DSMT4" ShapeID="_x0000_i6973" DrawAspect="Content" ObjectID="_1690176426" r:id="rId836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2FF54E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869C099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01A60319" w14:textId="77777777" w:rsidTr="00EC4384">
        <w:tc>
          <w:tcPr>
            <w:tcW w:w="6200" w:type="dxa"/>
            <w:shd w:val="clear" w:color="auto" w:fill="auto"/>
          </w:tcPr>
          <w:p w14:paraId="2E6F10F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8.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43511656">
                <v:shape id="_x0000_i6974" type="#_x0000_t75" style="width:9.75pt;height:14.25pt" o:ole="">
                  <v:imagedata r:id="rId8362" o:title=""/>
                </v:shape>
                <o:OLEObject Type="Embed" ProgID="Equation.DSMT4" ShapeID="_x0000_i6974" DrawAspect="Content" ObjectID="_1690176427" r:id="rId836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18D2AAAD">
                <v:shape id="_x0000_i6975" type="#_x0000_t75" style="width:38.25pt;height:20.25pt" o:ole="">
                  <v:imagedata r:id="rId8364" o:title=""/>
                </v:shape>
                <o:OLEObject Type="Embed" ProgID="Equation.DSMT4" ShapeID="_x0000_i6975" DrawAspect="Content" ObjectID="_1690176428" r:id="rId8365"/>
              </w:object>
            </w:r>
            <w:r w:rsidRPr="002625C4">
              <w:rPr>
                <w:rFonts w:ascii="Chu Van An" w:hAnsi="Chu Van An" w:cs="Chu Van An"/>
                <w:szCs w:val="22"/>
              </w:rPr>
              <w:t>?</w:t>
            </w:r>
          </w:p>
          <w:p w14:paraId="75EABB0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64EA629F">
                <v:shape id="_x0000_i6976" type="#_x0000_t75" style="width:57pt;height:33pt" o:ole="">
                  <v:imagedata r:id="rId8366" o:title=""/>
                </v:shape>
                <o:OLEObject Type="Embed" ProgID="Equation.DSMT4" ShapeID="_x0000_i6976" DrawAspect="Content" ObjectID="_1690176429" r:id="rId836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60" w14:anchorId="0ED65B4F">
                <v:shape id="_x0000_i6977" type="#_x0000_t75" style="width:62.25pt;height:33pt" o:ole="">
                  <v:imagedata r:id="rId8368" o:title=""/>
                </v:shape>
                <o:OLEObject Type="Embed" ProgID="Equation.DSMT4" ShapeID="_x0000_i6977" DrawAspect="Content" ObjectID="_1690176430" r:id="rId836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916F46F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5079AE9B">
                <v:shape id="_x0000_i6978" type="#_x0000_t75" style="width:57.75pt;height:33pt" o:ole="">
                  <v:imagedata r:id="rId8370" o:title=""/>
                </v:shape>
                <o:OLEObject Type="Embed" ProgID="Equation.DSMT4" ShapeID="_x0000_i6978" DrawAspect="Content" ObjectID="_1690176431" r:id="rId837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672C4008">
                <v:shape id="_x0000_i6979" type="#_x0000_t75" style="width:57pt;height:33pt" o:ole="">
                  <v:imagedata r:id="rId8372" o:title=""/>
                </v:shape>
                <o:OLEObject Type="Embed" ProgID="Equation.DSMT4" ShapeID="_x0000_i6979" DrawAspect="Content" ObjectID="_1690176432" r:id="rId837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0AC12F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460D3B1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110FAB35" w14:textId="77777777" w:rsidTr="00EC4384">
        <w:tc>
          <w:tcPr>
            <w:tcW w:w="6200" w:type="dxa"/>
            <w:shd w:val="clear" w:color="auto" w:fill="auto"/>
          </w:tcPr>
          <w:p w14:paraId="58D188B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9.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một đỉnh của hình chữ nhật cơ sở của elip đó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05" w14:anchorId="27A156F0">
                <v:shape id="_x0000_i6980" type="#_x0000_t75" style="width:49.5pt;height:20.25pt" o:ole="">
                  <v:imagedata r:id="rId8374" o:title=""/>
                </v:shape>
                <o:OLEObject Type="Embed" ProgID="Equation.DSMT4" ShapeID="_x0000_i6980" DrawAspect="Content" ObjectID="_1690176433" r:id="rId8375"/>
              </w:object>
            </w:r>
          </w:p>
          <w:p w14:paraId="7977660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7390FB78">
                <v:shape id="_x0000_i6981" type="#_x0000_t75" style="width:63pt;height:36pt" o:ole="">
                  <v:imagedata r:id="rId8376" o:title=""/>
                </v:shape>
                <o:OLEObject Type="Embed" ProgID="Equation.DSMT4" ShapeID="_x0000_i6981" DrawAspect="Content" ObjectID="_1690176434" r:id="rId837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1C0C12F9">
                <v:shape id="_x0000_i6982" type="#_x0000_t75" style="width:62.25pt;height:36pt" o:ole="">
                  <v:imagedata r:id="rId8378" o:title=""/>
                </v:shape>
                <o:OLEObject Type="Embed" ProgID="Equation.DSMT4" ShapeID="_x0000_i6982" DrawAspect="Content" ObjectID="_1690176435" r:id="rId837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74929FD1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16408EFC">
                <v:shape id="_x0000_i6983" type="#_x0000_t75" style="width:62.25pt;height:36pt" o:ole="">
                  <v:imagedata r:id="rId8380" o:title=""/>
                </v:shape>
                <o:OLEObject Type="Embed" ProgID="Equation.DSMT4" ShapeID="_x0000_i6983" DrawAspect="Content" ObjectID="_1690176436" r:id="rId8381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45BA19AF">
                <v:shape id="_x0000_i6984" type="#_x0000_t75" style="width:62.25pt;height:36pt" o:ole="">
                  <v:imagedata r:id="rId8382" o:title=""/>
                </v:shape>
                <o:OLEObject Type="Embed" ProgID="Equation.DSMT4" ShapeID="_x0000_i6984" DrawAspect="Content" ObjectID="_1690176437" r:id="rId838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809FD74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24D0D99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EDF70E0" w14:textId="77777777" w:rsidTr="00EC4384">
        <w:tc>
          <w:tcPr>
            <w:tcW w:w="6200" w:type="dxa"/>
            <w:shd w:val="clear" w:color="auto" w:fill="auto"/>
          </w:tcPr>
          <w:p w14:paraId="2127D73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10.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Phương </w:t>
            </w:r>
            <w:r w:rsidRPr="002625C4">
              <w:rPr>
                <w:rFonts w:ascii="Chu Van An" w:hAnsi="Chu Van An" w:cs="Chu Van An"/>
                <w:szCs w:val="22"/>
              </w:rPr>
              <w:t>trình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405" w14:anchorId="0F783B00">
                <v:shape id="_x0000_i6985" type="#_x0000_t75" style="width:21pt;height:20.25pt" o:ole="">
                  <v:imagedata r:id="rId8384" o:title=""/>
                </v:shape>
                <o:OLEObject Type="Embed" ProgID="Equation.DSMT4" ShapeID="_x0000_i6985" DrawAspect="Content" ObjectID="_1690176438" r:id="rId838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có hai đỉnh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Cs w:val="22"/>
                <w:lang w:val="fr-FR"/>
              </w:rPr>
              <w:object w:dxaOrig="1320" w:dyaOrig="405" w14:anchorId="127C1C1C">
                <v:shape id="_x0000_i6986" type="#_x0000_t75" style="width:66pt;height:20.25pt" o:ole="">
                  <v:imagedata r:id="rId8386" o:title=""/>
                </v:shape>
                <o:OLEObject Type="Embed" ProgID="Equation.DSMT4" ShapeID="_x0000_i6986" DrawAspect="Content" ObjectID="_1690176439" r:id="rId8387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hai tiêu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1260" w:dyaOrig="405" w14:anchorId="3E4F1EFC">
                <v:shape id="_x0000_i6987" type="#_x0000_t75" style="width:63pt;height:20.25pt" o:ole="">
                  <v:imagedata r:id="rId8388" o:title=""/>
                </v:shape>
                <o:OLEObject Type="Embed" ProgID="Equation.DSMT4" ShapeID="_x0000_i6987" DrawAspect="Content" ObjectID="_1690176440" r:id="rId838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là.</w:t>
            </w:r>
          </w:p>
          <w:p w14:paraId="10780CF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7C6487F4">
                <v:shape id="_x0000_i6988" type="#_x0000_t75" style="width:81.75pt;height:33pt" o:ole="">
                  <v:imagedata r:id="rId8390" o:title=""/>
                </v:shape>
                <o:OLEObject Type="Embed" ProgID="Equation.DSMT4" ShapeID="_x0000_i6988" DrawAspect="Content" ObjectID="_1690176441" r:id="rId839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37C096C0">
                <v:shape id="_x0000_i6989" type="#_x0000_t75" style="width:81.75pt;height:33pt" o:ole="">
                  <v:imagedata r:id="rId8392" o:title=""/>
                </v:shape>
                <o:OLEObject Type="Embed" ProgID="Equation.DSMT4" ShapeID="_x0000_i6989" DrawAspect="Content" ObjectID="_1690176442" r:id="rId839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896D54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72640802">
                <v:shape id="_x0000_i6990" type="#_x0000_t75" style="width:81.75pt;height:33pt" o:ole="">
                  <v:imagedata r:id="rId8394" o:title=""/>
                </v:shape>
                <o:OLEObject Type="Embed" ProgID="Equation.DSMT4" ShapeID="_x0000_i6990" DrawAspect="Content" ObjectID="_1690176443" r:id="rId839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CC"/>
                <w:position w:val="-24"/>
                <w:szCs w:val="22"/>
                <w:lang w:val="fr-FR"/>
              </w:rPr>
              <w:object w:dxaOrig="1635" w:dyaOrig="660" w14:anchorId="029420C7">
                <v:shape id="_x0000_i6991" type="#_x0000_t75" style="width:81.75pt;height:33pt" o:ole="">
                  <v:imagedata r:id="rId8396" o:title=""/>
                </v:shape>
                <o:OLEObject Type="Embed" ProgID="Equation.DSMT4" ShapeID="_x0000_i6991" DrawAspect="Content" ObjectID="_1690176444" r:id="rId8397"/>
              </w:object>
            </w:r>
            <w:r w:rsidRPr="002625C4">
              <w:rPr>
                <w:rFonts w:ascii="Chu Van An" w:hAnsi="Chu Van An" w:cs="Chu Van An"/>
                <w:color w:val="0000CC"/>
                <w:szCs w:val="22"/>
                <w:lang w:val="fr-FR"/>
              </w:rPr>
              <w:t>.</w:t>
            </w:r>
          </w:p>
          <w:p w14:paraId="7D809AF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9C6134E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2AF3F53A" w14:textId="77777777" w:rsidTr="00EC4384">
        <w:tc>
          <w:tcPr>
            <w:tcW w:w="6200" w:type="dxa"/>
            <w:shd w:val="clear" w:color="auto" w:fill="auto"/>
          </w:tcPr>
          <w:p w14:paraId="6CFA1D8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11.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đi qua điểm là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00" w14:anchorId="07BA2313">
                <v:shape id="_x0000_i6992" type="#_x0000_t75" style="width:42.75pt;height:15pt" o:ole="">
                  <v:imagedata r:id="rId8398" o:title=""/>
                </v:shape>
                <o:OLEObject Type="Embed" ProgID="Equation.DSMT4" ShapeID="_x0000_i6992" DrawAspect="Content" ObjectID="_1690176445" r:id="rId839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có một đường chuẩn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05" w:dyaOrig="285" w14:anchorId="0AE04CE6">
                <v:shape id="_x0000_i6993" type="#_x0000_t75" style="width:50.25pt;height:14.25pt" o:ole="">
                  <v:imagedata r:id="rId8400" o:title=""/>
                </v:shape>
                <o:OLEObject Type="Embed" ProgID="Equation.DSMT4" ShapeID="_x0000_i6993" DrawAspect="Content" ObjectID="_1690176446" r:id="rId8401"/>
              </w:object>
            </w:r>
          </w:p>
          <w:p w14:paraId="524BFAA4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59F2D87A">
                <v:shape id="_x0000_i6994" type="#_x0000_t75" style="width:62.25pt;height:36pt" o:ole="">
                  <v:imagedata r:id="rId8402" o:title=""/>
                </v:shape>
                <o:OLEObject Type="Embed" ProgID="Equation.DSMT4" ShapeID="_x0000_i6994" DrawAspect="Content" ObjectID="_1690176447" r:id="rId840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5467B576">
                <v:shape id="_x0000_i6995" type="#_x0000_t75" style="width:63pt;height:36pt" o:ole="">
                  <v:imagedata r:id="rId8404" o:title=""/>
                </v:shape>
                <o:OLEObject Type="Embed" ProgID="Equation.DSMT4" ShapeID="_x0000_i6995" DrawAspect="Content" ObjectID="_1690176448" r:id="rId840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47DB58B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29A94D74">
                <v:shape id="_x0000_i6996" type="#_x0000_t75" style="width:63pt;height:36pt" o:ole="">
                  <v:imagedata r:id="rId8406" o:title=""/>
                </v:shape>
                <o:OLEObject Type="Embed" ProgID="Equation.DSMT4" ShapeID="_x0000_i6996" DrawAspect="Content" ObjectID="_1690176449" r:id="rId840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5F0D2FF5">
                <v:shape id="_x0000_i6997" type="#_x0000_t75" style="width:62.25pt;height:36pt" o:ole="">
                  <v:imagedata r:id="rId8408" o:title=""/>
                </v:shape>
                <o:OLEObject Type="Embed" ProgID="Equation.DSMT4" ShapeID="_x0000_i6997" DrawAspect="Content" ObjectID="_1690176450" r:id="rId840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4E851D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F9825E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2625C4" w14:paraId="66E0CC9C" w14:textId="77777777" w:rsidTr="00EC4384">
        <w:tc>
          <w:tcPr>
            <w:tcW w:w="6200" w:type="dxa"/>
            <w:shd w:val="clear" w:color="auto" w:fill="auto"/>
          </w:tcPr>
          <w:p w14:paraId="6C137CC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12.</w:t>
            </w:r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tâm sai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825" w:dyaOrig="720" w14:anchorId="17F5BB86">
                <v:shape id="_x0000_i6998" type="#_x0000_t75" style="width:41.25pt;height:36pt" o:ole="">
                  <v:imagedata r:id="rId8410" o:title=""/>
                </v:shape>
                <o:OLEObject Type="Embed" ProgID="Equation.DSMT4" ShapeID="_x0000_i6998" DrawAspect="Content" ObjectID="_1690176451" r:id="rId841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khoảng cách giữa hai đường chuẩn là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25" w:dyaOrig="375" w14:anchorId="4927BE46">
                <v:shape id="_x0000_i6999" type="#_x0000_t75" style="width:26.25pt;height:18.75pt" o:ole="">
                  <v:imagedata r:id="rId8412" o:title=""/>
                </v:shape>
                <o:OLEObject Type="Embed" ProgID="Equation.DSMT4" ShapeID="_x0000_i6999" DrawAspect="Content" ObjectID="_1690176452" r:id="rId841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2A69571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14BB5EEC">
                <v:shape id="_x0000_i7000" type="#_x0000_t75" style="width:63pt;height:36pt" o:ole="">
                  <v:imagedata r:id="rId8414" o:title=""/>
                </v:shape>
                <o:OLEObject Type="Embed" ProgID="Equation.DSMT4" ShapeID="_x0000_i7000" DrawAspect="Content" ObjectID="_1690176453" r:id="rId841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73352EE4">
                <v:shape id="_x0000_i7001" type="#_x0000_t75" style="width:63pt;height:36pt" o:ole="">
                  <v:imagedata r:id="rId8416" o:title=""/>
                </v:shape>
                <o:OLEObject Type="Embed" ProgID="Equation.DSMT4" ShapeID="_x0000_i7001" DrawAspect="Content" ObjectID="_1690176454" r:id="rId8417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0BBFDDE8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5A54D2A5">
                <v:shape id="_x0000_i7002" type="#_x0000_t75" style="width:63pt;height:36pt" o:ole="">
                  <v:imagedata r:id="rId8418" o:title=""/>
                </v:shape>
                <o:OLEObject Type="Embed" ProgID="Equation.DSMT4" ShapeID="_x0000_i7002" DrawAspect="Content" ObjectID="_1690176455" r:id="rId841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0321DA7D">
                <v:shape id="_x0000_i7003" type="#_x0000_t75" style="width:63pt;height:36pt" o:ole="">
                  <v:imagedata r:id="rId8420" o:title=""/>
                </v:shape>
                <o:OLEObject Type="Embed" ProgID="Equation.DSMT4" ShapeID="_x0000_i7003" DrawAspect="Content" ObjectID="_1690176456" r:id="rId8421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5AB0B63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84A5662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71499D29" w14:textId="77777777" w:rsidTr="00EC4384">
        <w:tc>
          <w:tcPr>
            <w:tcW w:w="6200" w:type="dxa"/>
            <w:shd w:val="clear" w:color="auto" w:fill="auto"/>
          </w:tcPr>
          <w:p w14:paraId="591662C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13.</w:t>
            </w:r>
            <w:r w:rsidRPr="002625C4">
              <w:rPr>
                <w:rFonts w:ascii="Chu Van An" w:hAnsi="Chu Van An" w:cs="Chu Van An"/>
                <w:szCs w:val="22"/>
              </w:rPr>
              <w:t>Cho đường cong có phương trình</w:t>
            </w:r>
            <w:r w:rsidRPr="002625C4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70" w:dyaOrig="360" w14:anchorId="44C79905">
                <v:shape id="_x0000_i7004" type="#_x0000_t75" style="width:118.5pt;height:18pt" o:ole="">
                  <v:imagedata r:id="rId8422" o:title=""/>
                </v:shape>
                <o:OLEObject Type="Embed" ProgID="Equation.DSMT4" ShapeID="_x0000_i7004" DrawAspect="Content" ObjectID="_1690176457" r:id="rId8423"/>
              </w:object>
            </w:r>
            <w:r w:rsidRPr="002625C4">
              <w:rPr>
                <w:rFonts w:ascii="Chu Van An" w:hAnsi="Chu Van An" w:cs="Chu Van An"/>
                <w:szCs w:val="22"/>
              </w:rPr>
              <w:t>. Bán kính của đường tròn là:</w:t>
            </w:r>
          </w:p>
          <w:p w14:paraId="4AD91C0D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384623B8">
                <v:shape id="_x0000_i7005" type="#_x0000_t75" style="width:12pt;height:30.75pt" o:ole="">
                  <v:imagedata r:id="rId8424" o:title=""/>
                </v:shape>
                <o:OLEObject Type="Embed" ProgID="Equation.DSMT4" ShapeID="_x0000_i7005" DrawAspect="Content" ObjectID="_1690176458" r:id="rId842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75D51E96">
                <v:shape id="_x0000_i7006" type="#_x0000_t75" style="width:12pt;height:30.75pt" o:ole="">
                  <v:imagedata r:id="rId8426" o:title=""/>
                </v:shape>
                <o:OLEObject Type="Embed" ProgID="Equation.DSMT4" ShapeID="_x0000_i7006" DrawAspect="Content" ObjectID="_1690176459" r:id="rId8427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0C034B0B">
                <v:shape id="_x0000_i7007" type="#_x0000_t75" style="width:12pt;height:30.75pt" o:ole="">
                  <v:imagedata r:id="rId8428" o:title=""/>
                </v:shape>
                <o:OLEObject Type="Embed" ProgID="Equation.DSMT4" ShapeID="_x0000_i7007" DrawAspect="Content" ObjectID="_1690176460" r:id="rId8429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00" w:dyaOrig="615" w14:anchorId="7562A3DC">
                <v:shape id="_x0000_i7008" type="#_x0000_t75" style="width:15pt;height:30.75pt" o:ole="">
                  <v:imagedata r:id="rId8430" o:title=""/>
                </v:shape>
                <o:OLEObject Type="Embed" ProgID="Equation.DSMT4" ShapeID="_x0000_i7008" DrawAspect="Content" ObjectID="_1690176461" r:id="rId8431"/>
              </w:object>
            </w:r>
          </w:p>
          <w:p w14:paraId="061606C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60FA56A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7D9D350" w14:textId="77777777" w:rsidTr="00EC4384">
        <w:tc>
          <w:tcPr>
            <w:tcW w:w="6200" w:type="dxa"/>
            <w:shd w:val="clear" w:color="auto" w:fill="auto"/>
          </w:tcPr>
          <w:p w14:paraId="301F1CF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14.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Elip có tâm sai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15" w:dyaOrig="630" w14:anchorId="643517F8">
                <v:shape id="_x0000_i7009" type="#_x0000_t75" style="width:30.75pt;height:31.5pt" o:ole="">
                  <v:imagedata r:id="rId8432" o:title=""/>
                </v:shape>
                <o:OLEObject Type="Embed" ProgID="Equation.DSMT4" ShapeID="_x0000_i7009" DrawAspect="Content" ObjectID="_1690176462" r:id="rId843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độ dài trục nhỏ bằng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63E57868">
                <v:shape id="_x0000_i7010" type="#_x0000_t75" style="width:14.25pt;height:12.75pt" o:ole="">
                  <v:imagedata r:id="rId8434" o:title=""/>
                </v:shape>
                <o:OLEObject Type="Embed" ProgID="Equation.DSMT4" ShapeID="_x0000_i7010" DrawAspect="Content" ObjectID="_1690176463" r:id="rId843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34A6048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75491C86">
                <v:shape id="_x0000_i7011" type="#_x0000_t75" style="width:60pt;height:33pt" o:ole="">
                  <v:imagedata r:id="rId8436" o:title=""/>
                </v:shape>
                <o:OLEObject Type="Embed" ProgID="Equation.DSMT4" ShapeID="_x0000_i7011" DrawAspect="Content" ObjectID="_1690176464" r:id="rId843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10D82C5B">
                <v:shape id="_x0000_i7012" type="#_x0000_t75" style="width:60pt;height:33pt" o:ole="">
                  <v:imagedata r:id="rId8438" o:title=""/>
                </v:shape>
                <o:OLEObject Type="Embed" ProgID="Equation.DSMT4" ShapeID="_x0000_i7012" DrawAspect="Content" ObjectID="_1690176465" r:id="rId843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0083A48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90" w:dyaOrig="660" w14:anchorId="502A5348">
                <v:shape id="_x0000_i7013" type="#_x0000_t75" style="width:64.5pt;height:33pt" o:ole="">
                  <v:imagedata r:id="rId8440" o:title=""/>
                </v:shape>
                <o:OLEObject Type="Embed" ProgID="Equation.DSMT4" ShapeID="_x0000_i7013" DrawAspect="Content" ObjectID="_1690176466" r:id="rId844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02C9E227">
                <v:shape id="_x0000_i7014" type="#_x0000_t75" style="width:60pt;height:33pt" o:ole="">
                  <v:imagedata r:id="rId8442" o:title=""/>
                </v:shape>
                <o:OLEObject Type="Embed" ProgID="Equation.DSMT4" ShapeID="_x0000_i7014" DrawAspect="Content" ObjectID="_1690176467" r:id="rId844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6B0BF7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5ACF904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111C7C7A" w14:textId="77777777" w:rsidTr="00EC4384">
        <w:tc>
          <w:tcPr>
            <w:tcW w:w="6200" w:type="dxa"/>
            <w:shd w:val="clear" w:color="auto" w:fill="auto"/>
          </w:tcPr>
          <w:p w14:paraId="0A8C7B22" w14:textId="77777777" w:rsidR="00AF665B" w:rsidRPr="002625C4" w:rsidRDefault="00AF665B" w:rsidP="00EC4384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15.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5F5A25A">
                <v:shape id="_x0000_i7015" type="#_x0000_t75" style="width:21pt;height:20.25pt" o:ole="">
                  <v:imagedata r:id="rId8444" o:title=""/>
                </v:shape>
                <o:OLEObject Type="Embed" ProgID="Equation.DSMT4" ShapeID="_x0000_i7015" DrawAspect="Content" ObjectID="_1690176468" r:id="rId844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trục lớn gấp đôi trục bé và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0B62024F">
                <v:shape id="_x0000_i7016" type="#_x0000_t75" style="width:36pt;height:20.25pt" o:ole="">
                  <v:imagedata r:id="rId8446" o:title=""/>
                </v:shape>
                <o:OLEObject Type="Embed" ProgID="Equation.DSMT4" ShapeID="_x0000_i7016" DrawAspect="Content" ObjectID="_1690176469" r:id="rId844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4A5C7D60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635" w:dyaOrig="660" w14:anchorId="49FF503D">
                <v:shape id="_x0000_i7017" type="#_x0000_t75" style="width:81.75pt;height:33pt" o:ole="">
                  <v:imagedata r:id="rId8448" o:title=""/>
                </v:shape>
                <o:OLEObject Type="Embed" ProgID="Equation.DSMT4" ShapeID="_x0000_i7017" DrawAspect="Content" ObjectID="_1690176470" r:id="rId844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65" w:dyaOrig="660" w14:anchorId="62B60F32">
                <v:shape id="_x0000_i7018" type="#_x0000_t75" style="width:83.25pt;height:33pt" o:ole="">
                  <v:imagedata r:id="rId8450" o:title=""/>
                </v:shape>
                <o:OLEObject Type="Embed" ProgID="Equation.DSMT4" ShapeID="_x0000_i7018" DrawAspect="Content" ObjectID="_1690176471" r:id="rId845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942A44A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635" w:dyaOrig="660" w14:anchorId="7D71E599">
                <v:shape id="_x0000_i7019" type="#_x0000_t75" style="width:81.75pt;height:33pt" o:ole="">
                  <v:imagedata r:id="rId8452" o:title=""/>
                </v:shape>
                <o:OLEObject Type="Embed" ProgID="Equation.DSMT4" ShapeID="_x0000_i7019" DrawAspect="Content" ObjectID="_1690176472" r:id="rId84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665" w:dyaOrig="660" w14:anchorId="15822921">
                <v:shape id="_x0000_i7020" type="#_x0000_t75" style="width:83.25pt;height:33pt" o:ole="">
                  <v:imagedata r:id="rId8454" o:title=""/>
                </v:shape>
                <o:OLEObject Type="Embed" ProgID="Equation.DSMT4" ShapeID="_x0000_i7020" DrawAspect="Content" ObjectID="_1690176473" r:id="rId845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CA5919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6CFE8A3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A043A4F" w14:textId="77777777" w:rsidTr="00EC4384">
        <w:tc>
          <w:tcPr>
            <w:tcW w:w="6200" w:type="dxa"/>
            <w:shd w:val="clear" w:color="auto" w:fill="auto"/>
          </w:tcPr>
          <w:p w14:paraId="0CDFFDD6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16.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có tiêu cự bằng 2 và trục lớn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bằng</w:t>
            </w:r>
            <w:r w:rsidRPr="002625C4">
              <w:rPr>
                <w:rFonts w:ascii="Chu Van An" w:hAnsi="Chu Van An" w:cs="Chu Van An"/>
                <w:szCs w:val="22"/>
              </w:rPr>
              <w:t xml:space="preserve"> 10?</w:t>
            </w:r>
          </w:p>
          <w:p w14:paraId="08199FF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3D7084EB">
                <v:shape id="_x0000_i7021" type="#_x0000_t75" style="width:57pt;height:33pt" o:ole="">
                  <v:imagedata r:id="rId8456" o:title=""/>
                </v:shape>
                <o:OLEObject Type="Embed" ProgID="Equation.DSMT4" ShapeID="_x0000_i7021" DrawAspect="Content" ObjectID="_1690176474" r:id="rId845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20A8127A">
                <v:shape id="_x0000_i7022" type="#_x0000_t75" style="width:57.75pt;height:33pt" o:ole="">
                  <v:imagedata r:id="rId8458" o:title=""/>
                </v:shape>
                <o:OLEObject Type="Embed" ProgID="Equation.DSMT4" ShapeID="_x0000_i7022" DrawAspect="Content" ObjectID="_1690176475" r:id="rId845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A1B4496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6AD98365">
                <v:shape id="_x0000_i7023" type="#_x0000_t75" style="width:57pt;height:33pt" o:ole="">
                  <v:imagedata r:id="rId8460" o:title=""/>
                </v:shape>
                <o:OLEObject Type="Embed" ProgID="Equation.DSMT4" ShapeID="_x0000_i7023" DrawAspect="Content" ObjectID="_1690176476" r:id="rId846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60" w14:anchorId="3592B8EC">
                <v:shape id="_x0000_i7024" type="#_x0000_t75" style="width:45.75pt;height:33pt" o:ole="">
                  <v:imagedata r:id="rId8462" o:title=""/>
                </v:shape>
                <o:OLEObject Type="Embed" ProgID="Equation.DSMT4" ShapeID="_x0000_i7024" DrawAspect="Content" ObjectID="_1690176477" r:id="rId8463"/>
              </w:object>
            </w:r>
            <w:r w:rsidRPr="002625C4">
              <w:rPr>
                <w:rFonts w:ascii="Chu Van An" w:hAnsi="Chu Van An" w:cs="Chu Van An"/>
                <w:szCs w:val="22"/>
              </w:rPr>
              <w:t>= 1.</w:t>
            </w:r>
          </w:p>
          <w:p w14:paraId="6323179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44DDC2B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70AED8A3" w14:textId="77777777" w:rsidTr="00EC4384">
        <w:tc>
          <w:tcPr>
            <w:tcW w:w="6200" w:type="dxa"/>
            <w:shd w:val="clear" w:color="auto" w:fill="auto"/>
          </w:tcPr>
          <w:p w14:paraId="1F3DB6A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17.</w:t>
            </w:r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8CCF9B1">
                <v:shape id="_x0000_i7025" type="#_x0000_t75" style="width:9pt;height:14.25pt" o:ole="">
                  <v:imagedata r:id="rId8464" o:title=""/>
                </v:shape>
                <o:OLEObject Type="Embed" ProgID="Equation.DSMT4" ShapeID="_x0000_i7025" DrawAspect="Content" ObjectID="_1690176478" r:id="rId846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320" w:dyaOrig="525" w14:anchorId="4A93F1D6">
                <v:shape id="_x0000_i7026" type="#_x0000_t75" style="width:66pt;height:26.25pt" o:ole="">
                  <v:imagedata r:id="rId8466" o:title=""/>
                </v:shape>
                <o:OLEObject Type="Embed" ProgID="Equation.DSMT4" ShapeID="_x0000_i7026" DrawAspect="Content" ObjectID="_1690176479" r:id="rId8467"/>
              </w:object>
            </w:r>
          </w:p>
          <w:p w14:paraId="1D93EE5F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28B18638">
                <v:shape id="_x0000_i7027" type="#_x0000_t75" style="width:63pt;height:36pt" o:ole="">
                  <v:imagedata r:id="rId8468" o:title=""/>
                </v:shape>
                <o:OLEObject Type="Embed" ProgID="Equation.DSMT4" ShapeID="_x0000_i7027" DrawAspect="Content" ObjectID="_1690176480" r:id="rId846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3D76E644">
                <v:shape id="_x0000_i7028" type="#_x0000_t75" style="width:63pt;height:36pt" o:ole="">
                  <v:imagedata r:id="rId8470" o:title=""/>
                </v:shape>
                <o:OLEObject Type="Embed" ProgID="Equation.DSMT4" ShapeID="_x0000_i7028" DrawAspect="Content" ObjectID="_1690176481" r:id="rId847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F2C689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156C82F7">
                <v:shape id="_x0000_i7029" type="#_x0000_t75" style="width:63pt;height:36pt" o:ole="">
                  <v:imagedata r:id="rId8472" o:title=""/>
                </v:shape>
                <o:OLEObject Type="Embed" ProgID="Equation.DSMT4" ShapeID="_x0000_i7029" DrawAspect="Content" ObjectID="_1690176482" r:id="rId847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7EE90369">
                <v:shape id="_x0000_i7030" type="#_x0000_t75" style="width:63pt;height:36pt" o:ole="">
                  <v:imagedata r:id="rId8474" o:title=""/>
                </v:shape>
                <o:OLEObject Type="Embed" ProgID="Equation.DSMT4" ShapeID="_x0000_i7030" DrawAspect="Content" ObjectID="_1690176483" r:id="rId847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75B6080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35FE3B1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2625C4" w14:paraId="5F944CCA" w14:textId="77777777" w:rsidTr="00EC4384">
        <w:tc>
          <w:tcPr>
            <w:tcW w:w="6200" w:type="dxa"/>
            <w:shd w:val="clear" w:color="auto" w:fill="auto"/>
          </w:tcPr>
          <w:p w14:paraId="7EB9CF2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18.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của Elip có độ dài trục lớn bằng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25" w:dyaOrig="330" w14:anchorId="4C34D080">
                <v:shape id="_x0000_i7031" type="#_x0000_t75" style="width:11.25pt;height:16.5pt" o:ole="">
                  <v:imagedata r:id="rId8476" o:title=""/>
                </v:shape>
                <o:OLEObject Type="Embed" ProgID="Equation.DSMT4" ShapeID="_x0000_i7031" DrawAspect="Content" ObjectID="_1690176484" r:id="rId847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độ dài trục nhỏ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212F93FF">
                <v:shape id="_x0000_i7032" type="#_x0000_t75" style="width:10.5pt;height:14.25pt" o:ole="">
                  <v:imagedata r:id="rId8478" o:title=""/>
                </v:shape>
                <o:OLEObject Type="Embed" ProgID="Equation.DSMT4" ShapeID="_x0000_i7032" DrawAspect="Content" ObjectID="_1690176485" r:id="rId847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394D521A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1740" w:dyaOrig="360" w14:anchorId="394D5AC7">
                <v:shape id="_x0000_i7033" type="#_x0000_t75" style="width:87pt;height:18pt" o:ole="">
                  <v:imagedata r:id="rId8480" o:title=""/>
                </v:shape>
                <o:OLEObject Type="Embed" ProgID="Equation.DSMT4" ShapeID="_x0000_i7033" DrawAspect="Content" ObjectID="_1690176486" r:id="rId8481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230" w:dyaOrig="630" w14:anchorId="67A06686">
                <v:shape id="_x0000_i7034" type="#_x0000_t75" style="width:61.5pt;height:31.5pt" o:ole="">
                  <v:imagedata r:id="rId8482" o:title=""/>
                </v:shape>
                <o:OLEObject Type="Embed" ProgID="Equation.DSMT4" ShapeID="_x0000_i7034" DrawAspect="Content" ObjectID="_1690176487" r:id="rId848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6653932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1485" w:dyaOrig="360" w14:anchorId="0F8A018B">
                <v:shape id="_x0000_i7035" type="#_x0000_t75" style="width:74.25pt;height:18pt" o:ole="">
                  <v:imagedata r:id="rId8484" o:title=""/>
                </v:shape>
                <o:OLEObject Type="Embed" ProgID="Equation.DSMT4" ShapeID="_x0000_i7035" DrawAspect="Content" ObjectID="_1690176488" r:id="rId848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30" w14:anchorId="3C69E353">
                <v:shape id="_x0000_i7036" type="#_x0000_t75" style="width:61.5pt;height:31.5pt" o:ole="">
                  <v:imagedata r:id="rId8486" o:title=""/>
                </v:shape>
                <o:OLEObject Type="Embed" ProgID="Equation.DSMT4" ShapeID="_x0000_i7036" DrawAspect="Content" ObjectID="_1690176489" r:id="rId848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F41F61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08BD5C3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9A42413" w14:textId="77777777" w:rsidTr="00EC4384">
        <w:tc>
          <w:tcPr>
            <w:tcW w:w="6200" w:type="dxa"/>
            <w:shd w:val="clear" w:color="auto" w:fill="auto"/>
          </w:tcPr>
          <w:p w14:paraId="5752CF0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19.</w:t>
            </w:r>
            <w:r w:rsidRPr="002625C4">
              <w:rPr>
                <w:rFonts w:ascii="Chu Van An" w:hAnsi="Chu Van An" w:cs="Chu Van An"/>
                <w:szCs w:val="22"/>
              </w:rPr>
              <w:t xml:space="preserve">Elip có một tiêu điểm </w:t>
            </w:r>
            <w:r w:rsidRPr="002625C4">
              <w:rPr>
                <w:rFonts w:ascii="Chu Van An" w:eastAsia="Times New Roman" w:hAnsi="Chu Van An" w:cs="Chu Van An"/>
                <w:position w:val="-16"/>
                <w:szCs w:val="22"/>
              </w:rPr>
              <w:object w:dxaOrig="915" w:dyaOrig="435" w14:anchorId="4542B8F9">
                <v:shape id="_x0000_i7037" type="#_x0000_t75" style="width:45.75pt;height:21.75pt" o:ole="">
                  <v:imagedata r:id="rId8488" o:title=""/>
                </v:shape>
                <o:OLEObject Type="Embed" ProgID="Equation.DSMT4" ShapeID="_x0000_i7037" DrawAspect="Content" ObjectID="_1690176490" r:id="rId848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tích độ dài trục lớn với trục bé bằng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70" w:dyaOrig="405" w14:anchorId="2BBF0FC9">
                <v:shape id="_x0000_i7038" type="#_x0000_t75" style="width:28.5pt;height:20.25pt" o:ole="">
                  <v:imagedata r:id="rId8490" o:title=""/>
                </v:shape>
                <o:OLEObject Type="Embed" ProgID="Equation.DSMT4" ShapeID="_x0000_i7038" DrawAspect="Content" ObjectID="_1690176491" r:id="rId8491"/>
              </w:object>
            </w:r>
            <w:r w:rsidRPr="002625C4">
              <w:rPr>
                <w:rFonts w:ascii="Chu Van An" w:hAnsi="Chu Van An" w:cs="Chu Van An"/>
                <w:szCs w:val="22"/>
              </w:rPr>
              <w:t>. Phương trình chính tắc của elip là:</w:t>
            </w:r>
          </w:p>
          <w:p w14:paraId="1EDC293D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275" w:dyaOrig="660" w14:anchorId="5BCD5800">
                <v:shape id="_x0000_i7039" type="#_x0000_t75" style="width:63.75pt;height:33pt" o:ole="">
                  <v:imagedata r:id="rId8492" o:title=""/>
                </v:shape>
                <o:OLEObject Type="Embed" ProgID="Equation.DSMT4" ShapeID="_x0000_i7039" DrawAspect="Content" ObjectID="_1690176492" r:id="rId849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170" w:dyaOrig="660" w14:anchorId="6FB5EADD">
                <v:shape id="_x0000_i7040" type="#_x0000_t75" style="width:58.5pt;height:33pt" o:ole="">
                  <v:imagedata r:id="rId8494" o:title=""/>
                </v:shape>
                <o:OLEObject Type="Embed" ProgID="Equation.DSMT4" ShapeID="_x0000_i7040" DrawAspect="Content" ObjectID="_1690176493" r:id="rId849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7F26D4C2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31000B95">
                <v:shape id="_x0000_i7041" type="#_x0000_t75" style="width:57.75pt;height:33pt" o:ole="">
                  <v:imagedata r:id="rId8496" o:title=""/>
                </v:shape>
                <o:OLEObject Type="Embed" ProgID="Equation.DSMT4" ShapeID="_x0000_i7041" DrawAspect="Content" ObjectID="_1690176494" r:id="rId849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170" w:dyaOrig="660" w14:anchorId="69C93129">
                <v:shape id="_x0000_i7042" type="#_x0000_t75" style="width:58.5pt;height:33pt" o:ole="">
                  <v:imagedata r:id="rId8498" o:title=""/>
                </v:shape>
                <o:OLEObject Type="Embed" ProgID="Equation.DSMT4" ShapeID="_x0000_i7042" DrawAspect="Content" ObjectID="_1690176495" r:id="rId8499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0FBD213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5B130A5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3EC16959" w14:textId="77777777" w:rsidTr="00EC4384">
        <w:tc>
          <w:tcPr>
            <w:tcW w:w="6200" w:type="dxa"/>
            <w:shd w:val="clear" w:color="auto" w:fill="auto"/>
          </w:tcPr>
          <w:p w14:paraId="0908C998" w14:textId="77777777" w:rsidR="00AF665B" w:rsidRPr="002625C4" w:rsidRDefault="00AF665B" w:rsidP="00EC4384">
            <w:pPr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20.</w:t>
            </w:r>
            <w:r w:rsidRPr="002625C4">
              <w:rPr>
                <w:rFonts w:ascii="Chu Van An" w:hAnsi="Chu Van An" w:cs="Chu Van An"/>
                <w:szCs w:val="22"/>
              </w:rPr>
              <w:t xml:space="preserve">Tọa độ tâm và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666FF085">
                <v:shape id="_x0000_i7043" type="#_x0000_t75" style="width:12pt;height:12.75pt" o:ole="">
                  <v:imagedata r:id="rId8500" o:title=""/>
                </v:shape>
                <o:OLEObject Type="Embed" ProgID="Equation.DSMT4" ShapeID="_x0000_i7043" DrawAspect="Content" ObjectID="_1690176496" r:id="rId850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6F6B1D78">
                <v:shape id="_x0000_i7044" type="#_x0000_t75" style="width:21pt;height:19.5pt" o:ole="">
                  <v:imagedata r:id="rId8502" o:title=""/>
                </v:shape>
                <o:OLEObject Type="Embed" ProgID="Equation.DSMT4" ShapeID="_x0000_i7044" DrawAspect="Content" ObjectID="_1690176497" r:id="rId850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phương trình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60" w14:anchorId="7B5667CC">
                <v:shape id="_x0000_i7045" type="#_x0000_t75" style="width:119.25pt;height:18pt" o:ole="">
                  <v:imagedata r:id="rId8504" o:title=""/>
                </v:shape>
                <o:OLEObject Type="Embed" ProgID="Equation.DSMT4" ShapeID="_x0000_i7045" DrawAspect="Content" ObjectID="_1690176498" r:id="rId85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12A73C8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3CD8E9D5">
                <v:shape id="_x0000_i7046" type="#_x0000_t75" style="width:40.5pt;height:19.5pt" o:ole="">
                  <v:imagedata r:id="rId8506" o:title=""/>
                </v:shape>
                <o:OLEObject Type="Embed" ProgID="Equation.DSMT4" ShapeID="_x0000_i7046" DrawAspect="Content" ObjectID="_1690176499" r:id="rId850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688F596F">
                <v:shape id="_x0000_i7047" type="#_x0000_t75" style="width:30pt;height:12.75pt" o:ole="">
                  <v:imagedata r:id="rId8508" o:title=""/>
                </v:shape>
                <o:OLEObject Type="Embed" ProgID="Equation.DSMT4" ShapeID="_x0000_i7047" DrawAspect="Content" ObjectID="_1690176500" r:id="rId850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5E66D4FC">
                <v:shape id="_x0000_i7048" type="#_x0000_t75" style="width:43.5pt;height:19.5pt" o:ole="">
                  <v:imagedata r:id="rId8510" o:title=""/>
                </v:shape>
                <o:OLEObject Type="Embed" ProgID="Equation.DSMT4" ShapeID="_x0000_i7048" DrawAspect="Content" ObjectID="_1690176501" r:id="rId851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85" w14:anchorId="2A05A356">
                <v:shape id="_x0000_i7049" type="#_x0000_t75" style="width:28.5pt;height:14.25pt" o:ole="">
                  <v:imagedata r:id="rId8512" o:title=""/>
                </v:shape>
                <o:OLEObject Type="Embed" ProgID="Equation.DSMT4" ShapeID="_x0000_i7049" DrawAspect="Content" ObjectID="_1690176502" r:id="rId851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4A895E6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3557E146">
                <v:shape id="_x0000_i7050" type="#_x0000_t75" style="width:43.5pt;height:19.5pt" o:ole="">
                  <v:imagedata r:id="rId8510" o:title=""/>
                </v:shape>
                <o:OLEObject Type="Embed" ProgID="Equation.DSMT4" ShapeID="_x0000_i7050" DrawAspect="Content" ObjectID="_1690176503" r:id="rId851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76A1BC4">
                <v:shape id="_x0000_i7051" type="#_x0000_t75" style="width:30pt;height:12.75pt" o:ole="">
                  <v:imagedata r:id="rId8515" o:title=""/>
                </v:shape>
                <o:OLEObject Type="Embed" ProgID="Equation.DSMT4" ShapeID="_x0000_i7051" DrawAspect="Content" ObjectID="_1690176504" r:id="rId851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390" w14:anchorId="0CB7DFCF">
                <v:shape id="_x0000_i7052" type="#_x0000_t75" style="width:31.5pt;height:19.5pt" o:ole="">
                  <v:imagedata r:id="rId8517" o:title=""/>
                </v:shape>
                <o:OLEObject Type="Embed" ProgID="Equation.DSMT4" ShapeID="_x0000_i7052" DrawAspect="Content" ObjectID="_1690176505" r:id="rId8518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511C51F">
                <v:shape id="_x0000_i7053" type="#_x0000_t75" style="width:30pt;height:12.75pt" o:ole="">
                  <v:imagedata r:id="rId8508" o:title=""/>
                </v:shape>
                <o:OLEObject Type="Embed" ProgID="Equation.DSMT4" ShapeID="_x0000_i7053" DrawAspect="Content" ObjectID="_1690176506" r:id="rId851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28B750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B14F9D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151358DF" w14:textId="77777777" w:rsidTr="00EC4384">
        <w:tc>
          <w:tcPr>
            <w:tcW w:w="6200" w:type="dxa"/>
            <w:shd w:val="clear" w:color="auto" w:fill="auto"/>
          </w:tcPr>
          <w:p w14:paraId="1CF356A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21.</w:t>
            </w:r>
            <w:r w:rsidRPr="002625C4">
              <w:rPr>
                <w:rFonts w:ascii="Chu Van An" w:hAnsi="Chu Van An" w:cs="Chu Van An"/>
                <w:szCs w:val="22"/>
              </w:rPr>
              <w:t xml:space="preserve">Trong các phương trình sau, phương trình nào biểu diễn một elíp có khoảng cách giữa các đường chuẩn là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30" w14:anchorId="15C3DD3A">
                <v:shape id="_x0000_i7054" type="#_x0000_t75" style="width:17.25pt;height:31.5pt" o:ole="">
                  <v:imagedata r:id="rId8520" o:title=""/>
                </v:shape>
                <o:OLEObject Type="Embed" ProgID="Equation.DSMT4" ShapeID="_x0000_i7054" DrawAspect="Content" ObjectID="_1690176507" r:id="rId852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160ABEEF">
                <v:shape id="_x0000_i7055" type="#_x0000_t75" style="width:10.5pt;height:14.25pt" o:ole="">
                  <v:imagedata r:id="rId8522" o:title=""/>
                </v:shape>
                <o:OLEObject Type="Embed" ProgID="Equation.DSMT4" ShapeID="_x0000_i7055" DrawAspect="Content" ObjectID="_1690176508" r:id="rId852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?</w:t>
            </w:r>
          </w:p>
          <w:p w14:paraId="3E50C812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54B8787">
                <v:shape id="_x0000_i7056" type="#_x0000_t75" style="width:60pt;height:33pt" o:ole="">
                  <v:imagedata r:id="rId8524" o:title=""/>
                </v:shape>
                <o:OLEObject Type="Embed" ProgID="Equation.DSMT4" ShapeID="_x0000_i7056" DrawAspect="Content" ObjectID="_1690176509" r:id="rId852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D9B226E">
                <v:shape id="_x0000_i7057" type="#_x0000_t75" style="width:60pt;height:33pt" o:ole="">
                  <v:imagedata r:id="rId8526" o:title=""/>
                </v:shape>
                <o:OLEObject Type="Embed" ProgID="Equation.DSMT4" ShapeID="_x0000_i7057" DrawAspect="Content" ObjectID="_1690176510" r:id="rId852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C182E3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384AE61">
                <v:shape id="_x0000_i7058" type="#_x0000_t75" style="width:60pt;height:33pt" o:ole="">
                  <v:imagedata r:id="rId8528" o:title=""/>
                </v:shape>
                <o:OLEObject Type="Embed" ProgID="Equation.DSMT4" ShapeID="_x0000_i7058" DrawAspect="Content" ObjectID="_1690176511" r:id="rId852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04227F9B">
                <v:shape id="_x0000_i7059" type="#_x0000_t75" style="width:60pt;height:33pt" o:ole="">
                  <v:imagedata r:id="rId8530" o:title=""/>
                </v:shape>
                <o:OLEObject Type="Embed" ProgID="Equation.DSMT4" ShapeID="_x0000_i7059" DrawAspect="Content" ObjectID="_1690176512" r:id="rId853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6B2898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525F01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0A8D0122" w14:textId="77777777" w:rsidTr="00EC4384">
        <w:tc>
          <w:tcPr>
            <w:tcW w:w="6200" w:type="dxa"/>
            <w:shd w:val="clear" w:color="auto" w:fill="auto"/>
          </w:tcPr>
          <w:p w14:paraId="22451CA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22.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85" w:dyaOrig="405" w14:anchorId="3A8611E9">
                <v:shape id="_x0000_i7060" type="#_x0000_t75" style="width:29.25pt;height:20.25pt" o:ole="">
                  <v:imagedata r:id="rId8532" o:title=""/>
                </v:shape>
                <o:OLEObject Type="Embed" ProgID="Equation.DSMT4" ShapeID="_x0000_i7060" DrawAspect="Content" ObjectID="_1690176513" r:id="rId853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có tâm sai bằng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4469DEC0">
                <v:shape id="_x0000_i7061" type="#_x0000_t75" style="width:12pt;height:31.5pt" o:ole="">
                  <v:imagedata r:id="rId8534" o:title=""/>
                </v:shape>
                <o:OLEObject Type="Embed" ProgID="Equation.DSMT4" ShapeID="_x0000_i7061" DrawAspect="Content" ObjectID="_1690176514" r:id="rId8535"/>
              </w:object>
            </w:r>
          </w:p>
          <w:p w14:paraId="5068407A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C93540D">
                <v:shape id="_x0000_i7062" type="#_x0000_t75" style="width:60pt;height:33pt" o:ole="">
                  <v:imagedata r:id="rId8536" o:title=""/>
                </v:shape>
                <o:OLEObject Type="Embed" ProgID="Equation.DSMT4" ShapeID="_x0000_i7062" DrawAspect="Content" ObjectID="_1690176515" r:id="rId853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B0C4A92">
                <v:shape id="_x0000_i7063" type="#_x0000_t75" style="width:60pt;height:33pt" o:ole="">
                  <v:imagedata r:id="rId8538" o:title=""/>
                </v:shape>
                <o:OLEObject Type="Embed" ProgID="Equation.DSMT4" ShapeID="_x0000_i7063" DrawAspect="Content" ObjectID="_1690176516" r:id="rId853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A7E690D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11958055">
                <v:shape id="_x0000_i7064" type="#_x0000_t75" style="width:60pt;height:33pt" o:ole="">
                  <v:imagedata r:id="rId8540" o:title=""/>
                </v:shape>
                <o:OLEObject Type="Embed" ProgID="Equation.DSMT4" ShapeID="_x0000_i7064" DrawAspect="Content" ObjectID="_1690176517" r:id="rId854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F6906AF">
                <v:shape id="_x0000_i7065" type="#_x0000_t75" style="width:60pt;height:33pt" o:ole="">
                  <v:imagedata r:id="rId8542" o:title=""/>
                </v:shape>
                <o:OLEObject Type="Embed" ProgID="Equation.DSMT4" ShapeID="_x0000_i7065" DrawAspect="Content" ObjectID="_1690176518" r:id="rId854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E9104A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C6CF201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D649D6A" w14:textId="77777777" w:rsidTr="00EC4384">
        <w:tc>
          <w:tcPr>
            <w:tcW w:w="6200" w:type="dxa"/>
            <w:shd w:val="clear" w:color="auto" w:fill="auto"/>
          </w:tcPr>
          <w:p w14:paraId="5E7136F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23.</w:t>
            </w:r>
            <w:r w:rsidRPr="002625C4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85" w:dyaOrig="390" w14:anchorId="6B323E30">
                <v:shape id="_x0000_i7066" type="#_x0000_t75" style="width:149.25pt;height:19.5pt" o:ole="">
                  <v:imagedata r:id="rId8544" o:title=""/>
                </v:shape>
                <o:OLEObject Type="Embed" ProgID="Equation.DSMT4" ShapeID="_x0000_i7066" DrawAspect="Content" ObjectID="_1690176519" r:id="rId854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Tìm mệnh đề 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sai </w:t>
            </w:r>
            <w:r w:rsidRPr="002625C4">
              <w:rPr>
                <w:rFonts w:ascii="Chu Van An" w:hAnsi="Chu Van An" w:cs="Chu Van An"/>
                <w:szCs w:val="22"/>
              </w:rPr>
              <w:t>trong các mệnh đề sau</w:t>
            </w:r>
          </w:p>
          <w:p w14:paraId="3857663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0188B6BF">
                <v:shape id="_x0000_i7067" type="#_x0000_t75" style="width:20.25pt;height:19.5pt" o:ole="">
                  <v:imagedata r:id="rId8546" o:title=""/>
                </v:shape>
                <o:OLEObject Type="Embed" ProgID="Equation.DSMT4" ShapeID="_x0000_i7067" DrawAspect="Content" ObjectID="_1690176520" r:id="rId854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tâm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74D761E0">
                <v:shape id="_x0000_i7068" type="#_x0000_t75" style="width:36.75pt;height:19.5pt" o:ole="">
                  <v:imagedata r:id="rId8548" o:title=""/>
                </v:shape>
                <o:OLEObject Type="Embed" ProgID="Equation.DSMT4" ShapeID="_x0000_i7068" DrawAspect="Content" ObjectID="_1690176521" r:id="rId8549"/>
              </w:object>
            </w:r>
          </w:p>
          <w:p w14:paraId="0BFA4CA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05D2B9D4">
                <v:shape id="_x0000_i7069" type="#_x0000_t75" style="width:20.25pt;height:19.5pt" o:ole="">
                  <v:imagedata r:id="rId8546" o:title=""/>
                </v:shape>
                <o:OLEObject Type="Embed" ProgID="Equation.DSMT4" ShapeID="_x0000_i7069" DrawAspect="Content" ObjectID="_1690176522" r:id="rId8550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>có bán kính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002FA4CE">
                <v:shape id="_x0000_i7070" type="#_x0000_t75" style="width:33pt;height:14.25pt" o:ole="">
                  <v:imagedata r:id="rId8551" o:title=""/>
                </v:shape>
                <o:OLEObject Type="Embed" ProgID="Equation.DSMT4" ShapeID="_x0000_i7070" DrawAspect="Content" ObjectID="_1690176523" r:id="rId855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C5BDE1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3ED21B73">
                <v:shape id="_x0000_i7071" type="#_x0000_t75" style="width:20.25pt;height:19.5pt" o:ole="">
                  <v:imagedata r:id="rId8546" o:title=""/>
                </v:shape>
                <o:OLEObject Type="Embed" ProgID="Equation.DSMT4" ShapeID="_x0000_i7071" DrawAspect="Content" ObjectID="_1690176524" r:id="rId855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1D73CF7E">
                <v:shape id="_x0000_i7072" type="#_x0000_t75" style="width:43.5pt;height:19.5pt" o:ole="">
                  <v:imagedata r:id="rId8554" o:title=""/>
                </v:shape>
                <o:OLEObject Type="Embed" ProgID="Equation.DSMT4" ShapeID="_x0000_i7072" DrawAspect="Content" ObjectID="_1690176525" r:id="rId855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B62F08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7EEBC5EC">
                <v:shape id="_x0000_i7073" type="#_x0000_t75" style="width:20.25pt;height:19.5pt" o:ole="">
                  <v:imagedata r:id="rId8546" o:title=""/>
                </v:shape>
                <o:OLEObject Type="Embed" ProgID="Equation.DSMT4" ShapeID="_x0000_i7073" DrawAspect="Content" ObjectID="_1690176526" r:id="rId855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không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3614F4EF">
                <v:shape id="_x0000_i7074" type="#_x0000_t75" style="width:36.75pt;height:19.5pt" o:ole="">
                  <v:imagedata r:id="rId8557" o:title=""/>
                </v:shape>
                <o:OLEObject Type="Embed" ProgID="Equation.DSMT4" ShapeID="_x0000_i7074" DrawAspect="Content" ObjectID="_1690176527" r:id="rId8558"/>
              </w:object>
            </w:r>
          </w:p>
          <w:p w14:paraId="6DB1D696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A822224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2625C4" w14:paraId="05D8F09E" w14:textId="77777777" w:rsidTr="00EC4384">
        <w:tc>
          <w:tcPr>
            <w:tcW w:w="6200" w:type="dxa"/>
            <w:shd w:val="clear" w:color="auto" w:fill="auto"/>
          </w:tcPr>
          <w:p w14:paraId="27F7B94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24.</w:t>
            </w:r>
            <w:r w:rsidRPr="002625C4">
              <w:rPr>
                <w:rFonts w:ascii="Chu Van An" w:hAnsi="Chu Van An" w:cs="Chu Van An"/>
                <w:szCs w:val="22"/>
              </w:rPr>
              <w:t>Tìm phương trình chính tắc của elip nếu nó có tiêu cự bằng 6 và trục lớn bằng 10?</w:t>
            </w:r>
          </w:p>
          <w:p w14:paraId="658BEDD3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60" w14:anchorId="5D053496">
                <v:shape id="_x0000_i7075" type="#_x0000_t75" style="width:62.25pt;height:33pt" o:ole="">
                  <v:imagedata r:id="rId8559" o:title=""/>
                </v:shape>
                <o:OLEObject Type="Embed" ProgID="Equation.DSMT4" ShapeID="_x0000_i7075" DrawAspect="Content" ObjectID="_1690176528" r:id="rId8560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2BBF4E70">
                <v:shape id="_x0000_i7076" type="#_x0000_t75" style="width:57pt;height:33pt" o:ole="">
                  <v:imagedata r:id="rId8561" o:title=""/>
                </v:shape>
                <o:OLEObject Type="Embed" ProgID="Equation.DSMT4" ShapeID="_x0000_i7076" DrawAspect="Content" ObjectID="_1690176529" r:id="rId856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42F9C5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6530E066">
                <v:shape id="_x0000_i7077" type="#_x0000_t75" style="width:57.75pt;height:33pt" o:ole="">
                  <v:imagedata r:id="rId8563" o:title=""/>
                </v:shape>
                <o:OLEObject Type="Embed" ProgID="Equation.DSMT4" ShapeID="_x0000_i7077" DrawAspect="Content" ObjectID="_1690176530" r:id="rId856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1F1D8E5C">
                <v:shape id="_x0000_i7078" type="#_x0000_t75" style="width:57pt;height:33pt" o:ole="">
                  <v:imagedata r:id="rId8565" o:title=""/>
                </v:shape>
                <o:OLEObject Type="Embed" ProgID="Equation.DSMT4" ShapeID="_x0000_i7078" DrawAspect="Content" ObjectID="_1690176531" r:id="rId8566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18E2DB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67BC8F2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394C63C1" w14:textId="77777777" w:rsidTr="00EC4384">
        <w:tc>
          <w:tcPr>
            <w:tcW w:w="6200" w:type="dxa"/>
            <w:shd w:val="clear" w:color="auto" w:fill="auto"/>
          </w:tcPr>
          <w:p w14:paraId="6E9384E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25.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4BEB2913">
                <v:shape id="_x0000_i7079" type="#_x0000_t75" style="width:10.5pt;height:14.25pt" o:ole="">
                  <v:imagedata r:id="rId8567" o:title=""/>
                </v:shape>
                <o:OLEObject Type="Embed" ProgID="Equation.DSMT4" ShapeID="_x0000_i7079" DrawAspect="Content" ObjectID="_1690176532" r:id="rId8568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trục lớn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1793ACF3">
                <v:shape id="_x0000_i7080" type="#_x0000_t75" style="width:14.25pt;height:14.25pt" o:ole="">
                  <v:imagedata r:id="rId8569" o:title=""/>
                </v:shape>
                <o:OLEObject Type="Embed" ProgID="Equation.DSMT4" ShapeID="_x0000_i7080" DrawAspect="Content" ObjectID="_1690176533" r:id="rId8570"/>
              </w:object>
            </w:r>
          </w:p>
          <w:p w14:paraId="2C5DC7B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175EA119">
                <v:shape id="_x0000_i7081" type="#_x0000_t75" style="width:60pt;height:33pt" o:ole="">
                  <v:imagedata r:id="rId8571" o:title=""/>
                </v:shape>
                <o:OLEObject Type="Embed" ProgID="Equation.DSMT4" ShapeID="_x0000_i7081" DrawAspect="Content" ObjectID="_1690176534" r:id="rId857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90" w:dyaOrig="660" w14:anchorId="2457061D">
                <v:shape id="_x0000_i7082" type="#_x0000_t75" style="width:64.5pt;height:33pt" o:ole="">
                  <v:imagedata r:id="rId8573" o:title=""/>
                </v:shape>
                <o:OLEObject Type="Embed" ProgID="Equation.DSMT4" ShapeID="_x0000_i7082" DrawAspect="Content" ObjectID="_1690176535" r:id="rId857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4C47E6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9924BB2">
                <v:shape id="_x0000_i7083" type="#_x0000_t75" style="width:60pt;height:33pt" o:ole="">
                  <v:imagedata r:id="rId8575" o:title=""/>
                </v:shape>
                <o:OLEObject Type="Embed" ProgID="Equation.DSMT4" ShapeID="_x0000_i7083" DrawAspect="Content" ObjectID="_1690176536" r:id="rId8576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C6EB83E">
                <v:shape id="_x0000_i7084" type="#_x0000_t75" style="width:60pt;height:33pt" o:ole="">
                  <v:imagedata r:id="rId8577" o:title=""/>
                </v:shape>
                <o:OLEObject Type="Embed" ProgID="Equation.DSMT4" ShapeID="_x0000_i7084" DrawAspect="Content" ObjectID="_1690176537" r:id="rId8578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131AF4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1DEE52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CC493CE" w14:textId="77777777" w:rsidTr="00EC4384">
        <w:tc>
          <w:tcPr>
            <w:tcW w:w="6200" w:type="dxa"/>
            <w:shd w:val="clear" w:color="auto" w:fill="auto"/>
          </w:tcPr>
          <w:p w14:paraId="429BC42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>Câu 26.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Phương trình chính tắc của Elip có một tiêu điểm </w:t>
            </w:r>
            <w:r w:rsidRPr="002625C4">
              <w:rPr>
                <w:rFonts w:ascii="Chu Van An" w:eastAsia="Times New Roman" w:hAnsi="Chu Van An" w:cs="Chu Van An"/>
                <w:position w:val="-18"/>
                <w:szCs w:val="22"/>
              </w:rPr>
              <w:object w:dxaOrig="1125" w:dyaOrig="480" w14:anchorId="7E9EEE6C">
                <v:shape id="_x0000_i7085" type="#_x0000_t75" style="width:56.25pt;height:24pt" o:ole="">
                  <v:imagedata r:id="rId8579" o:title=""/>
                </v:shape>
                <o:OLEObject Type="Embed" ProgID="Equation.DSMT4" ShapeID="_x0000_i7085" DrawAspect="Content" ObjectID="_1690176538" r:id="rId8580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065" w:dyaOrig="795" w14:anchorId="322DA583">
                <v:shape id="_x0000_i7086" type="#_x0000_t75" style="width:53.25pt;height:39.75pt" o:ole="">
                  <v:imagedata r:id="rId8581" o:title=""/>
                </v:shape>
                <o:OLEObject Type="Embed" ProgID="Equation.DSMT4" ShapeID="_x0000_i7086" DrawAspect="Content" ObjectID="_1690176539" r:id="rId8582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 là</w:t>
            </w:r>
          </w:p>
          <w:p w14:paraId="6CC0A1E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C336B3C">
                <v:shape id="_x0000_i7087" type="#_x0000_t75" style="width:61.5pt;height:33pt" o:ole="">
                  <v:imagedata r:id="rId8583" o:title=""/>
                </v:shape>
                <o:OLEObject Type="Embed" ProgID="Equation.DSMT4" ShapeID="_x0000_i7087" DrawAspect="Content" ObjectID="_1690176540" r:id="rId8584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7BA58BB3">
                <v:shape id="_x0000_i7088" type="#_x0000_t75" style="width:61.5pt;height:33pt" o:ole="">
                  <v:imagedata r:id="rId8585" o:title=""/>
                </v:shape>
                <o:OLEObject Type="Embed" ProgID="Equation.DSMT4" ShapeID="_x0000_i7088" DrawAspect="Content" ObjectID="_1690176541" r:id="rId8586"/>
              </w:object>
            </w:r>
          </w:p>
          <w:p w14:paraId="350FC1F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8ED46FE">
                <v:shape id="_x0000_i7089" type="#_x0000_t75" style="width:61.5pt;height:33pt" o:ole="">
                  <v:imagedata r:id="rId8587" o:title=""/>
                </v:shape>
                <o:OLEObject Type="Embed" ProgID="Equation.DSMT4" ShapeID="_x0000_i7089" DrawAspect="Content" ObjectID="_1690176542" r:id="rId8588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61C94694">
                <v:shape id="_x0000_i7090" type="#_x0000_t75" style="width:61.5pt;height:33pt" o:ole="">
                  <v:imagedata r:id="rId8589" o:title=""/>
                </v:shape>
                <o:OLEObject Type="Embed" ProgID="Equation.DSMT4" ShapeID="_x0000_i7090" DrawAspect="Content" ObjectID="_1690176543" r:id="rId8590"/>
              </w:object>
            </w:r>
          </w:p>
          <w:p w14:paraId="38909FE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F536133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7B9BB312" w14:textId="77777777" w:rsidTr="00EC4384">
        <w:tc>
          <w:tcPr>
            <w:tcW w:w="6200" w:type="dxa"/>
            <w:shd w:val="clear" w:color="auto" w:fill="auto"/>
          </w:tcPr>
          <w:p w14:paraId="7C671B1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27.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Phương trình chính tắc của elip có hai đỉnh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320" w:dyaOrig="405" w14:anchorId="01A58079">
                <v:shape id="_x0000_i7091" type="#_x0000_t75" style="width:66pt;height:20.25pt" o:ole="">
                  <v:imagedata r:id="rId8591" o:title=""/>
                </v:shape>
                <o:OLEObject Type="Embed" ProgID="Equation.DSMT4" ShapeID="_x0000_i7091" DrawAspect="Content" ObjectID="_1690176544" r:id="rId8592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hai tiêu điểm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380" w:dyaOrig="405" w14:anchorId="453E5A3A">
                <v:shape id="_x0000_i7092" type="#_x0000_t75" style="width:69pt;height:20.25pt" o:ole="">
                  <v:imagedata r:id="rId8593" o:title=""/>
                </v:shape>
                <o:OLEObject Type="Embed" ProgID="Equation.DSMT4" ShapeID="_x0000_i7092" DrawAspect="Content" ObjectID="_1690176545" r:id="rId859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là:</w:t>
            </w:r>
          </w:p>
          <w:p w14:paraId="1A87A969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04184CB9">
                <v:shape id="_x0000_i7093" type="#_x0000_t75" style="width:57pt;height:33pt" o:ole="">
                  <v:imagedata r:id="rId8595" o:title=""/>
                </v:shape>
                <o:OLEObject Type="Embed" ProgID="Equation.DSMT4" ShapeID="_x0000_i7093" DrawAspect="Content" ObjectID="_1690176546" r:id="rId8596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3344187E">
                <v:shape id="_x0000_i7094" type="#_x0000_t75" style="width:57pt;height:33pt" o:ole="">
                  <v:imagedata r:id="rId8597" o:title=""/>
                </v:shape>
                <o:OLEObject Type="Embed" ProgID="Equation.DSMT4" ShapeID="_x0000_i7094" DrawAspect="Content" ObjectID="_1690176547" r:id="rId8598"/>
              </w:object>
            </w:r>
          </w:p>
          <w:p w14:paraId="617AE973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1140" w:dyaOrig="660" w14:anchorId="566C77F5">
                <v:shape id="_x0000_i7095" type="#_x0000_t75" style="width:57pt;height:33pt" o:ole="">
                  <v:imagedata r:id="rId8599" o:title=""/>
                </v:shape>
                <o:OLEObject Type="Embed" ProgID="Equation.DSMT4" ShapeID="_x0000_i7095" DrawAspect="Content" ObjectID="_1690176548" r:id="rId8600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1A42D835">
                <v:shape id="_x0000_i7096" type="#_x0000_t75" style="width:57pt;height:33pt" o:ole="">
                  <v:imagedata r:id="rId8601" o:title=""/>
                </v:shape>
                <o:OLEObject Type="Embed" ProgID="Equation.DSMT4" ShapeID="_x0000_i7096" DrawAspect="Content" ObjectID="_1690176549" r:id="rId8602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35AC57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C56DE52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2DBC71FF" w14:textId="77777777" w:rsidTr="00EC4384">
        <w:tc>
          <w:tcPr>
            <w:tcW w:w="6200" w:type="dxa"/>
            <w:shd w:val="clear" w:color="auto" w:fill="auto"/>
          </w:tcPr>
          <w:p w14:paraId="1F31BE1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28.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Tìm phương trình chính tắc của Elip có trục lớn bằng 6 và tỉ số của tiêu cự với độ dài trục lớn bằng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225" w:dyaOrig="615" w14:anchorId="116D39CE">
                <v:shape id="_x0000_i7097" type="#_x0000_t75" style="width:11.25pt;height:30.75pt" o:ole="">
                  <v:imagedata r:id="rId8603" o:title=""/>
                </v:shape>
                <o:OLEObject Type="Embed" ProgID="Equation.DSMT4" ShapeID="_x0000_i7097" DrawAspect="Content" ObjectID="_1690176550" r:id="rId860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256384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264F516E">
                <v:shape id="_x0000_i7098" type="#_x0000_t75" style="width:60.75pt;height:33pt" o:ole="">
                  <v:imagedata r:id="rId8605" o:title=""/>
                </v:shape>
                <o:OLEObject Type="Embed" ProgID="Equation.DSMT4" ShapeID="_x0000_i7098" DrawAspect="Content" ObjectID="_1690176551" r:id="rId8606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4BF3A846">
                <v:shape id="_x0000_i7099" type="#_x0000_t75" style="width:60.75pt;height:33pt" o:ole="">
                  <v:imagedata r:id="rId8607" o:title=""/>
                </v:shape>
                <o:OLEObject Type="Embed" ProgID="Equation.DSMT4" ShapeID="_x0000_i7099" DrawAspect="Content" ObjectID="_1690176552" r:id="rId8608"/>
              </w:object>
            </w:r>
          </w:p>
          <w:p w14:paraId="50B9869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5D8B71ED">
                <v:shape id="_x0000_i7100" type="#_x0000_t75" style="width:60.75pt;height:33pt" o:ole="">
                  <v:imagedata r:id="rId8609" o:title=""/>
                </v:shape>
                <o:OLEObject Type="Embed" ProgID="Equation.DSMT4" ShapeID="_x0000_i7100" DrawAspect="Content" ObjectID="_1690176553" r:id="rId8610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499E6B89">
                <v:shape id="_x0000_i7101" type="#_x0000_t75" style="width:60.75pt;height:33pt" o:ole="">
                  <v:imagedata r:id="rId8611" o:title=""/>
                </v:shape>
                <o:OLEObject Type="Embed" ProgID="Equation.DSMT4" ShapeID="_x0000_i7101" DrawAspect="Content" ObjectID="_1690176554" r:id="rId8612"/>
              </w:object>
            </w:r>
          </w:p>
          <w:p w14:paraId="786CE1F6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425806C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18868B67" w14:textId="77777777" w:rsidTr="00EC4384">
        <w:tc>
          <w:tcPr>
            <w:tcW w:w="6200" w:type="dxa"/>
            <w:shd w:val="clear" w:color="auto" w:fill="auto"/>
          </w:tcPr>
          <w:p w14:paraId="316E176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29.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Tìm phương trình chính tắc của elip nếu phương trình đường chuẩn của nó là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65" w:dyaOrig="615" w14:anchorId="5D9049D3">
                <v:shape id="_x0000_i7102" type="#_x0000_t75" style="width:38.25pt;height:30.75pt" o:ole="">
                  <v:imagedata r:id="rId8613" o:title=""/>
                </v:shape>
                <o:OLEObject Type="Embed" ProgID="Equation.DSMT4" ShapeID="_x0000_i7102" DrawAspect="Content" ObjectID="_1690176555" r:id="rId861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độ dài trục lớn là 10?</w:t>
            </w:r>
          </w:p>
          <w:p w14:paraId="6784CD77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36D0271">
                <v:shape id="_x0000_i7103" type="#_x0000_t75" style="width:57pt;height:33pt" o:ole="">
                  <v:imagedata r:id="rId8615" o:title=""/>
                </v:shape>
                <o:OLEObject Type="Embed" ProgID="Equation.DSMT4" ShapeID="_x0000_i7103" DrawAspect="Content" ObjectID="_1690176556" r:id="rId861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10" w:dyaOrig="660" w14:anchorId="080353EA">
                <v:shape id="_x0000_i7104" type="#_x0000_t75" style="width:55.5pt;height:33pt" o:ole="">
                  <v:imagedata r:id="rId8617" o:title=""/>
                </v:shape>
                <o:OLEObject Type="Embed" ProgID="Equation.DSMT4" ShapeID="_x0000_i7104" DrawAspect="Content" ObjectID="_1690176557" r:id="rId8618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CCB4284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2B6E797">
                <v:shape id="_x0000_i7105" type="#_x0000_t75" style="width:57pt;height:33pt" o:ole="">
                  <v:imagedata r:id="rId8619" o:title=""/>
                </v:shape>
                <o:OLEObject Type="Embed" ProgID="Equation.DSMT4" ShapeID="_x0000_i7105" DrawAspect="Content" ObjectID="_1690176558" r:id="rId8620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3DDF4C72">
                <v:shape id="_x0000_i7106" type="#_x0000_t75" style="width:57.75pt;height:33pt" o:ole="">
                  <v:imagedata r:id="rId8621" o:title=""/>
                </v:shape>
                <o:OLEObject Type="Embed" ProgID="Equation.DSMT4" ShapeID="_x0000_i7106" DrawAspect="Content" ObjectID="_1690176559" r:id="rId8622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CC3BE8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C72507D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2625C4" w14:paraId="60CCA019" w14:textId="77777777" w:rsidTr="00EC4384">
        <w:tc>
          <w:tcPr>
            <w:tcW w:w="6200" w:type="dxa"/>
            <w:shd w:val="clear" w:color="auto" w:fill="auto"/>
          </w:tcPr>
          <w:p w14:paraId="7C9EA68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30.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Phương trình chính tắc của Elip có độ dài trục lớn bằng 26, tâm sai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75" w:dyaOrig="615" w14:anchorId="3A847AEC">
                <v:shape id="_x0000_i7107" type="#_x0000_t75" style="width:33.75pt;height:30.75pt" o:ole="">
                  <v:imagedata r:id="rId8623" o:title=""/>
                </v:shape>
                <o:OLEObject Type="Embed" ProgID="Equation.DSMT4" ShapeID="_x0000_i7107" DrawAspect="Content" ObjectID="_1690176560" r:id="rId8624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6D67D7D8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076C817C">
                <v:shape id="_x0000_i7108" type="#_x0000_t75" style="width:61.5pt;height:33pt" o:ole="">
                  <v:imagedata r:id="rId8625" o:title=""/>
                </v:shape>
                <o:OLEObject Type="Embed" ProgID="Equation.DSMT4" ShapeID="_x0000_i7108" DrawAspect="Content" ObjectID="_1690176561" r:id="rId8626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68B02C0A">
                <v:shape id="_x0000_i7109" type="#_x0000_t75" style="width:61.5pt;height:33pt" o:ole="">
                  <v:imagedata r:id="rId8627" o:title=""/>
                </v:shape>
                <o:OLEObject Type="Embed" ProgID="Equation.DSMT4" ShapeID="_x0000_i7109" DrawAspect="Content" ObjectID="_1690176562" r:id="rId8628"/>
              </w:object>
            </w:r>
          </w:p>
          <w:p w14:paraId="43D05FE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20" w:dyaOrig="660" w14:anchorId="49966C1A">
                <v:shape id="_x0000_i7110" type="#_x0000_t75" style="width:66pt;height:33pt" o:ole="">
                  <v:imagedata r:id="rId8629" o:title=""/>
                </v:shape>
                <o:OLEObject Type="Embed" ProgID="Equation.DSMT4" ShapeID="_x0000_i7110" DrawAspect="Content" ObjectID="_1690176563" r:id="rId8630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20" w:dyaOrig="660" w14:anchorId="2ABDED93">
                <v:shape id="_x0000_i7111" type="#_x0000_t75" style="width:66pt;height:33pt" o:ole="">
                  <v:imagedata r:id="rId8631" o:title=""/>
                </v:shape>
                <o:OLEObject Type="Embed" ProgID="Equation.DSMT4" ShapeID="_x0000_i7111" DrawAspect="Content" ObjectID="_1690176564" r:id="rId8632"/>
              </w:object>
            </w:r>
          </w:p>
          <w:p w14:paraId="2BFBB9B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310A66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2526C177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</w:p>
    <w:p w14:paraId="5AD8B8A9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379FEC88" wp14:editId="0D41DCF3">
                <wp:extent cx="6547104" cy="2518204"/>
                <wp:effectExtent l="0" t="19050" r="25400" b="15875"/>
                <wp:docPr id="212457324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518204"/>
                          <a:chOff x="34611" y="0"/>
                          <a:chExt cx="6547104" cy="2515204"/>
                        </a:xfrm>
                      </wpg:grpSpPr>
                      <wps:wsp>
                        <wps:cNvPr id="212457324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20"/>
                            <a:ext cx="6547104" cy="223618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407BBC" w14:textId="77777777" w:rsidR="00AF665B" w:rsidRPr="00101AF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0D7C313" w14:textId="77777777" w:rsidR="00AF665B" w:rsidRDefault="00AF665B" w:rsidP="00AF665B">
                              <w:pPr>
                                <w:spacing w:before="120" w:after="120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60637955" w14:textId="77777777" w:rsidR="00AF665B" w:rsidRPr="00101AF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Để xác định tọa độ điểm M thuộc elip có phương trình chính tắc là </w:t>
                              </w:r>
                              <w:r w:rsidRPr="00101AF5">
                                <w:rPr>
                                  <w:position w:val="-24"/>
                                  <w:lang w:val="pt-BR"/>
                                </w:rPr>
                                <w:object w:dxaOrig="3180" w:dyaOrig="660" w14:anchorId="6867D197">
                                  <v:shape id="_x0000_i7488" type="#_x0000_t75" style="width:159pt;height:32.25pt" o:ole="">
                                    <v:imagedata r:id="rId8633" o:title=""/>
                                  </v:shape>
                                  <o:OLEObject Type="Embed" ProgID="Equation.DSMT4" ShapeID="_x0000_i7488" DrawAspect="Content" ObjectID="_1690177133" r:id="rId8634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làm như sau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</w:p>
                            <w:p w14:paraId="63328C04" w14:textId="77777777" w:rsidR="00AF665B" w:rsidRPr="00101AF5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Giả sử </w:t>
                              </w:r>
                              <w:r w:rsidRPr="00101AF5">
                                <w:rPr>
                                  <w:position w:val="-14"/>
                                  <w:lang w:val="pt-BR"/>
                                </w:rPr>
                                <w:object w:dxaOrig="1200" w:dyaOrig="400" w14:anchorId="71E07D0C">
                                  <v:shape id="_x0000_i7489" type="#_x0000_t75" style="width:60pt;height:21pt" o:ole="">
                                    <v:imagedata r:id="rId8635" o:title=""/>
                                  </v:shape>
                                  <o:OLEObject Type="Embed" ProgID="Equation.DSMT4" ShapeID="_x0000_i7489" DrawAspect="Content" ObjectID="_1690177134" r:id="rId8636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điểm </w:t>
                              </w:r>
                              <w:r w:rsidRPr="00101AF5">
                                <w:rPr>
                                  <w:position w:val="-24"/>
                                  <w:lang w:val="pt-BR"/>
                                </w:rPr>
                                <w:object w:dxaOrig="2799" w:dyaOrig="680" w14:anchorId="4C2A247A">
                                  <v:shape id="_x0000_i7490" type="#_x0000_t75" style="width:140.25pt;height:33.75pt" o:ole="">
                                    <v:imagedata r:id="rId8637" o:title=""/>
                                  </v:shape>
                                  <o:OLEObject Type="Embed" ProgID="Equation.DSMT4" ShapeID="_x0000_i7490" DrawAspect="Content" ObjectID="_1690177135" r:id="rId8638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thu được phương trình thứ nhất.</w:t>
                              </w:r>
                            </w:p>
                            <w:p w14:paraId="25326300" w14:textId="77777777" w:rsidR="00AF665B" w:rsidRPr="009E168B" w:rsidRDefault="00AF665B" w:rsidP="00D83BB6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E168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Từ điều kiện của bài toán ta thu được phương trình thứ hai; giải phương trình, hệ phương trình ẩn </w:t>
                              </w:r>
                              <w:r w:rsidRPr="00101AF5">
                                <w:rPr>
                                  <w:position w:val="-18"/>
                                  <w:lang w:val="pt-BR"/>
                                </w:rPr>
                                <w:object w:dxaOrig="760" w:dyaOrig="440" w14:anchorId="07C6448D">
                                  <v:shape id="_x0000_i7491" type="#_x0000_t75" style="width:38.25pt;height:21pt" o:ole="">
                                    <v:imagedata r:id="rId8639" o:title=""/>
                                  </v:shape>
                                  <o:OLEObject Type="Embed" ProgID="Equation.DSMT4" ShapeID="_x0000_i7491" DrawAspect="Content" ObjectID="_1690177136" r:id="rId8640"/>
                                </w:object>
                              </w:r>
                              <w:r w:rsidRPr="009E168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tìm được tọa độ của điểm M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49" name="Group 2124573249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250" name="Group 2124573250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251" name="Group 2124573251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252" name="Rectangle: Single Corner Snipped 2124573252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253" name="Group 2124573253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254" name="Group 2124573254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255" name="Arrow: Chevron 2124573255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92AF702" w14:textId="77777777" w:rsidR="00AF665B" w:rsidRPr="00101AF5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01AF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  <w:lang w:val="fr-FR"/>
                                          </w:rPr>
                                          <w:t>Tìm tọa độ điểm thỏa mãn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56" name="Group 212457325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257" name="Freeform: Shape 212457325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5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26B79FA" w14:textId="77777777" w:rsidR="00AF665B" w:rsidRDefault="00AF665B" w:rsidP="00AF665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59" name="Group 212457325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60" name="Freeform: Shape 212457326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61" name="Flowchart: Terminator 212457326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62" name="Flowchart: Direct Access Storage 212457326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3263" name="Group 212457326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64" name="Flowchart: Preparation 212457326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326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6721F32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9FEC88" id="_x0000_s1599" style="width:515.5pt;height:198.3pt;mso-position-horizontal-relative:char;mso-position-vertical-relative:line" coordorigin="346" coordsize="65471,25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">
                <v:shape id="Rectangle: Diagonal Corners Rounded 1" o:spid="_x0000_s1600" style="position:absolute;left:346;top:2790;width:65471;height:2236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0781;6547104,2215008;6532329,2236184;112179,2236184;0,2075403;0,21176;14775,0" o:connectangles="0,0,0,0,0,0,0,0,0" textboxrect="0,0,6435090,1533525"/>
                  <v:textbox>
                    <w:txbxContent>
                      <w:p w14:paraId="5C407BBC" w14:textId="77777777" w:rsidR="00AF665B" w:rsidRPr="00101AF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0D7C313" w14:textId="77777777" w:rsidR="00AF665B" w:rsidRDefault="00AF665B" w:rsidP="00AF665B">
                        <w:pPr>
                          <w:spacing w:before="120" w:after="120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60637955" w14:textId="77777777" w:rsidR="00AF665B" w:rsidRPr="00101AF5" w:rsidRDefault="00AF665B" w:rsidP="00D83BB6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spacing w:before="120" w:after="1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Để xác định tọa độ điểm M thuộc elip có phương trình chính tắc là </w:t>
                        </w:r>
                        <w:r w:rsidRPr="00101AF5">
                          <w:rPr>
                            <w:position w:val="-24"/>
                            <w:lang w:val="pt-BR"/>
                          </w:rPr>
                          <w:object w:dxaOrig="3180" w:dyaOrig="660" w14:anchorId="6867D197">
                            <v:shape id="_x0000_i7488" type="#_x0000_t75" style="width:159pt;height:32.25pt" o:ole="">
                              <v:imagedata r:id="rId8633" o:title=""/>
                            </v:shape>
                            <o:OLEObject Type="Embed" ProgID="Equation.DSMT4" ShapeID="_x0000_i7488" DrawAspect="Content" ObjectID="_1690177133" r:id="rId8641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làm như sau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:</w:t>
                        </w:r>
                      </w:p>
                      <w:p w14:paraId="63328C04" w14:textId="77777777" w:rsidR="00AF665B" w:rsidRPr="00101AF5" w:rsidRDefault="00AF665B" w:rsidP="00D83BB6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Giả sử </w:t>
                        </w:r>
                        <w:r w:rsidRPr="00101AF5">
                          <w:rPr>
                            <w:position w:val="-14"/>
                            <w:lang w:val="pt-BR"/>
                          </w:rPr>
                          <w:object w:dxaOrig="1200" w:dyaOrig="400" w14:anchorId="71E07D0C">
                            <v:shape id="_x0000_i7489" type="#_x0000_t75" style="width:60pt;height:21pt" o:ole="">
                              <v:imagedata r:id="rId8635" o:title=""/>
                            </v:shape>
                            <o:OLEObject Type="Embed" ProgID="Equation.DSMT4" ShapeID="_x0000_i7489" DrawAspect="Content" ObjectID="_1690177134" r:id="rId8642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điểm </w:t>
                        </w:r>
                        <w:r w:rsidRPr="00101AF5">
                          <w:rPr>
                            <w:position w:val="-24"/>
                            <w:lang w:val="pt-BR"/>
                          </w:rPr>
                          <w:object w:dxaOrig="2799" w:dyaOrig="680" w14:anchorId="4C2A247A">
                            <v:shape id="_x0000_i7490" type="#_x0000_t75" style="width:140.25pt;height:33.75pt" o:ole="">
                              <v:imagedata r:id="rId8637" o:title=""/>
                            </v:shape>
                            <o:OLEObject Type="Embed" ProgID="Equation.DSMT4" ShapeID="_x0000_i7490" DrawAspect="Content" ObjectID="_1690177135" r:id="rId8643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thu được phương trình thứ nhất.</w:t>
                        </w:r>
                      </w:p>
                      <w:p w14:paraId="25326300" w14:textId="77777777" w:rsidR="00AF665B" w:rsidRPr="009E168B" w:rsidRDefault="00AF665B" w:rsidP="00D83BB6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E168B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Từ điều kiện của bài toán ta thu được phương trình thứ hai; giải phương trình, hệ phương trình ẩn </w:t>
                        </w:r>
                        <w:r w:rsidRPr="00101AF5">
                          <w:rPr>
                            <w:position w:val="-18"/>
                            <w:lang w:val="pt-BR"/>
                          </w:rPr>
                          <w:object w:dxaOrig="760" w:dyaOrig="440" w14:anchorId="07C6448D">
                            <v:shape id="_x0000_i7491" type="#_x0000_t75" style="width:38.25pt;height:21pt" o:ole="">
                              <v:imagedata r:id="rId8639" o:title=""/>
                            </v:shape>
                            <o:OLEObject Type="Embed" ProgID="Equation.DSMT4" ShapeID="_x0000_i7491" DrawAspect="Content" ObjectID="_1690177136" r:id="rId8644"/>
                          </w:object>
                        </w:r>
                        <w:r w:rsidRPr="009E168B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tìm được tọa độ của điểm M</w:t>
                        </w:r>
                      </w:p>
                    </w:txbxContent>
                  </v:textbox>
                </v:shape>
                <v:group id="Group 2124573249" o:spid="_x0000_s16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ydI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">
                  <v:group id="Group 2124573250" o:spid="_x0000_s16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">
                    <v:group id="Group 2124573251" o:spid="_x0000_s16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L2T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">
                      <v:shape id="Rectangle: Single Corner Snipped 2124573252" o:spid="_x0000_s160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" path="m,l6086197,r154724,154724l6240921,447554,,447554,,xe" fillcolor="#f0def6" stroked="f" strokeweight="1.25pt">
                        <v:fill r:id="rId349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253" o:spid="_x0000_s160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oZ/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">
                        <v:group id="Group 2124573254" o:spid="_x0000_s160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">
                          <v:shape id="Arrow: Chevron 2124573255" o:spid="_x0000_s160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2AF702" w14:textId="77777777" w:rsidR="00AF665B" w:rsidRPr="00101AF5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01AF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00CC"/>
                                      <w:sz w:val="24"/>
                                      <w:szCs w:val="24"/>
                                      <w:lang w:val="fr-FR"/>
                                    </w:rPr>
                                    <w:t>Tìm tọa độ điểm thỏa mãn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2124573256" o:spid="_x0000_s16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">
                            <v:shape id="Freeform: Shape 2124573257" o:spid="_x0000_s16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" filled="f" stroked="f">
                              <v:textbox>
                                <w:txbxContent>
                                  <w:p w14:paraId="226B79FA" w14:textId="77777777" w:rsidR="00AF665B" w:rsidRDefault="00AF665B" w:rsidP="00AF665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59" o:spid="_x0000_s16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rGV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">
                          <v:shape id="Freeform: Shape 2124573260" o:spid="_x0000_s16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61" o:spid="_x0000_s16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62" o:spid="_x0000_s16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63" o:spid="_x0000_s16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kzC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">
                    <v:shape id="Flowchart: Preparation 2124573264" o:spid="_x0000_s16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16721F32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73121B5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42E6EF53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AD55A2">
        <w:rPr>
          <w:rFonts w:ascii="Chu Van An" w:hAnsi="Chu Van An" w:cs="Chu Van An"/>
          <w:b/>
          <w:bCs/>
          <w:color w:val="0000CC"/>
        </w:rPr>
        <w:t>Câu 1</w:t>
      </w:r>
      <w:r w:rsidRPr="00D33FB7">
        <w:rPr>
          <w:rFonts w:ascii="Chu Van An" w:hAnsi="Chu Van An" w:cs="Chu Van An"/>
          <w:color w:val="0000CC"/>
        </w:rPr>
        <w:t>.</w:t>
      </w:r>
      <w:r w:rsidRPr="00D33FB7">
        <w:rPr>
          <w:rFonts w:ascii="Chu Van An" w:hAnsi="Chu Van An" w:cs="Chu Van An"/>
        </w:rPr>
        <w:t xml:space="preserve"> Trong mặt phẳng với hệ tọa độ </w:t>
      </w:r>
      <w:r w:rsidRPr="00D33FB7">
        <w:rPr>
          <w:rFonts w:ascii="Chu Van An" w:hAnsi="Chu Van An" w:cs="Chu Van An"/>
          <w:position w:val="-10"/>
          <w:lang w:val="fr-FR"/>
        </w:rPr>
        <w:object w:dxaOrig="460" w:dyaOrig="320" w14:anchorId="534FE8DB">
          <v:shape id="_x0000_i7112" type="#_x0000_t75" style="width:23.25pt;height:15.75pt" o:ole="">
            <v:imagedata r:id="rId8645" o:title=""/>
          </v:shape>
          <o:OLEObject Type="Embed" ProgID="Equation.DSMT4" ShapeID="_x0000_i7112" DrawAspect="Content" ObjectID="_1690176565" r:id="rId8646"/>
        </w:object>
      </w:r>
      <w:r w:rsidRPr="00D33FB7">
        <w:rPr>
          <w:rFonts w:ascii="Chu Van An" w:hAnsi="Chu Van An" w:cs="Chu Van An"/>
        </w:rPr>
        <w:t xml:space="preserve">, cho Elip </w:t>
      </w:r>
      <w:r w:rsidRPr="00D33FB7">
        <w:rPr>
          <w:rFonts w:ascii="Chu Van An" w:hAnsi="Chu Van An" w:cs="Chu Van An"/>
          <w:position w:val="-24"/>
          <w:lang w:val="fr-FR"/>
        </w:rPr>
        <w:object w:dxaOrig="1680" w:dyaOrig="660" w14:anchorId="3BA50C33">
          <v:shape id="_x0000_i7113" type="#_x0000_t75" style="width:84pt;height:32.25pt" o:ole="">
            <v:imagedata r:id="rId8647" o:title=""/>
          </v:shape>
          <o:OLEObject Type="Embed" ProgID="Equation.DSMT4" ShapeID="_x0000_i7113" DrawAspect="Content" ObjectID="_1690176566" r:id="rId8648"/>
        </w:object>
      </w:r>
      <w:r w:rsidRPr="00D33FB7">
        <w:rPr>
          <w:rFonts w:ascii="Chu Van An" w:hAnsi="Chu Van An" w:cs="Chu Van An"/>
        </w:rPr>
        <w:t xml:space="preserve"> và đường thẳng </w:t>
      </w:r>
      <w:r w:rsidRPr="00D33FB7">
        <w:rPr>
          <w:rFonts w:ascii="Chu Van An" w:hAnsi="Chu Van An" w:cs="Chu Van An"/>
          <w:position w:val="-10"/>
          <w:lang w:val="fr-FR"/>
        </w:rPr>
        <w:object w:dxaOrig="1740" w:dyaOrig="320" w14:anchorId="45D1D6EB">
          <v:shape id="_x0000_i7114" type="#_x0000_t75" style="width:85.5pt;height:15.75pt" o:ole="">
            <v:imagedata r:id="rId8649" o:title=""/>
          </v:shape>
          <o:OLEObject Type="Embed" ProgID="Equation.DSMT4" ShapeID="_x0000_i7114" DrawAspect="Content" ObjectID="_1690176567" r:id="rId8650"/>
        </w:object>
      </w:r>
      <w:r w:rsidRPr="00D33FB7">
        <w:rPr>
          <w:rFonts w:ascii="Chu Van An" w:hAnsi="Chu Van An" w:cs="Chu Van An"/>
        </w:rPr>
        <w:t xml:space="preserve">. Gọi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1E2EDFC6">
          <v:shape id="_x0000_i7115" type="#_x0000_t75" style="width:12pt;height:12.75pt" o:ole="">
            <v:imagedata r:id="rId8651" o:title=""/>
          </v:shape>
          <o:OLEObject Type="Embed" ProgID="Equation.DSMT4" ShapeID="_x0000_i7115" DrawAspect="Content" ObjectID="_1690176568" r:id="rId8652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074B5FB6">
          <v:shape id="_x0000_i7116" type="#_x0000_t75" style="width:12pt;height:12.75pt" o:ole="">
            <v:imagedata r:id="rId8653" o:title=""/>
          </v:shape>
          <o:OLEObject Type="Embed" ProgID="Equation.DSMT4" ShapeID="_x0000_i7116" DrawAspect="Content" ObjectID="_1690176569" r:id="rId8654"/>
        </w:object>
      </w:r>
      <w:r w:rsidRPr="00D33FB7">
        <w:rPr>
          <w:rFonts w:ascii="Chu Van An" w:hAnsi="Chu Van An" w:cs="Chu Van An"/>
        </w:rPr>
        <w:t xml:space="preserve"> là hai đỉnh của Elip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71A3861B">
          <v:shape id="_x0000_i7117" type="#_x0000_t75" style="width:21pt;height:21pt" o:ole="">
            <v:imagedata r:id="rId8655" o:title=""/>
          </v:shape>
          <o:OLEObject Type="Embed" ProgID="Equation.DSMT4" ShapeID="_x0000_i7117" DrawAspect="Content" ObjectID="_1690176570" r:id="rId8656"/>
        </w:object>
      </w:r>
      <w:r w:rsidRPr="00D33FB7">
        <w:rPr>
          <w:rFonts w:ascii="Chu Van An" w:hAnsi="Chu Van An" w:cs="Chu Van An"/>
        </w:rPr>
        <w:t xml:space="preserve"> với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295CB478">
          <v:shape id="_x0000_i7118" type="#_x0000_t75" style="width:12pt;height:12.75pt" o:ole="">
            <v:imagedata r:id="rId8651" o:title=""/>
          </v:shape>
          <o:OLEObject Type="Embed" ProgID="Equation.DSMT4" ShapeID="_x0000_i7118" DrawAspect="Content" ObjectID="_1690176571" r:id="rId8657"/>
        </w:object>
      </w:r>
      <w:r w:rsidRPr="00D33FB7">
        <w:rPr>
          <w:rFonts w:ascii="Chu Van An" w:hAnsi="Chu Van An" w:cs="Chu Van An"/>
        </w:rPr>
        <w:t xml:space="preserve"> thuộc tia </w:t>
      </w:r>
      <w:r w:rsidRPr="00D33FB7">
        <w:rPr>
          <w:rFonts w:ascii="Chu Van An" w:hAnsi="Chu Van An" w:cs="Chu Van An"/>
          <w:position w:val="-6"/>
          <w:lang w:val="fr-FR"/>
        </w:rPr>
        <w:object w:dxaOrig="360" w:dyaOrig="279" w14:anchorId="64842068">
          <v:shape id="_x0000_i7119" type="#_x0000_t75" style="width:18pt;height:14.25pt" o:ole="">
            <v:imagedata r:id="rId8658" o:title=""/>
          </v:shape>
          <o:OLEObject Type="Embed" ProgID="Equation.DSMT4" ShapeID="_x0000_i7119" DrawAspect="Content" ObjectID="_1690176572" r:id="rId8659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3BDC1431">
          <v:shape id="_x0000_i7120" type="#_x0000_t75" style="width:12pt;height:12.75pt" o:ole="">
            <v:imagedata r:id="rId8653" o:title=""/>
          </v:shape>
          <o:OLEObject Type="Embed" ProgID="Equation.DSMT4" ShapeID="_x0000_i7120" DrawAspect="Content" ObjectID="_1690176573" r:id="rId8660"/>
        </w:object>
      </w:r>
      <w:r w:rsidRPr="00D33FB7">
        <w:rPr>
          <w:rFonts w:ascii="Chu Van An" w:hAnsi="Chu Van An" w:cs="Chu Van An"/>
        </w:rPr>
        <w:t xml:space="preserve"> thuộc tia </w:t>
      </w:r>
      <w:r w:rsidRPr="00D33FB7">
        <w:rPr>
          <w:rFonts w:ascii="Chu Van An" w:hAnsi="Chu Van An" w:cs="Chu Van An"/>
          <w:position w:val="-10"/>
        </w:rPr>
        <w:object w:dxaOrig="360" w:dyaOrig="320" w14:anchorId="04FF708C">
          <v:shape id="_x0000_i7121" type="#_x0000_t75" style="width:18pt;height:15.75pt" o:ole="">
            <v:imagedata r:id="rId8661" o:title=""/>
          </v:shape>
          <o:OLEObject Type="Embed" ProgID="Equation.DSMT4" ShapeID="_x0000_i7121" DrawAspect="Content" ObjectID="_1690176574" r:id="rId8662"/>
        </w:object>
      </w:r>
      <w:r w:rsidRPr="00D33FB7">
        <w:rPr>
          <w:rFonts w:ascii="Chu Van An" w:hAnsi="Chu Van An" w:cs="Chu Van An"/>
        </w:rPr>
        <w:t xml:space="preserve">. Tìm tọa độ điểm </w:t>
      </w:r>
      <w:r w:rsidRPr="00D33FB7">
        <w:rPr>
          <w:rFonts w:ascii="Chu Van An" w:hAnsi="Chu Van An" w:cs="Chu Van An"/>
          <w:position w:val="-6"/>
          <w:lang w:val="fr-FR"/>
        </w:rPr>
        <w:object w:dxaOrig="240" w:dyaOrig="279" w14:anchorId="568D6F0B">
          <v:shape id="_x0000_i7122" type="#_x0000_t75" style="width:12pt;height:14.25pt" o:ole="">
            <v:imagedata r:id="rId8663" o:title=""/>
          </v:shape>
          <o:OLEObject Type="Embed" ProgID="Equation.DSMT4" ShapeID="_x0000_i7122" DrawAspect="Content" ObjectID="_1690176575" r:id="rId8664"/>
        </w:object>
      </w:r>
      <w:r w:rsidRPr="00D33FB7">
        <w:rPr>
          <w:rFonts w:ascii="Chu Van An" w:hAnsi="Chu Van An" w:cs="Chu Van An"/>
        </w:rPr>
        <w:t xml:space="preserve"> trên </w:t>
      </w:r>
      <w:r w:rsidRPr="00D33FB7">
        <w:rPr>
          <w:rFonts w:ascii="Chu Van An" w:hAnsi="Chu Van An" w:cs="Chu Van An"/>
          <w:position w:val="-6"/>
          <w:lang w:val="fr-FR"/>
        </w:rPr>
        <w:object w:dxaOrig="220" w:dyaOrig="279" w14:anchorId="0AE9DE14">
          <v:shape id="_x0000_i7123" type="#_x0000_t75" style="width:10.5pt;height:14.25pt" o:ole="">
            <v:imagedata r:id="rId8665" o:title=""/>
          </v:shape>
          <o:OLEObject Type="Embed" ProgID="Equation.DSMT4" ShapeID="_x0000_i7123" DrawAspect="Content" ObjectID="_1690176576" r:id="rId8666"/>
        </w:object>
      </w:r>
      <w:r w:rsidRPr="00D33FB7">
        <w:rPr>
          <w:rFonts w:ascii="Chu Van An" w:hAnsi="Chu Van An" w:cs="Chu Van An"/>
        </w:rPr>
        <w:t xml:space="preserve"> sao cho tam giác </w:t>
      </w:r>
      <w:r w:rsidRPr="00D33FB7">
        <w:rPr>
          <w:rFonts w:ascii="Chu Van An" w:hAnsi="Chu Van An" w:cs="Chu Van An"/>
          <w:position w:val="-6"/>
          <w:lang w:val="fr-FR"/>
        </w:rPr>
        <w:object w:dxaOrig="560" w:dyaOrig="279" w14:anchorId="48F95A04">
          <v:shape id="_x0000_i7124" type="#_x0000_t75" style="width:27.75pt;height:14.25pt" o:ole="">
            <v:imagedata r:id="rId8667" o:title=""/>
          </v:shape>
          <o:OLEObject Type="Embed" ProgID="Equation.DSMT4" ShapeID="_x0000_i7124" DrawAspect="Content" ObjectID="_1690176577" r:id="rId8668"/>
        </w:object>
      </w:r>
      <w:r w:rsidRPr="00D33FB7">
        <w:rPr>
          <w:rFonts w:ascii="Chu Van An" w:hAnsi="Chu Van An" w:cs="Chu Van An"/>
        </w:rPr>
        <w:t xml:space="preserve"> có diện tích bằng </w:t>
      </w:r>
      <w:r w:rsidRPr="00D33FB7">
        <w:rPr>
          <w:rFonts w:ascii="Chu Van An" w:hAnsi="Chu Van An" w:cs="Chu Van An"/>
          <w:position w:val="-24"/>
        </w:rPr>
        <w:object w:dxaOrig="240" w:dyaOrig="620" w14:anchorId="20FF2080">
          <v:shape id="_x0000_i7125" type="#_x0000_t75" style="width:12pt;height:31.5pt" o:ole="">
            <v:imagedata r:id="rId8669" o:title=""/>
          </v:shape>
          <o:OLEObject Type="Embed" ProgID="Equation.DSMT4" ShapeID="_x0000_i7125" DrawAspect="Content" ObjectID="_1690176578" r:id="rId8670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</w:p>
    <w:p w14:paraId="30782370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CC"/>
        </w:rPr>
        <w:t>Lời giải</w:t>
      </w:r>
    </w:p>
    <w:p w14:paraId="0BF442D4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hAnsi="Chu Van An" w:cs="Chu Van An"/>
          <w:lang w:val="fr-FR"/>
        </w:rPr>
        <w:t xml:space="preserve">     Ta có </w:t>
      </w:r>
      <w:r w:rsidRPr="00D33FB7">
        <w:rPr>
          <w:rFonts w:ascii="Chu Van An" w:hAnsi="Chu Van An" w:cs="Chu Van An"/>
          <w:position w:val="-36"/>
        </w:rPr>
        <w:object w:dxaOrig="2760" w:dyaOrig="840" w14:anchorId="768E8831">
          <v:shape id="_x0000_i7126" type="#_x0000_t75" style="width:138pt;height:42pt" o:ole="">
            <v:imagedata r:id="rId8671" o:title=""/>
          </v:shape>
          <o:OLEObject Type="Embed" ProgID="Equation.DSMT4" ShapeID="_x0000_i7126" DrawAspect="Content" ObjectID="_1690176579" r:id="rId8672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24"/>
          <w:lang w:val="fr-FR"/>
        </w:rPr>
        <w:object w:dxaOrig="3680" w:dyaOrig="620" w14:anchorId="550BBAC2">
          <v:shape id="_x0000_i7127" type="#_x0000_t75" style="width:184.5pt;height:31.5pt" o:ole="">
            <v:imagedata r:id="rId8673" o:title=""/>
          </v:shape>
          <o:OLEObject Type="Embed" ProgID="Equation.DSMT4" ShapeID="_x0000_i7127" DrawAspect="Content" ObjectID="_1690176580" r:id="rId8674"/>
        </w:object>
      </w:r>
      <w:r w:rsidRPr="00D33FB7">
        <w:rPr>
          <w:rFonts w:ascii="Chu Van An" w:hAnsi="Chu Van An" w:cs="Chu Van An"/>
          <w:lang w:val="fr-FR"/>
        </w:rPr>
        <w:t xml:space="preserve"> và </w:t>
      </w:r>
      <w:r w:rsidRPr="00D33FB7">
        <w:rPr>
          <w:rFonts w:ascii="Chu Van An" w:hAnsi="Chu Van An" w:cs="Chu Van An"/>
          <w:position w:val="-6"/>
          <w:lang w:val="fr-FR"/>
        </w:rPr>
        <w:object w:dxaOrig="780" w:dyaOrig="279" w14:anchorId="3E08812A">
          <v:shape id="_x0000_i7128" type="#_x0000_t75" style="width:39.75pt;height:14.25pt" o:ole="">
            <v:imagedata r:id="rId8675" o:title=""/>
          </v:shape>
          <o:OLEObject Type="Embed" ProgID="Equation.DSMT4" ShapeID="_x0000_i7128" DrawAspect="Content" ObjectID="_1690176581" r:id="rId8676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34B468E7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     </w:t>
      </w:r>
      <w:r w:rsidRPr="00D33FB7">
        <w:rPr>
          <w:rFonts w:ascii="Chu Van An" w:hAnsi="Chu Van An" w:cs="Chu Van An"/>
          <w:lang w:val="fr-FR"/>
        </w:rPr>
        <w:tab/>
      </w:r>
      <w:r w:rsidRPr="00D33FB7">
        <w:rPr>
          <w:rFonts w:ascii="Chu Van An" w:hAnsi="Chu Van An" w:cs="Chu Van An"/>
          <w:lang w:val="fr-FR"/>
        </w:rPr>
        <w:tab/>
      </w:r>
      <w:r w:rsidRPr="00D33FB7">
        <w:rPr>
          <w:rFonts w:ascii="Chu Van An" w:hAnsi="Chu Van An" w:cs="Chu Van An"/>
          <w:lang w:val="fr-FR"/>
        </w:rPr>
        <w:tab/>
        <w:t xml:space="preserve"> Vì </w:t>
      </w:r>
      <w:r w:rsidRPr="00D33FB7">
        <w:rPr>
          <w:rFonts w:ascii="Chu Van An" w:hAnsi="Chu Van An" w:cs="Chu Van An"/>
          <w:position w:val="-14"/>
          <w:lang w:val="fr-FR"/>
        </w:rPr>
        <w:object w:dxaOrig="2079" w:dyaOrig="400" w14:anchorId="674FF62E">
          <v:shape id="_x0000_i7129" type="#_x0000_t75" style="width:102pt;height:21pt" o:ole="">
            <v:imagedata r:id="rId8677" o:title=""/>
          </v:shape>
          <o:OLEObject Type="Embed" ProgID="Equation.DSMT4" ShapeID="_x0000_i7129" DrawAspect="Content" ObjectID="_1690176582" r:id="rId8678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24"/>
          <w:lang w:val="fr-FR"/>
        </w:rPr>
        <w:object w:dxaOrig="5280" w:dyaOrig="700" w14:anchorId="01A43F52">
          <v:shape id="_x0000_i7130" type="#_x0000_t75" style="width:263.25pt;height:36pt" o:ole="">
            <v:imagedata r:id="rId8679" o:title=""/>
          </v:shape>
          <o:OLEObject Type="Embed" ProgID="Equation.DSMT4" ShapeID="_x0000_i7130" DrawAspect="Content" ObjectID="_1690176583" r:id="rId8680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08292E01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  <w:t xml:space="preserve">  Ta có </w:t>
      </w:r>
      <w:r w:rsidRPr="00D33FB7">
        <w:rPr>
          <w:rFonts w:ascii="Chu Van An" w:hAnsi="Chu Van An" w:cs="Chu Van An"/>
          <w:position w:val="-24"/>
        </w:rPr>
        <w:object w:dxaOrig="4640" w:dyaOrig="660" w14:anchorId="151DE2E4">
          <v:shape id="_x0000_i7131" type="#_x0000_t75" style="width:231.75pt;height:32.25pt" o:ole="">
            <v:imagedata r:id="rId8681" o:title=""/>
          </v:shape>
          <o:OLEObject Type="Embed" ProgID="Equation.DSMT4" ShapeID="_x0000_i7131" DrawAspect="Content" ObjectID="_1690176584" r:id="rId8682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2ED685CD" w14:textId="77777777" w:rsidR="00AF665B" w:rsidRPr="00D33FB7" w:rsidRDefault="00AF665B" w:rsidP="00AF665B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 Mặt khác, theo giả thiết:</w:t>
      </w:r>
    </w:p>
    <w:p w14:paraId="76D7CE1B" w14:textId="77777777" w:rsidR="00AF665B" w:rsidRPr="00D33FB7" w:rsidRDefault="00AF665B" w:rsidP="00AF665B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  <w:position w:val="-24"/>
        </w:rPr>
        <w:lastRenderedPageBreak/>
        <w:t xml:space="preserve">    </w:t>
      </w:r>
      <w:r w:rsidRPr="00D33FB7">
        <w:rPr>
          <w:rFonts w:ascii="Chu Van An" w:hAnsi="Chu Van An" w:cs="Chu Van An"/>
          <w:position w:val="-24"/>
        </w:rPr>
        <w:tab/>
      </w:r>
      <w:r w:rsidRPr="00D33FB7">
        <w:rPr>
          <w:rFonts w:ascii="Chu Van An" w:hAnsi="Chu Van An" w:cs="Chu Van An"/>
          <w:position w:val="-24"/>
        </w:rPr>
        <w:tab/>
        <w:t xml:space="preserve"> </w:t>
      </w:r>
      <w:r w:rsidRPr="00D33FB7">
        <w:rPr>
          <w:rFonts w:ascii="Chu Van An" w:hAnsi="Chu Van An" w:cs="Chu Van An"/>
          <w:position w:val="-24"/>
        </w:rPr>
        <w:object w:dxaOrig="960" w:dyaOrig="620" w14:anchorId="3695FDDA">
          <v:shape id="_x0000_i7132" type="#_x0000_t75" style="width:47.25pt;height:31.5pt" o:ole="">
            <v:imagedata r:id="rId8683" o:title=""/>
          </v:shape>
          <o:OLEObject Type="Embed" ProgID="Equation.DSMT4" ShapeID="_x0000_i7132" DrawAspect="Content" ObjectID="_1690176585" r:id="rId8684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24"/>
        </w:rPr>
        <w:object w:dxaOrig="1700" w:dyaOrig="660" w14:anchorId="33385BF1">
          <v:shape id="_x0000_i7133" type="#_x0000_t75" style="width:84.75pt;height:32.25pt" o:ole="">
            <v:imagedata r:id="rId8685" o:title=""/>
          </v:shape>
          <o:OLEObject Type="Embed" ProgID="Equation.DSMT4" ShapeID="_x0000_i7133" DrawAspect="Content" ObjectID="_1690176586" r:id="rId8686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46"/>
        </w:rPr>
        <w:object w:dxaOrig="2780" w:dyaOrig="1040" w14:anchorId="142BF024">
          <v:shape id="_x0000_i7134" type="#_x0000_t75" style="width:139.5pt;height:51pt" o:ole="">
            <v:imagedata r:id="rId8687" o:title=""/>
          </v:shape>
          <o:OLEObject Type="Embed" ProgID="Equation.DSMT4" ShapeID="_x0000_i7134" DrawAspect="Content" ObjectID="_1690176587" r:id="rId8688"/>
        </w:object>
      </w:r>
      <w:r w:rsidRPr="00D33FB7">
        <w:rPr>
          <w:rFonts w:ascii="Chu Van An" w:hAnsi="Chu Van An" w:cs="Chu Van An"/>
        </w:rPr>
        <w:t xml:space="preserve"> </w:t>
      </w:r>
    </w:p>
    <w:p w14:paraId="500ACA55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  <w:t xml:space="preserve">Vậy có hai điểm thỏa mãn là </w:t>
      </w:r>
      <w:r w:rsidRPr="00D33FB7">
        <w:rPr>
          <w:rFonts w:ascii="Chu Van An" w:hAnsi="Chu Van An" w:cs="Chu Van An"/>
          <w:position w:val="-28"/>
        </w:rPr>
        <w:object w:dxaOrig="999" w:dyaOrig="680" w14:anchorId="74A84268">
          <v:shape id="_x0000_i7135" type="#_x0000_t75" style="width:50.25pt;height:33.75pt" o:ole="">
            <v:imagedata r:id="rId8689" o:title=""/>
          </v:shape>
          <o:OLEObject Type="Embed" ProgID="Equation.DSMT4" ShapeID="_x0000_i7135" DrawAspect="Content" ObjectID="_1690176588" r:id="rId8690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14"/>
        </w:rPr>
        <w:object w:dxaOrig="800" w:dyaOrig="400" w14:anchorId="76088BDC">
          <v:shape id="_x0000_i7136" type="#_x0000_t75" style="width:40.5pt;height:21pt" o:ole="">
            <v:imagedata r:id="rId8691" o:title=""/>
          </v:shape>
          <o:OLEObject Type="Embed" ProgID="Equation.DSMT4" ShapeID="_x0000_i7136" DrawAspect="Content" ObjectID="_1690176589" r:id="rId8692"/>
        </w:object>
      </w:r>
      <w:r w:rsidRPr="00D33FB7">
        <w:rPr>
          <w:rFonts w:ascii="Chu Van An" w:hAnsi="Chu Van An" w:cs="Chu Van An"/>
        </w:rPr>
        <w:t>.</w:t>
      </w:r>
    </w:p>
    <w:p w14:paraId="490107B4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color w:val="0000CC"/>
        </w:rPr>
      </w:pPr>
      <w:r w:rsidRPr="00AD55A2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</w:rPr>
        <w:t xml:space="preserve">Trong mặt phẳng với hệ tọa độ </w:t>
      </w:r>
      <w:r w:rsidRPr="00D33FB7">
        <w:rPr>
          <w:rFonts w:ascii="Chu Van An" w:hAnsi="Chu Van An" w:cs="Chu Van An"/>
          <w:position w:val="-10"/>
          <w:lang w:val="fr-FR"/>
        </w:rPr>
        <w:object w:dxaOrig="460" w:dyaOrig="320" w14:anchorId="40EA6F55">
          <v:shape id="_x0000_i7137" type="#_x0000_t75" style="width:23.25pt;height:15.75pt" o:ole="">
            <v:imagedata r:id="rId8645" o:title=""/>
          </v:shape>
          <o:OLEObject Type="Embed" ProgID="Equation.DSMT4" ShapeID="_x0000_i7137" DrawAspect="Content" ObjectID="_1690176590" r:id="rId8693"/>
        </w:object>
      </w:r>
      <w:r w:rsidRPr="00D33FB7">
        <w:rPr>
          <w:rFonts w:ascii="Chu Van An" w:hAnsi="Chu Van An" w:cs="Chu Van An"/>
        </w:rPr>
        <w:t xml:space="preserve">, cho Elip </w:t>
      </w:r>
      <w:r w:rsidRPr="00D33FB7">
        <w:rPr>
          <w:rFonts w:ascii="Chu Van An" w:hAnsi="Chu Van An" w:cs="Chu Van An"/>
          <w:position w:val="-24"/>
          <w:lang w:val="fr-FR"/>
        </w:rPr>
        <w:object w:dxaOrig="1680" w:dyaOrig="660" w14:anchorId="7CBDE5D1">
          <v:shape id="_x0000_i7138" type="#_x0000_t75" style="width:84pt;height:32.25pt" o:ole="">
            <v:imagedata r:id="rId8647" o:title=""/>
          </v:shape>
          <o:OLEObject Type="Embed" ProgID="Equation.DSMT4" ShapeID="_x0000_i7138" DrawAspect="Content" ObjectID="_1690176591" r:id="rId8694"/>
        </w:object>
      </w:r>
      <w:r w:rsidRPr="00D33FB7">
        <w:rPr>
          <w:rFonts w:ascii="Chu Van An" w:hAnsi="Chu Van An" w:cs="Chu Van An"/>
        </w:rPr>
        <w:t xml:space="preserve"> và đường thẳng </w:t>
      </w:r>
      <w:r w:rsidRPr="00D33FB7">
        <w:rPr>
          <w:rFonts w:ascii="Chu Van An" w:hAnsi="Chu Van An" w:cs="Chu Van An"/>
          <w:position w:val="-10"/>
          <w:lang w:val="fr-FR"/>
        </w:rPr>
        <w:object w:dxaOrig="1939" w:dyaOrig="320" w14:anchorId="1C26903E">
          <v:shape id="_x0000_i7139" type="#_x0000_t75" style="width:96.75pt;height:15.75pt" o:ole="">
            <v:imagedata r:id="rId8695" o:title=""/>
          </v:shape>
          <o:OLEObject Type="Embed" ProgID="Equation.DSMT4" ShapeID="_x0000_i7139" DrawAspect="Content" ObjectID="_1690176592" r:id="rId8696"/>
        </w:object>
      </w:r>
      <w:r w:rsidRPr="00D33FB7">
        <w:rPr>
          <w:rFonts w:ascii="Chu Van An" w:hAnsi="Chu Van An" w:cs="Chu Van An"/>
        </w:rPr>
        <w:t xml:space="preserve">. Đường thẳng </w:t>
      </w:r>
      <w:r w:rsidRPr="00D33FB7">
        <w:rPr>
          <w:rFonts w:ascii="Chu Van An" w:hAnsi="Chu Van An" w:cs="Chu Van An"/>
          <w:position w:val="-6"/>
          <w:lang w:val="fr-FR"/>
        </w:rPr>
        <w:object w:dxaOrig="220" w:dyaOrig="279" w14:anchorId="0E78642E">
          <v:shape id="_x0000_i7140" type="#_x0000_t75" style="width:10.5pt;height:14.25pt" o:ole="">
            <v:imagedata r:id="rId8697" o:title=""/>
          </v:shape>
          <o:OLEObject Type="Embed" ProgID="Equation.DSMT4" ShapeID="_x0000_i7140" DrawAspect="Content" ObjectID="_1690176593" r:id="rId8698"/>
        </w:object>
      </w:r>
      <w:r w:rsidRPr="00D33FB7">
        <w:rPr>
          <w:rFonts w:ascii="Chu Van An" w:hAnsi="Chu Van An" w:cs="Chu Van An"/>
        </w:rPr>
        <w:t xml:space="preserve"> cắt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3BA80164">
          <v:shape id="_x0000_i7141" type="#_x0000_t75" style="width:21pt;height:21pt" o:ole="">
            <v:imagedata r:id="rId8699" o:title=""/>
          </v:shape>
          <o:OLEObject Type="Embed" ProgID="Equation.DSMT4" ShapeID="_x0000_i7141" DrawAspect="Content" ObjectID="_1690176594" r:id="rId8700"/>
        </w:object>
      </w:r>
      <w:r w:rsidRPr="00D33FB7">
        <w:rPr>
          <w:rFonts w:ascii="Chu Van An" w:hAnsi="Chu Van An" w:cs="Chu Van An"/>
        </w:rPr>
        <w:t xml:space="preserve"> tại hai điểm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374A3A83">
          <v:shape id="_x0000_i7142" type="#_x0000_t75" style="width:12pt;height:12.75pt" o:ole="">
            <v:imagedata r:id="rId8651" o:title=""/>
          </v:shape>
          <o:OLEObject Type="Embed" ProgID="Equation.DSMT4" ShapeID="_x0000_i7142" DrawAspect="Content" ObjectID="_1690176595" r:id="rId8701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35B37D9F">
          <v:shape id="_x0000_i7143" type="#_x0000_t75" style="width:12pt;height:12.75pt" o:ole="">
            <v:imagedata r:id="rId8653" o:title=""/>
          </v:shape>
          <o:OLEObject Type="Embed" ProgID="Equation.DSMT4" ShapeID="_x0000_i7143" DrawAspect="Content" ObjectID="_1690176596" r:id="rId8702"/>
        </w:object>
      </w:r>
      <w:r w:rsidRPr="00D33FB7">
        <w:rPr>
          <w:rFonts w:ascii="Chu Van An" w:hAnsi="Chu Van An" w:cs="Chu Van An"/>
        </w:rPr>
        <w:t xml:space="preserve">. Tìm tọa độ điểm </w:t>
      </w:r>
      <w:r w:rsidRPr="00D33FB7">
        <w:rPr>
          <w:rFonts w:ascii="Chu Van An" w:hAnsi="Chu Van An" w:cs="Chu Van An"/>
          <w:position w:val="-6"/>
          <w:lang w:val="fr-FR"/>
        </w:rPr>
        <w:object w:dxaOrig="240" w:dyaOrig="279" w14:anchorId="41E701EC">
          <v:shape id="_x0000_i7144" type="#_x0000_t75" style="width:12pt;height:14.25pt" o:ole="">
            <v:imagedata r:id="rId8663" o:title=""/>
          </v:shape>
          <o:OLEObject Type="Embed" ProgID="Equation.DSMT4" ShapeID="_x0000_i7144" DrawAspect="Content" ObjectID="_1690176597" r:id="rId8703"/>
        </w:object>
      </w:r>
      <w:r w:rsidRPr="00D33FB7">
        <w:rPr>
          <w:rFonts w:ascii="Chu Van An" w:hAnsi="Chu Van An" w:cs="Chu Van An"/>
        </w:rPr>
        <w:t xml:space="preserve"> trên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5641874F">
          <v:shape id="_x0000_i7145" type="#_x0000_t75" style="width:21pt;height:21pt" o:ole="">
            <v:imagedata r:id="rId8655" o:title=""/>
          </v:shape>
          <o:OLEObject Type="Embed" ProgID="Equation.DSMT4" ShapeID="_x0000_i7145" DrawAspect="Content" ObjectID="_1690176598" r:id="rId8704"/>
        </w:object>
      </w:r>
      <w:r w:rsidRPr="00D33FB7">
        <w:rPr>
          <w:rFonts w:ascii="Chu Van An" w:hAnsi="Chu Van An" w:cs="Chu Van An"/>
        </w:rPr>
        <w:t xml:space="preserve"> sao cho tam giác </w:t>
      </w:r>
      <w:r w:rsidRPr="00D33FB7">
        <w:rPr>
          <w:rFonts w:ascii="Chu Van An" w:hAnsi="Chu Van An" w:cs="Chu Van An"/>
          <w:position w:val="-6"/>
          <w:lang w:val="fr-FR"/>
        </w:rPr>
        <w:object w:dxaOrig="560" w:dyaOrig="279" w14:anchorId="2AF0D3F7">
          <v:shape id="_x0000_i7146" type="#_x0000_t75" style="width:27.75pt;height:14.25pt" o:ole="">
            <v:imagedata r:id="rId8667" o:title=""/>
          </v:shape>
          <o:OLEObject Type="Embed" ProgID="Equation.DSMT4" ShapeID="_x0000_i7146" DrawAspect="Content" ObjectID="_1690176599" r:id="rId8705"/>
        </w:object>
      </w:r>
      <w:r w:rsidRPr="00D33FB7">
        <w:rPr>
          <w:rFonts w:ascii="Chu Van An" w:hAnsi="Chu Van An" w:cs="Chu Van An"/>
        </w:rPr>
        <w:t xml:space="preserve"> có diện tích bằng 6.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</w:p>
    <w:p w14:paraId="479162A6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F82677A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</w:t>
      </w:r>
      <w:r w:rsidRPr="00D33FB7">
        <w:rPr>
          <w:rFonts w:ascii="Chu Van An" w:hAnsi="Chu Van An" w:cs="Chu Van An"/>
        </w:rPr>
        <w:t xml:space="preserve">     Do </w:t>
      </w:r>
      <w:r w:rsidRPr="00D33FB7">
        <w:rPr>
          <w:rFonts w:ascii="Chu Van An" w:hAnsi="Chu Van An" w:cs="Chu Van An"/>
          <w:position w:val="-14"/>
        </w:rPr>
        <w:object w:dxaOrig="1520" w:dyaOrig="400" w14:anchorId="740084A4">
          <v:shape id="_x0000_i7147" type="#_x0000_t75" style="width:75.75pt;height:21pt" o:ole="">
            <v:imagedata r:id="rId8706" o:title=""/>
          </v:shape>
          <o:OLEObject Type="Embed" ProgID="Equation.DSMT4" ShapeID="_x0000_i7147" DrawAspect="Content" ObjectID="_1690176600" r:id="rId8707"/>
        </w:object>
      </w:r>
      <w:r w:rsidRPr="00D33FB7">
        <w:rPr>
          <w:rFonts w:ascii="Chu Van An" w:hAnsi="Chu Van An" w:cs="Chu Van An"/>
        </w:rPr>
        <w:t xml:space="preserve"> nên tọa độ điểm </w:t>
      </w:r>
      <w:r w:rsidRPr="00D33FB7">
        <w:rPr>
          <w:rFonts w:ascii="Chu Van An" w:hAnsi="Chu Van An" w:cs="Chu Van An"/>
          <w:position w:val="-10"/>
        </w:rPr>
        <w:object w:dxaOrig="540" w:dyaOrig="320" w14:anchorId="52ED8695">
          <v:shape id="_x0000_i7148" type="#_x0000_t75" style="width:26.25pt;height:15.75pt" o:ole="">
            <v:imagedata r:id="rId8708" o:title=""/>
          </v:shape>
          <o:OLEObject Type="Embed" ProgID="Equation.DSMT4" ShapeID="_x0000_i7148" DrawAspect="Content" ObjectID="_1690176601" r:id="rId8709"/>
        </w:object>
      </w:r>
      <w:r w:rsidRPr="00D33FB7">
        <w:rPr>
          <w:rFonts w:ascii="Chu Van An" w:hAnsi="Chu Van An" w:cs="Chu Van An"/>
        </w:rPr>
        <w:t xml:space="preserve"> là nghiệm của hệ</w:t>
      </w:r>
    </w:p>
    <w:p w14:paraId="38C87FBF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jc w:val="center"/>
        <w:rPr>
          <w:rFonts w:ascii="Chu Van An" w:hAnsi="Chu Van An" w:cs="Chu Van An"/>
        </w:rPr>
      </w:pPr>
      <w:r w:rsidRPr="00D33FB7">
        <w:rPr>
          <w:rFonts w:ascii="Chu Van An" w:hAnsi="Chu Van An" w:cs="Chu Van An"/>
          <w:position w:val="-46"/>
        </w:rPr>
        <w:object w:dxaOrig="1780" w:dyaOrig="1040" w14:anchorId="7D50D778">
          <v:shape id="_x0000_i7149" type="#_x0000_t75" style="width:88.5pt;height:51pt" o:ole="">
            <v:imagedata r:id="rId8710" o:title=""/>
          </v:shape>
          <o:OLEObject Type="Embed" ProgID="Equation.DSMT4" ShapeID="_x0000_i7149" DrawAspect="Content" ObjectID="_1690176602" r:id="rId8711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32"/>
        </w:rPr>
        <w:object w:dxaOrig="2140" w:dyaOrig="760" w14:anchorId="21671287">
          <v:shape id="_x0000_i7150" type="#_x0000_t75" style="width:108pt;height:38.25pt" o:ole="">
            <v:imagedata r:id="rId8712" o:title=""/>
          </v:shape>
          <o:OLEObject Type="Embed" ProgID="Equation.DSMT4" ShapeID="_x0000_i7150" DrawAspect="Content" ObjectID="_1690176603" r:id="rId8713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30"/>
        </w:rPr>
        <w:object w:dxaOrig="1560" w:dyaOrig="720" w14:anchorId="0A3E894E">
          <v:shape id="_x0000_i7151" type="#_x0000_t75" style="width:78pt;height:36pt" o:ole="">
            <v:imagedata r:id="rId8714" o:title=""/>
          </v:shape>
          <o:OLEObject Type="Embed" ProgID="Equation.DSMT4" ShapeID="_x0000_i7151" DrawAspect="Content" ObjectID="_1690176604" r:id="rId8715"/>
        </w:object>
      </w:r>
      <w:r w:rsidRPr="00D33FB7">
        <w:rPr>
          <w:rFonts w:ascii="Chu Van An" w:hAnsi="Chu Van An" w:cs="Chu Van An"/>
        </w:rPr>
        <w:t>.</w:t>
      </w:r>
    </w:p>
    <w:p w14:paraId="7ED9A6B6" w14:textId="77777777" w:rsidR="00AF665B" w:rsidRPr="00D33FB7" w:rsidRDefault="00AF665B" w:rsidP="00AF665B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Suy ra </w:t>
      </w:r>
      <w:r w:rsidRPr="00D33FB7">
        <w:rPr>
          <w:rFonts w:ascii="Chu Van An" w:hAnsi="Chu Van An" w:cs="Chu Van An"/>
          <w:position w:val="-14"/>
        </w:rPr>
        <w:object w:dxaOrig="740" w:dyaOrig="400" w14:anchorId="1C263B06">
          <v:shape id="_x0000_i7152" type="#_x0000_t75" style="width:36pt;height:21pt" o:ole="">
            <v:imagedata r:id="rId8716" o:title=""/>
          </v:shape>
          <o:OLEObject Type="Embed" ProgID="Equation.DSMT4" ShapeID="_x0000_i7152" DrawAspect="Content" ObjectID="_1690176605" r:id="rId8717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14"/>
        </w:rPr>
        <w:object w:dxaOrig="740" w:dyaOrig="400" w14:anchorId="01B305D0">
          <v:shape id="_x0000_i7153" type="#_x0000_t75" style="width:36pt;height:21pt" o:ole="">
            <v:imagedata r:id="rId8718" o:title=""/>
          </v:shape>
          <o:OLEObject Type="Embed" ProgID="Equation.DSMT4" ShapeID="_x0000_i7153" DrawAspect="Content" ObjectID="_1690176606" r:id="rId8719"/>
        </w:object>
      </w:r>
      <w:r w:rsidRPr="00D33FB7">
        <w:rPr>
          <w:rFonts w:ascii="Chu Van An" w:hAnsi="Chu Van An" w:cs="Chu Van An"/>
        </w:rPr>
        <w:t xml:space="preserve"> hoặc </w:t>
      </w:r>
      <w:r w:rsidRPr="00D33FB7">
        <w:rPr>
          <w:rFonts w:ascii="Chu Van An" w:hAnsi="Chu Van An" w:cs="Chu Van An"/>
          <w:position w:val="-14"/>
        </w:rPr>
        <w:object w:dxaOrig="740" w:dyaOrig="400" w14:anchorId="4BF2AB9E">
          <v:shape id="_x0000_i7154" type="#_x0000_t75" style="width:36pt;height:21pt" o:ole="">
            <v:imagedata r:id="rId8720" o:title=""/>
          </v:shape>
          <o:OLEObject Type="Embed" ProgID="Equation.DSMT4" ShapeID="_x0000_i7154" DrawAspect="Content" ObjectID="_1690176607" r:id="rId8721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14"/>
        </w:rPr>
        <w:object w:dxaOrig="740" w:dyaOrig="400" w14:anchorId="37AEA8F0">
          <v:shape id="_x0000_i7155" type="#_x0000_t75" style="width:36pt;height:21pt" o:ole="">
            <v:imagedata r:id="rId8722" o:title=""/>
          </v:shape>
          <o:OLEObject Type="Embed" ProgID="Equation.DSMT4" ShapeID="_x0000_i7155" DrawAspect="Content" ObjectID="_1690176608" r:id="rId8723"/>
        </w:object>
      </w:r>
      <w:r w:rsidRPr="00D33FB7">
        <w:rPr>
          <w:rFonts w:ascii="Chu Van An" w:hAnsi="Chu Van An" w:cs="Chu Van An"/>
        </w:rPr>
        <w:t xml:space="preserve">. Khi đó </w:t>
      </w:r>
      <w:r w:rsidRPr="00D33FB7">
        <w:rPr>
          <w:rFonts w:ascii="Chu Van An" w:hAnsi="Chu Van An" w:cs="Chu Van An"/>
          <w:position w:val="-6"/>
        </w:rPr>
        <w:object w:dxaOrig="780" w:dyaOrig="279" w14:anchorId="4293D62E">
          <v:shape id="_x0000_i7156" type="#_x0000_t75" style="width:39.75pt;height:14.25pt" o:ole="">
            <v:imagedata r:id="rId8724" o:title=""/>
          </v:shape>
          <o:OLEObject Type="Embed" ProgID="Equation.DSMT4" ShapeID="_x0000_i7156" DrawAspect="Content" ObjectID="_1690176609" r:id="rId8725"/>
        </w:object>
      </w:r>
      <w:r w:rsidRPr="00D33FB7">
        <w:rPr>
          <w:rFonts w:ascii="Chu Van An" w:hAnsi="Chu Van An" w:cs="Chu Van An"/>
        </w:rPr>
        <w:t>.</w:t>
      </w:r>
    </w:p>
    <w:p w14:paraId="7EDD9CA2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Gọi </w:t>
      </w:r>
      <w:r w:rsidRPr="00D33FB7">
        <w:rPr>
          <w:rFonts w:ascii="Chu Van An" w:hAnsi="Chu Van An" w:cs="Chu Van An"/>
          <w:position w:val="-14"/>
        </w:rPr>
        <w:object w:dxaOrig="1340" w:dyaOrig="400" w14:anchorId="3C8C7821">
          <v:shape id="_x0000_i7157" type="#_x0000_t75" style="width:67.5pt;height:21pt" o:ole="">
            <v:imagedata r:id="rId8726" o:title=""/>
          </v:shape>
          <o:OLEObject Type="Embed" ProgID="Equation.DSMT4" ShapeID="_x0000_i7157" DrawAspect="Content" ObjectID="_1690176610" r:id="rId8727"/>
        </w:object>
      </w:r>
      <w:r w:rsidRPr="00D33FB7">
        <w:rPr>
          <w:rFonts w:ascii="Chu Van An" w:hAnsi="Chu Van An" w:cs="Chu Van An"/>
        </w:rPr>
        <w:t xml:space="preserve"> nên </w:t>
      </w:r>
      <w:r w:rsidRPr="00D33FB7">
        <w:rPr>
          <w:rFonts w:ascii="Chu Van An" w:hAnsi="Chu Van An" w:cs="Chu Van An"/>
          <w:position w:val="-24"/>
        </w:rPr>
        <w:object w:dxaOrig="1200" w:dyaOrig="660" w14:anchorId="73E96686">
          <v:shape id="_x0000_i7158" type="#_x0000_t75" style="width:60pt;height:32.25pt" o:ole="">
            <v:imagedata r:id="rId8728" o:title=""/>
          </v:shape>
          <o:OLEObject Type="Embed" ProgID="Equation.DSMT4" ShapeID="_x0000_i7158" DrawAspect="Content" ObjectID="_1690176611" r:id="rId8729"/>
        </w:object>
      </w:r>
      <w:r w:rsidRPr="00D33FB7">
        <w:rPr>
          <w:rFonts w:ascii="Chu Van An" w:hAnsi="Chu Van An" w:cs="Chu Van An"/>
          <w:position w:val="-14"/>
        </w:rPr>
        <w:object w:dxaOrig="300" w:dyaOrig="400" w14:anchorId="5C0F0908">
          <v:shape id="_x0000_i7159" type="#_x0000_t75" style="width:15pt;height:21pt" o:ole="">
            <v:imagedata r:id="rId8730" o:title=""/>
          </v:shape>
          <o:OLEObject Type="Embed" ProgID="Equation.DSMT4" ShapeID="_x0000_i7159" DrawAspect="Content" ObjectID="_1690176612" r:id="rId8731"/>
        </w:object>
      </w:r>
      <w:r w:rsidRPr="00D33FB7">
        <w:rPr>
          <w:rFonts w:ascii="Chu Van An" w:hAnsi="Chu Van An" w:cs="Chu Van An"/>
        </w:rPr>
        <w:t>.</w:t>
      </w:r>
    </w:p>
    <w:p w14:paraId="16CEF142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Ta có </w:t>
      </w:r>
      <w:r w:rsidRPr="00D33FB7">
        <w:rPr>
          <w:rFonts w:ascii="Chu Van An" w:hAnsi="Chu Van An" w:cs="Chu Van An"/>
          <w:position w:val="-24"/>
        </w:rPr>
        <w:object w:dxaOrig="5480" w:dyaOrig="660" w14:anchorId="47DA568A">
          <v:shape id="_x0000_i7160" type="#_x0000_t75" style="width:273.75pt;height:32.25pt" o:ole="">
            <v:imagedata r:id="rId8732" o:title=""/>
          </v:shape>
          <o:OLEObject Type="Embed" ProgID="Equation.DSMT4" ShapeID="_x0000_i7160" DrawAspect="Content" ObjectID="_1690176613" r:id="rId8733"/>
        </w:object>
      </w:r>
    </w:p>
    <w:p w14:paraId="1C0A34F0" w14:textId="77777777" w:rsidR="00AF665B" w:rsidRPr="00D33FB7" w:rsidRDefault="00AF665B" w:rsidP="00AF665B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>Mặt khác, ta lại có theo giả thiết</w:t>
      </w:r>
    </w:p>
    <w:p w14:paraId="4E9DAB5C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                                </w:t>
      </w:r>
      <w:r w:rsidRPr="00D33FB7">
        <w:rPr>
          <w:rFonts w:ascii="Chu Van An" w:hAnsi="Chu Van An" w:cs="Chu Van An"/>
          <w:position w:val="-30"/>
        </w:rPr>
        <w:object w:dxaOrig="4580" w:dyaOrig="720" w14:anchorId="1E36D5C9">
          <v:shape id="_x0000_i7161" type="#_x0000_t75" style="width:228.75pt;height:36pt" o:ole="">
            <v:imagedata r:id="rId8734" o:title=""/>
          </v:shape>
          <o:OLEObject Type="Embed" ProgID="Equation.DSMT4" ShapeID="_x0000_i7161" DrawAspect="Content" ObjectID="_1690176614" r:id="rId8735"/>
        </w:object>
      </w:r>
      <w:r w:rsidRPr="00D33FB7">
        <w:rPr>
          <w:rFonts w:ascii="Chu Van An" w:hAnsi="Chu Van An" w:cs="Chu Van An"/>
        </w:rPr>
        <w:t xml:space="preserve">.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  <w:position w:val="-14"/>
        </w:rPr>
        <w:object w:dxaOrig="360" w:dyaOrig="400" w14:anchorId="38B437D8">
          <v:shape id="_x0000_i7162" type="#_x0000_t75" style="width:18pt;height:21pt" o:ole="">
            <v:imagedata r:id="rId8736" o:title=""/>
          </v:shape>
          <o:OLEObject Type="Embed" ProgID="Equation.DSMT4" ShapeID="_x0000_i7162" DrawAspect="Content" ObjectID="_1690176615" r:id="rId8737"/>
        </w:object>
      </w:r>
    </w:p>
    <w:p w14:paraId="11C3CFE7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Từ </w:t>
      </w:r>
      <w:r w:rsidRPr="00D33FB7">
        <w:rPr>
          <w:rFonts w:ascii="Chu Van An" w:hAnsi="Chu Van An" w:cs="Chu Van An"/>
          <w:position w:val="-14"/>
        </w:rPr>
        <w:object w:dxaOrig="300" w:dyaOrig="400" w14:anchorId="74CF194E">
          <v:shape id="_x0000_i7163" type="#_x0000_t75" style="width:15pt;height:21pt" o:ole="">
            <v:imagedata r:id="rId8738" o:title=""/>
          </v:shape>
          <o:OLEObject Type="Embed" ProgID="Equation.DSMT4" ShapeID="_x0000_i7163" DrawAspect="Content" ObjectID="_1690176616" r:id="rId8739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14"/>
        </w:rPr>
        <w:object w:dxaOrig="360" w:dyaOrig="400" w14:anchorId="480ABC3F">
          <v:shape id="_x0000_i7164" type="#_x0000_t75" style="width:18pt;height:21pt" o:ole="">
            <v:imagedata r:id="rId8740" o:title=""/>
          </v:shape>
          <o:OLEObject Type="Embed" ProgID="Equation.DSMT4" ShapeID="_x0000_i7164" DrawAspect="Content" ObjectID="_1690176617" r:id="rId8741"/>
        </w:object>
      </w:r>
      <w:r w:rsidRPr="00D33FB7">
        <w:rPr>
          <w:rFonts w:ascii="Chu Van An" w:hAnsi="Chu Van An" w:cs="Chu Van An"/>
        </w:rPr>
        <w:t xml:space="preserve">, ta tìm được </w:t>
      </w:r>
      <w:r w:rsidRPr="00D33FB7">
        <w:rPr>
          <w:rFonts w:ascii="Chu Van An" w:hAnsi="Chu Van An" w:cs="Chu Van An"/>
          <w:position w:val="-30"/>
        </w:rPr>
        <w:object w:dxaOrig="1480" w:dyaOrig="720" w14:anchorId="5EE4A0EA">
          <v:shape id="_x0000_i7165" type="#_x0000_t75" style="width:74.25pt;height:36pt" o:ole="">
            <v:imagedata r:id="rId8742" o:title=""/>
          </v:shape>
          <o:OLEObject Type="Embed" ProgID="Equation.DSMT4" ShapeID="_x0000_i7165" DrawAspect="Content" ObjectID="_1690176618" r:id="rId8743"/>
        </w:object>
      </w:r>
      <w:r w:rsidRPr="00D33FB7">
        <w:rPr>
          <w:rFonts w:ascii="Chu Van An" w:hAnsi="Chu Van An" w:cs="Chu Van An"/>
        </w:rPr>
        <w:t xml:space="preserve"> hoặc </w:t>
      </w:r>
      <w:r w:rsidRPr="00D33FB7">
        <w:rPr>
          <w:rFonts w:ascii="Chu Van An" w:hAnsi="Chu Van An" w:cs="Chu Van An"/>
          <w:position w:val="-30"/>
        </w:rPr>
        <w:object w:dxaOrig="1460" w:dyaOrig="720" w14:anchorId="03FE1DA8">
          <v:shape id="_x0000_i7166" type="#_x0000_t75" style="width:72.75pt;height:36pt" o:ole="">
            <v:imagedata r:id="rId8744" o:title=""/>
          </v:shape>
          <o:OLEObject Type="Embed" ProgID="Equation.DSMT4" ShapeID="_x0000_i7166" DrawAspect="Content" ObjectID="_1690176619" r:id="rId8745"/>
        </w:object>
      </w:r>
      <w:r w:rsidRPr="00D33FB7">
        <w:rPr>
          <w:rFonts w:ascii="Chu Van An" w:hAnsi="Chu Van An" w:cs="Chu Van An"/>
        </w:rPr>
        <w:t>.</w:t>
      </w:r>
    </w:p>
    <w:p w14:paraId="200B7E7A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color w:val="0000CC"/>
        </w:rPr>
      </w:pPr>
      <w:r w:rsidRPr="00AD55A2">
        <w:rPr>
          <w:rFonts w:ascii="Chu Van An" w:eastAsia="MS Mincho" w:hAnsi="Chu Van An" w:cs="Chu Van An"/>
          <w:b/>
          <w:bCs/>
        </w:rPr>
        <w:t xml:space="preserve"> </w:t>
      </w:r>
      <w:r w:rsidRPr="00AD55A2">
        <w:rPr>
          <w:rFonts w:ascii="Chu Van An" w:hAnsi="Chu Van An" w:cs="Chu Van An"/>
          <w:b/>
          <w:bCs/>
          <w:color w:val="0000CC"/>
        </w:rPr>
        <w:t>Câu 3.</w: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hAnsi="Chu Van An" w:cs="Chu Van An"/>
        </w:rPr>
        <w:t xml:space="preserve"> Trong mặt phẳng </w:t>
      </w:r>
      <w:r w:rsidRPr="00D33FB7">
        <w:rPr>
          <w:rFonts w:ascii="Chu Van An" w:hAnsi="Chu Van An" w:cs="Chu Van An"/>
          <w:position w:val="-10"/>
        </w:rPr>
        <w:object w:dxaOrig="460" w:dyaOrig="320" w14:anchorId="46C4780B">
          <v:shape id="_x0000_i7167" type="#_x0000_t75" style="width:24.75pt;height:16.5pt" o:ole="">
            <v:imagedata r:id="rId8746" o:title=""/>
          </v:shape>
          <o:OLEObject Type="Embed" ProgID="Equation.DSMT4" ShapeID="_x0000_i7167" DrawAspect="Content" ObjectID="_1690176620" r:id="rId8747"/>
        </w:object>
      </w:r>
      <w:r w:rsidRPr="00D33FB7">
        <w:rPr>
          <w:rFonts w:ascii="Chu Van An" w:hAnsi="Chu Van An" w:cs="Chu Van An"/>
        </w:rPr>
        <w:t xml:space="preserve">, cho elip </w:t>
      </w:r>
      <w:r w:rsidRPr="00D33FB7">
        <w:rPr>
          <w:rFonts w:ascii="Chu Van An" w:hAnsi="Chu Van An" w:cs="Chu Van An"/>
          <w:position w:val="-14"/>
        </w:rPr>
        <w:object w:dxaOrig="400" w:dyaOrig="400" w14:anchorId="7A3E18CE">
          <v:shape id="_x0000_i7168" type="#_x0000_t75" style="width:19.5pt;height:19.5pt" o:ole="">
            <v:imagedata r:id="rId8748" o:title=""/>
          </v:shape>
          <o:OLEObject Type="Embed" ProgID="Equation.DSMT4" ShapeID="_x0000_i7168" DrawAspect="Content" ObjectID="_1690176621" r:id="rId8749"/>
        </w:object>
      </w:r>
      <w:r w:rsidRPr="00D33FB7">
        <w:rPr>
          <w:rFonts w:ascii="Chu Van An" w:hAnsi="Chu Van An" w:cs="Chu Van An"/>
        </w:rPr>
        <w:t xml:space="preserve">có độ dài trục lớn bằng </w:t>
      </w:r>
      <w:r w:rsidRPr="00D33FB7">
        <w:rPr>
          <w:rFonts w:ascii="Chu Van An" w:hAnsi="Chu Van An" w:cs="Chu Van An"/>
          <w:position w:val="-10"/>
        </w:rPr>
        <w:object w:dxaOrig="240" w:dyaOrig="320" w14:anchorId="3B4A9CBC">
          <v:shape id="_x0000_i7169" type="#_x0000_t75" style="width:12pt;height:16.5pt" o:ole="">
            <v:imagedata r:id="rId8750" o:title=""/>
          </v:shape>
          <o:OLEObject Type="Embed" ProgID="Equation.DSMT4" ShapeID="_x0000_i7169" DrawAspect="Content" ObjectID="_1690176622" r:id="rId8751"/>
        </w:object>
      </w:r>
      <w:r w:rsidRPr="00D33FB7">
        <w:rPr>
          <w:rFonts w:ascii="Chu Van An" w:hAnsi="Chu Van An" w:cs="Chu Van An"/>
        </w:rPr>
        <w:t xml:space="preserve"> độ dài trục nhỏ bằng </w:t>
      </w:r>
      <w:r w:rsidRPr="00D33FB7">
        <w:rPr>
          <w:rFonts w:ascii="Chu Van An" w:hAnsi="Chu Van An" w:cs="Chu Van An"/>
          <w:position w:val="-6"/>
        </w:rPr>
        <w:object w:dxaOrig="200" w:dyaOrig="279" w14:anchorId="386BA28D">
          <v:shape id="_x0000_i7170" type="#_x0000_t75" style="width:10.5pt;height:12.75pt" o:ole="">
            <v:imagedata r:id="rId8752" o:title=""/>
          </v:shape>
          <o:OLEObject Type="Embed" ProgID="Equation.DSMT4" ShapeID="_x0000_i7170" DrawAspect="Content" ObjectID="_1690176623" r:id="rId8753"/>
        </w:object>
      </w:r>
      <w:r w:rsidRPr="00D33FB7">
        <w:rPr>
          <w:rFonts w:ascii="Chu Van An" w:hAnsi="Chu Van An" w:cs="Chu Van An"/>
        </w:rPr>
        <w:t xml:space="preserve">. Tìm tọa độ điểm </w:t>
      </w:r>
      <w:r w:rsidRPr="00D33FB7">
        <w:rPr>
          <w:rFonts w:ascii="Chu Van An" w:hAnsi="Chu Van An" w:cs="Chu Van An"/>
          <w:position w:val="-4"/>
        </w:rPr>
        <w:object w:dxaOrig="320" w:dyaOrig="260" w14:anchorId="1447D54A">
          <v:shape id="_x0000_i7171" type="#_x0000_t75" style="width:16.5pt;height:12.75pt" o:ole="">
            <v:imagedata r:id="rId8754" o:title=""/>
          </v:shape>
          <o:OLEObject Type="Embed" ProgID="Equation.DSMT4" ShapeID="_x0000_i7171" DrawAspect="Content" ObjectID="_1690176624" r:id="rId8755"/>
        </w:object>
      </w:r>
      <w:r w:rsidRPr="00D33FB7">
        <w:rPr>
          <w:rFonts w:ascii="Chu Van An" w:hAnsi="Chu Van An" w:cs="Chu Van An"/>
        </w:rPr>
        <w:t xml:space="preserve"> trên </w:t>
      </w:r>
      <w:r w:rsidRPr="00D33FB7">
        <w:rPr>
          <w:rFonts w:ascii="Chu Van An" w:hAnsi="Chu Van An" w:cs="Chu Van An"/>
          <w:position w:val="-14"/>
        </w:rPr>
        <w:object w:dxaOrig="400" w:dyaOrig="400" w14:anchorId="22CE3819">
          <v:shape id="_x0000_i7172" type="#_x0000_t75" style="width:19.5pt;height:19.5pt" o:ole="">
            <v:imagedata r:id="rId8748" o:title=""/>
          </v:shape>
          <o:OLEObject Type="Embed" ProgID="Equation.DSMT4" ShapeID="_x0000_i7172" DrawAspect="Content" ObjectID="_1690176625" r:id="rId8756"/>
        </w:object>
      </w:r>
      <w:r w:rsidRPr="00D33FB7">
        <w:rPr>
          <w:rFonts w:ascii="Chu Van An" w:hAnsi="Chu Van An" w:cs="Chu Van An"/>
        </w:rPr>
        <w:t xml:space="preserve"> biết </w:t>
      </w:r>
      <w:r w:rsidRPr="00D33FB7">
        <w:rPr>
          <w:rFonts w:ascii="Chu Van An" w:hAnsi="Chu Van An" w:cs="Chu Van An"/>
          <w:position w:val="-4"/>
        </w:rPr>
        <w:object w:dxaOrig="320" w:dyaOrig="260" w14:anchorId="5C4AE41B">
          <v:shape id="_x0000_i7173" type="#_x0000_t75" style="width:16.5pt;height:12.75pt" o:ole="">
            <v:imagedata r:id="rId8757" o:title=""/>
          </v:shape>
          <o:OLEObject Type="Embed" ProgID="Equation.DSMT4" ShapeID="_x0000_i7173" DrawAspect="Content" ObjectID="_1690176626" r:id="rId8758"/>
        </w:object>
      </w:r>
      <w:r w:rsidRPr="00D33FB7">
        <w:rPr>
          <w:rFonts w:ascii="Chu Van An" w:hAnsi="Chu Van An" w:cs="Chu Van An"/>
        </w:rPr>
        <w:t xml:space="preserve"> có hoành độ bằng </w:t>
      </w:r>
      <w:r w:rsidRPr="00D33FB7">
        <w:rPr>
          <w:rFonts w:ascii="Chu Van An" w:hAnsi="Chu Van An" w:cs="Chu Van An"/>
          <w:position w:val="-4"/>
        </w:rPr>
        <w:object w:dxaOrig="200" w:dyaOrig="260" w14:anchorId="401DD585">
          <v:shape id="_x0000_i7174" type="#_x0000_t75" style="width:10.5pt;height:12.75pt" o:ole="">
            <v:imagedata r:id="rId8759" o:title=""/>
          </v:shape>
          <o:OLEObject Type="Embed" ProgID="Equation.DSMT4" ShapeID="_x0000_i7174" DrawAspect="Content" ObjectID="_1690176627" r:id="rId8760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            </w:t>
      </w:r>
    </w:p>
    <w:p w14:paraId="73FFD294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383E63D0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Giả sử phương trình chính tắc của elip cần tìm là </w:t>
      </w:r>
      <w:r w:rsidRPr="00D33FB7">
        <w:rPr>
          <w:rFonts w:ascii="Chu Van An" w:hAnsi="Chu Van An" w:cs="Chu Van An"/>
          <w:position w:val="-24"/>
        </w:rPr>
        <w:object w:dxaOrig="2780" w:dyaOrig="660" w14:anchorId="539536DE">
          <v:shape id="_x0000_i7175" type="#_x0000_t75" style="width:139.5pt;height:32.25pt" o:ole="">
            <v:imagedata r:id="rId8761" o:title=""/>
          </v:shape>
          <o:OLEObject Type="Embed" ProgID="Equation.DSMT4" ShapeID="_x0000_i7175" DrawAspect="Content" ObjectID="_1690176628" r:id="rId8762"/>
        </w:object>
      </w:r>
      <w:r w:rsidRPr="00D33FB7">
        <w:rPr>
          <w:rFonts w:ascii="Chu Van An" w:hAnsi="Chu Van An" w:cs="Chu Van An"/>
        </w:rPr>
        <w:t>.</w:t>
      </w:r>
    </w:p>
    <w:p w14:paraId="4C87F9B4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  <w:vertAlign w:val="subscript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Elip có độ dài trục lớn bằng </w:t>
      </w:r>
      <w:r w:rsidRPr="00D33FB7">
        <w:rPr>
          <w:rFonts w:ascii="Chu Van An" w:hAnsi="Chu Van An" w:cs="Chu Van An"/>
          <w:position w:val="-10"/>
        </w:rPr>
        <w:object w:dxaOrig="240" w:dyaOrig="320" w14:anchorId="1E66BD8A">
          <v:shape id="_x0000_i7176" type="#_x0000_t75" style="width:12pt;height:16.5pt" o:ole="">
            <v:imagedata r:id="rId8750" o:title=""/>
          </v:shape>
          <o:OLEObject Type="Embed" ProgID="Equation.DSMT4" ShapeID="_x0000_i7176" DrawAspect="Content" ObjectID="_1690176629" r:id="rId8763"/>
        </w:object>
      </w:r>
      <w:r w:rsidRPr="00D33FB7">
        <w:rPr>
          <w:rFonts w:ascii="Chu Van An" w:hAnsi="Chu Van An" w:cs="Chu Van An"/>
        </w:rPr>
        <w:t xml:space="preserve"> độ dài trục nhỏ bằng </w:t>
      </w:r>
      <w:r w:rsidRPr="00D33FB7">
        <w:rPr>
          <w:rFonts w:ascii="Chu Van An" w:hAnsi="Chu Van An" w:cs="Chu Van An"/>
          <w:position w:val="-6"/>
        </w:rPr>
        <w:object w:dxaOrig="200" w:dyaOrig="279" w14:anchorId="66821745">
          <v:shape id="_x0000_i7177" type="#_x0000_t75" style="width:10.5pt;height:12.75pt" o:ole="">
            <v:imagedata r:id="rId8752" o:title=""/>
          </v:shape>
          <o:OLEObject Type="Embed" ProgID="Equation.DSMT4" ShapeID="_x0000_i7177" DrawAspect="Content" ObjectID="_1690176630" r:id="rId8764"/>
        </w:object>
      </w:r>
      <w:r w:rsidRPr="00D33FB7">
        <w:rPr>
          <w:rFonts w:ascii="Chu Van An" w:hAnsi="Chu Van An" w:cs="Chu Van An"/>
          <w:position w:val="-30"/>
        </w:rPr>
        <w:object w:dxaOrig="2020" w:dyaOrig="720" w14:anchorId="27C39E7D">
          <v:shape id="_x0000_i7178" type="#_x0000_t75" style="width:100.5pt;height:36pt" o:ole="">
            <v:imagedata r:id="rId8765" o:title=""/>
          </v:shape>
          <o:OLEObject Type="Embed" ProgID="Equation.DSMT4" ShapeID="_x0000_i7178" DrawAspect="Content" ObjectID="_1690176631" r:id="rId8766"/>
        </w:object>
      </w:r>
      <w:r w:rsidRPr="00D33FB7">
        <w:rPr>
          <w:rFonts w:ascii="Chu Van An" w:hAnsi="Chu Van An" w:cs="Chu Van An"/>
        </w:rPr>
        <w:t>.</w:t>
      </w:r>
    </w:p>
    <w:p w14:paraId="178351C0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Vậy phương trình của elip là </w:t>
      </w:r>
      <w:r w:rsidRPr="00D33FB7">
        <w:rPr>
          <w:rFonts w:ascii="Chu Van An" w:hAnsi="Chu Van An" w:cs="Chu Van An"/>
          <w:position w:val="-24"/>
        </w:rPr>
        <w:object w:dxaOrig="1640" w:dyaOrig="660" w14:anchorId="16A3F4E2">
          <v:shape id="_x0000_i7179" type="#_x0000_t75" style="width:82.5pt;height:32.25pt" o:ole="">
            <v:imagedata r:id="rId8767" o:title=""/>
          </v:shape>
          <o:OLEObject Type="Embed" ProgID="Equation.DSMT4" ShapeID="_x0000_i7179" DrawAspect="Content" ObjectID="_1690176632" r:id="rId8768"/>
        </w:object>
      </w:r>
      <w:r w:rsidRPr="00D33FB7">
        <w:rPr>
          <w:rFonts w:ascii="Chu Van An" w:hAnsi="Chu Van An" w:cs="Chu Van An"/>
        </w:rPr>
        <w:t>.</w:t>
      </w:r>
    </w:p>
    <w:p w14:paraId="23E3E0AF" w14:textId="77777777" w:rsidR="00AF665B" w:rsidRPr="00D33FB7" w:rsidRDefault="00AF665B" w:rsidP="00AF665B">
      <w:pPr>
        <w:tabs>
          <w:tab w:val="left" w:pos="6255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lastRenderedPageBreak/>
        <w:t xml:space="preserve">             Gọi </w:t>
      </w:r>
      <w:r w:rsidRPr="00D33FB7">
        <w:rPr>
          <w:rFonts w:ascii="Chu Van An" w:hAnsi="Chu Van An" w:cs="Chu Van An"/>
          <w:position w:val="-14"/>
        </w:rPr>
        <w:object w:dxaOrig="920" w:dyaOrig="400" w14:anchorId="2AF642EB">
          <v:shape id="_x0000_i7180" type="#_x0000_t75" style="width:45.75pt;height:21pt" o:ole="">
            <v:imagedata r:id="rId8769" o:title=""/>
          </v:shape>
          <o:OLEObject Type="Embed" ProgID="Equation.DSMT4" ShapeID="_x0000_i7180" DrawAspect="Content" ObjectID="_1690176633" r:id="rId8770"/>
        </w:object>
      </w:r>
      <w:r w:rsidRPr="00D33FB7">
        <w:rPr>
          <w:rFonts w:ascii="Chu Van An" w:hAnsi="Chu Van An" w:cs="Chu Van An"/>
        </w:rPr>
        <w:t xml:space="preserve">. Khi đó </w:t>
      </w:r>
      <w:r w:rsidRPr="00D33FB7">
        <w:rPr>
          <w:rFonts w:ascii="Chu Van An" w:hAnsi="Chu Van An" w:cs="Chu Van An"/>
          <w:position w:val="-24"/>
        </w:rPr>
        <w:object w:dxaOrig="2360" w:dyaOrig="660" w14:anchorId="4471E96B">
          <v:shape id="_x0000_i7181" type="#_x0000_t75" style="width:117.75pt;height:32.25pt" o:ole="">
            <v:imagedata r:id="rId8771" o:title=""/>
          </v:shape>
          <o:OLEObject Type="Embed" ProgID="Equation.DSMT4" ShapeID="_x0000_i7181" DrawAspect="Content" ObjectID="_1690176634" r:id="rId8772"/>
        </w:object>
      </w:r>
      <w:r w:rsidRPr="00D33FB7">
        <w:rPr>
          <w:rFonts w:ascii="Chu Van An" w:hAnsi="Chu Van An" w:cs="Chu Van An"/>
          <w:position w:val="-24"/>
        </w:rPr>
        <w:object w:dxaOrig="2560" w:dyaOrig="680" w14:anchorId="6114829D">
          <v:shape id="_x0000_i7182" type="#_x0000_t75" style="width:128.25pt;height:33.75pt" o:ole="">
            <v:imagedata r:id="rId8773" o:title=""/>
          </v:shape>
          <o:OLEObject Type="Embed" ProgID="Equation.DSMT4" ShapeID="_x0000_i7182" DrawAspect="Content" ObjectID="_1690176635" r:id="rId8774"/>
        </w:object>
      </w:r>
      <w:r w:rsidRPr="00D33FB7">
        <w:rPr>
          <w:rFonts w:ascii="Chu Van An" w:hAnsi="Chu Van An" w:cs="Chu Van An"/>
        </w:rPr>
        <w:t>.</w:t>
      </w:r>
    </w:p>
    <w:p w14:paraId="782F5A4F" w14:textId="77777777" w:rsidR="00AF665B" w:rsidRPr="00D33FB7" w:rsidRDefault="00AF665B" w:rsidP="00AF665B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  Vậy có hai điểm thỏa mãn là </w:t>
      </w:r>
      <w:r w:rsidRPr="00D33FB7">
        <w:rPr>
          <w:rFonts w:ascii="Chu Van An" w:hAnsi="Chu Van An" w:cs="Chu Van An"/>
          <w:position w:val="-34"/>
        </w:rPr>
        <w:object w:dxaOrig="1280" w:dyaOrig="800" w14:anchorId="6AE3AB95">
          <v:shape id="_x0000_i7183" type="#_x0000_t75" style="width:63.75pt;height:40.5pt" o:ole="">
            <v:imagedata r:id="rId8775" o:title=""/>
          </v:shape>
          <o:OLEObject Type="Embed" ProgID="Equation.DSMT4" ShapeID="_x0000_i7183" DrawAspect="Content" ObjectID="_1690176636" r:id="rId8776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34"/>
        </w:rPr>
        <w:object w:dxaOrig="1460" w:dyaOrig="800" w14:anchorId="3B3A5835">
          <v:shape id="_x0000_i7184" type="#_x0000_t75" style="width:72.75pt;height:40.5pt" o:ole="">
            <v:imagedata r:id="rId8777" o:title=""/>
          </v:shape>
          <o:OLEObject Type="Embed" ProgID="Equation.DSMT4" ShapeID="_x0000_i7184" DrawAspect="Content" ObjectID="_1690176637" r:id="rId8778"/>
        </w:object>
      </w:r>
      <w:r w:rsidRPr="00D33FB7">
        <w:rPr>
          <w:rFonts w:ascii="Chu Van An" w:hAnsi="Chu Van An" w:cs="Chu Van An"/>
        </w:rPr>
        <w:t>.</w:t>
      </w:r>
    </w:p>
    <w:p w14:paraId="4BA88681" w14:textId="77777777" w:rsidR="00AF665B" w:rsidRPr="00D33FB7" w:rsidRDefault="00AF665B" w:rsidP="00AF665B">
      <w:pPr>
        <w:widowControl w:val="0"/>
        <w:spacing w:line="240" w:lineRule="auto"/>
        <w:ind w:firstLine="90"/>
        <w:rPr>
          <w:rFonts w:ascii="Chu Van An" w:hAnsi="Chu Van An" w:cs="Chu Van An"/>
          <w:b/>
          <w:color w:val="0000CC"/>
        </w:rPr>
      </w:pPr>
      <w:r w:rsidRPr="00AD55A2">
        <w:rPr>
          <w:rFonts w:ascii="Chu Van An" w:hAnsi="Chu Van An" w:cs="Chu Van An"/>
          <w:b/>
          <w:bCs/>
          <w:color w:val="0000CC"/>
        </w:rPr>
        <w:t>Câu 4.</w: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Arial" w:hAnsi="Chu Van An" w:cs="Chu Van An"/>
        </w:rPr>
        <w:t>Trong mặt phẳng với hệ tọa độ</w:t>
      </w:r>
      <w:r w:rsidRPr="00D33FB7">
        <w:rPr>
          <w:rFonts w:ascii="Chu Van An" w:eastAsia="Arial" w:hAnsi="Chu Van An" w:cs="Chu Van An"/>
          <w:position w:val="-10"/>
        </w:rPr>
        <w:object w:dxaOrig="460" w:dyaOrig="320" w14:anchorId="4856C471">
          <v:shape id="_x0000_i7185" type="#_x0000_t75" style="width:24.75pt;height:16.5pt" o:ole="">
            <v:imagedata r:id="rId8779" o:title=""/>
          </v:shape>
          <o:OLEObject Type="Embed" ProgID="Equation.DSMT4" ShapeID="_x0000_i7185" DrawAspect="Content" ObjectID="_1690176638" r:id="rId8780"/>
        </w:object>
      </w:r>
      <w:r w:rsidRPr="00D33FB7">
        <w:rPr>
          <w:rFonts w:ascii="Chu Van An" w:eastAsia="Arial" w:hAnsi="Chu Van An" w:cs="Chu Van An"/>
        </w:rPr>
        <w:t xml:space="preserve">, cho điểm </w:t>
      </w:r>
      <w:r w:rsidRPr="00D33FB7">
        <w:rPr>
          <w:rFonts w:ascii="Chu Van An" w:eastAsia="Arial" w:hAnsi="Chu Van An" w:cs="Chu Van An"/>
          <w:position w:val="-14"/>
        </w:rPr>
        <w:object w:dxaOrig="780" w:dyaOrig="400" w14:anchorId="43BAFF10">
          <v:shape id="_x0000_i7186" type="#_x0000_t75" style="width:39.75pt;height:19.5pt" o:ole="">
            <v:imagedata r:id="rId8781" o:title=""/>
          </v:shape>
          <o:OLEObject Type="Embed" ProgID="Equation.DSMT4" ShapeID="_x0000_i7186" DrawAspect="Content" ObjectID="_1690176639" r:id="rId8782"/>
        </w:object>
      </w:r>
      <w:r w:rsidRPr="00D33FB7">
        <w:rPr>
          <w:rFonts w:ascii="Chu Van An" w:eastAsia="Arial" w:hAnsi="Chu Van An" w:cs="Chu Van An"/>
        </w:rPr>
        <w:t xml:space="preserve">và elip </w:t>
      </w:r>
      <w:r w:rsidRPr="00D33FB7">
        <w:rPr>
          <w:rFonts w:ascii="Chu Van An" w:eastAsia="Arial" w:hAnsi="Chu Van An" w:cs="Chu Van An"/>
          <w:position w:val="-14"/>
        </w:rPr>
        <w:object w:dxaOrig="420" w:dyaOrig="400" w14:anchorId="77D7E4BF">
          <v:shape id="_x0000_i7187" type="#_x0000_t75" style="width:21pt;height:19.5pt" o:ole="">
            <v:imagedata r:id="rId8783" o:title=""/>
          </v:shape>
          <o:OLEObject Type="Embed" ProgID="Equation.DSMT4" ShapeID="_x0000_i7187" DrawAspect="Content" ObjectID="_1690176640" r:id="rId8784"/>
        </w:object>
      </w:r>
      <w:r w:rsidRPr="00D33FB7">
        <w:rPr>
          <w:rFonts w:ascii="Chu Van An" w:eastAsia="Arial" w:hAnsi="Chu Van An" w:cs="Chu Van An"/>
        </w:rPr>
        <w:t>:</w:t>
      </w:r>
      <w:r w:rsidRPr="00D33FB7">
        <w:rPr>
          <w:rFonts w:ascii="Chu Van An" w:eastAsia="Arial" w:hAnsi="Chu Van An" w:cs="Chu Van An"/>
          <w:position w:val="-24"/>
        </w:rPr>
        <w:object w:dxaOrig="1140" w:dyaOrig="660" w14:anchorId="306F6EB8">
          <v:shape id="_x0000_i7188" type="#_x0000_t75" style="width:57pt;height:32.25pt" o:ole="">
            <v:imagedata r:id="rId8785" o:title=""/>
          </v:shape>
          <o:OLEObject Type="Embed" ProgID="Equation.DSMT4" ShapeID="_x0000_i7188" DrawAspect="Content" ObjectID="_1690176641" r:id="rId8786"/>
        </w:object>
      </w:r>
      <w:r w:rsidRPr="00D33FB7">
        <w:rPr>
          <w:rFonts w:ascii="Chu Van An" w:eastAsia="Arial" w:hAnsi="Chu Van An" w:cs="Chu Van An"/>
        </w:rPr>
        <w:t xml:space="preserve">. Tìm tọa độ các điểm </w:t>
      </w:r>
      <w:r w:rsidRPr="00D33FB7">
        <w:rPr>
          <w:rFonts w:ascii="Chu Van An" w:hAnsi="Chu Van An" w:cs="Chu Van An"/>
          <w:position w:val="-4"/>
        </w:rPr>
        <w:object w:dxaOrig="240" w:dyaOrig="260" w14:anchorId="3DF76215">
          <v:shape id="_x0000_i7189" type="#_x0000_t75" style="width:12pt;height:12.75pt" o:ole="">
            <v:imagedata r:id="rId8787" o:title=""/>
          </v:shape>
          <o:OLEObject Type="Embed" ProgID="Equation.DSMT4" ShapeID="_x0000_i7189" DrawAspect="Content" ObjectID="_1690176642" r:id="rId8788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</w:rPr>
        <w:object w:dxaOrig="240" w:dyaOrig="260" w14:anchorId="567AA648">
          <v:shape id="_x0000_i7190" type="#_x0000_t75" style="width:12pt;height:12.75pt" o:ole="">
            <v:imagedata r:id="rId8789" o:title=""/>
          </v:shape>
          <o:OLEObject Type="Embed" ProgID="Equation.DSMT4" ShapeID="_x0000_i7190" DrawAspect="Content" ObjectID="_1690176643" r:id="rId8790"/>
        </w:object>
      </w:r>
      <w:r w:rsidRPr="00D33FB7">
        <w:rPr>
          <w:rFonts w:ascii="Chu Van An" w:eastAsia="Arial" w:hAnsi="Chu Van An" w:cs="Chu Van An"/>
        </w:rPr>
        <w:t xml:space="preserve"> thuộc </w:t>
      </w:r>
      <w:r w:rsidRPr="00D33FB7">
        <w:rPr>
          <w:rFonts w:ascii="Chu Van An" w:eastAsia="Arial" w:hAnsi="Chu Van An" w:cs="Chu Van An"/>
          <w:position w:val="-14"/>
        </w:rPr>
        <w:object w:dxaOrig="420" w:dyaOrig="400" w14:anchorId="3A49EC27">
          <v:shape id="_x0000_i7191" type="#_x0000_t75" style="width:21pt;height:19.5pt" o:ole="">
            <v:imagedata r:id="rId8791" o:title=""/>
          </v:shape>
          <o:OLEObject Type="Embed" ProgID="Equation.DSMT4" ShapeID="_x0000_i7191" DrawAspect="Content" ObjectID="_1690176644" r:id="rId8792"/>
        </w:object>
      </w:r>
      <w:r w:rsidRPr="00D33FB7">
        <w:rPr>
          <w:rFonts w:ascii="Chu Van An" w:eastAsia="Arial" w:hAnsi="Chu Van An" w:cs="Chu Van An"/>
        </w:rPr>
        <w:t xml:space="preserve">, biết rằng hai điểm </w:t>
      </w:r>
      <w:r w:rsidRPr="00D33FB7">
        <w:rPr>
          <w:rFonts w:ascii="Chu Van An" w:hAnsi="Chu Van An" w:cs="Chu Van An"/>
          <w:position w:val="-4"/>
        </w:rPr>
        <w:object w:dxaOrig="240" w:dyaOrig="260" w14:anchorId="40F55F65">
          <v:shape id="_x0000_i7192" type="#_x0000_t75" style="width:12pt;height:12.75pt" o:ole="">
            <v:imagedata r:id="rId8787" o:title=""/>
          </v:shape>
          <o:OLEObject Type="Embed" ProgID="Equation.DSMT4" ShapeID="_x0000_i7192" DrawAspect="Content" ObjectID="_1690176645" r:id="rId8793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</w:rPr>
        <w:object w:dxaOrig="240" w:dyaOrig="260" w14:anchorId="20598D9F">
          <v:shape id="_x0000_i7193" type="#_x0000_t75" style="width:12pt;height:12.75pt" o:ole="">
            <v:imagedata r:id="rId8789" o:title=""/>
          </v:shape>
          <o:OLEObject Type="Embed" ProgID="Equation.DSMT4" ShapeID="_x0000_i7193" DrawAspect="Content" ObjectID="_1690176646" r:id="rId8794"/>
        </w:object>
      </w:r>
      <w:r w:rsidRPr="00D33FB7">
        <w:rPr>
          <w:rFonts w:ascii="Chu Van An" w:eastAsia="Arial" w:hAnsi="Chu Van An" w:cs="Chu Van An"/>
        </w:rPr>
        <w:t xml:space="preserve"> đối xứng với nhau qua trục hoành và tam giác </w:t>
      </w:r>
      <w:r w:rsidRPr="00D33FB7">
        <w:rPr>
          <w:rFonts w:ascii="Chu Van An" w:eastAsia="Arial" w:hAnsi="Chu Van An" w:cs="Chu Van An"/>
          <w:position w:val="-6"/>
        </w:rPr>
        <w:object w:dxaOrig="560" w:dyaOrig="279" w14:anchorId="269ABDC4">
          <v:shape id="_x0000_i7194" type="#_x0000_t75" style="width:26.25pt;height:12.75pt" o:ole="">
            <v:imagedata r:id="rId8795" o:title=""/>
          </v:shape>
          <o:OLEObject Type="Embed" ProgID="Equation.DSMT4" ShapeID="_x0000_i7194" DrawAspect="Content" ObjectID="_1690176647" r:id="rId8796"/>
        </w:object>
      </w:r>
      <w:r w:rsidRPr="00D33FB7">
        <w:rPr>
          <w:rFonts w:ascii="Chu Van An" w:eastAsia="Arial" w:hAnsi="Chu Van An" w:cs="Chu Van An"/>
        </w:rPr>
        <w:t xml:space="preserve"> là tam giác đều.</w:t>
      </w:r>
    </w:p>
    <w:p w14:paraId="1B3CDBCE" w14:textId="77777777" w:rsidR="00AF665B" w:rsidRPr="00D33FB7" w:rsidRDefault="00AF665B" w:rsidP="00AF665B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08C9389E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hAnsi="Chu Van An" w:cs="Chu Van An"/>
          <w:bCs/>
          <w:lang w:val="fr-FR"/>
        </w:rPr>
        <w:t xml:space="preserve">           </w:t>
      </w:r>
      <w:r w:rsidRPr="00D33FB7">
        <w:rPr>
          <w:rFonts w:ascii="Chu Van An" w:hAnsi="Chu Van An" w:cs="Chu Van An"/>
          <w:bCs/>
          <w:lang w:val="fr-FR"/>
        </w:rPr>
        <w:tab/>
      </w:r>
      <w:r w:rsidRPr="00D33FB7">
        <w:rPr>
          <w:rFonts w:ascii="Chu Van An" w:eastAsia="Arial" w:hAnsi="Chu Van An" w:cs="Chu Van An"/>
        </w:rPr>
        <w:t xml:space="preserve">Giả sử </w:t>
      </w:r>
      <w:r w:rsidRPr="00D33FB7">
        <w:rPr>
          <w:rFonts w:ascii="Chu Van An" w:eastAsia="Arial" w:hAnsi="Chu Van An" w:cs="Chu Van An"/>
          <w:position w:val="-14"/>
        </w:rPr>
        <w:object w:dxaOrig="980" w:dyaOrig="400" w14:anchorId="196EDA1A">
          <v:shape id="_x0000_i7195" type="#_x0000_t75" style="width:47.25pt;height:19.5pt" o:ole="">
            <v:imagedata r:id="rId8797" o:title=""/>
          </v:shape>
          <o:OLEObject Type="Embed" ProgID="Equation.DSMT4" ShapeID="_x0000_i7195" DrawAspect="Content" ObjectID="_1690176648" r:id="rId8798"/>
        </w:object>
      </w:r>
      <w:r w:rsidRPr="00D33FB7">
        <w:rPr>
          <w:rFonts w:ascii="Chu Van An" w:eastAsia="Arial" w:hAnsi="Chu Van An" w:cs="Chu Van An"/>
        </w:rPr>
        <w:t xml:space="preserve">. Do </w:t>
      </w:r>
      <w:r w:rsidRPr="00D33FB7">
        <w:rPr>
          <w:rFonts w:ascii="Chu Van An" w:hAnsi="Chu Van An" w:cs="Chu Van An"/>
          <w:position w:val="-4"/>
        </w:rPr>
        <w:object w:dxaOrig="240" w:dyaOrig="260" w14:anchorId="4CB1DF60">
          <v:shape id="_x0000_i7196" type="#_x0000_t75" style="width:12pt;height:12.75pt" o:ole="">
            <v:imagedata r:id="rId8787" o:title=""/>
          </v:shape>
          <o:OLEObject Type="Embed" ProgID="Equation.DSMT4" ShapeID="_x0000_i7196" DrawAspect="Content" ObjectID="_1690176649" r:id="rId8799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</w:rPr>
        <w:object w:dxaOrig="240" w:dyaOrig="260" w14:anchorId="5ED34E19">
          <v:shape id="_x0000_i7197" type="#_x0000_t75" style="width:12pt;height:12.75pt" o:ole="">
            <v:imagedata r:id="rId8789" o:title=""/>
          </v:shape>
          <o:OLEObject Type="Embed" ProgID="Equation.DSMT4" ShapeID="_x0000_i7197" DrawAspect="Content" ObjectID="_1690176650" r:id="rId8800"/>
        </w:object>
      </w:r>
      <w:r w:rsidRPr="00D33FB7">
        <w:rPr>
          <w:rFonts w:ascii="Chu Van An" w:eastAsia="Arial" w:hAnsi="Chu Van An" w:cs="Chu Van An"/>
        </w:rPr>
        <w:t xml:space="preserve"> đối xứng nhau qua trục hoành nên </w:t>
      </w:r>
      <w:r w:rsidRPr="00D33FB7">
        <w:rPr>
          <w:rFonts w:ascii="Chu Van An" w:eastAsia="Arial" w:hAnsi="Chu Van An" w:cs="Chu Van An"/>
          <w:position w:val="-14"/>
        </w:rPr>
        <w:object w:dxaOrig="1100" w:dyaOrig="400" w14:anchorId="6B680852">
          <v:shape id="_x0000_i7198" type="#_x0000_t75" style="width:54.75pt;height:19.5pt" o:ole="">
            <v:imagedata r:id="rId8801" o:title=""/>
          </v:shape>
          <o:OLEObject Type="Embed" ProgID="Equation.DSMT4" ShapeID="_x0000_i7198" DrawAspect="Content" ObjectID="_1690176651" r:id="rId8802"/>
        </w:object>
      </w:r>
      <w:r w:rsidRPr="00D33FB7">
        <w:rPr>
          <w:rFonts w:ascii="Chu Van An" w:eastAsia="Arial" w:hAnsi="Chu Van An" w:cs="Chu Van An"/>
        </w:rPr>
        <w:t>.</w:t>
      </w:r>
    </w:p>
    <w:p w14:paraId="2A8DC384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</w:t>
      </w:r>
      <w:r w:rsidRPr="00D33FB7">
        <w:rPr>
          <w:rFonts w:ascii="Chu Van An" w:eastAsia="Arial" w:hAnsi="Chu Van An" w:cs="Chu Van An"/>
        </w:rPr>
        <w:tab/>
        <w:t xml:space="preserve"> Vì </w:t>
      </w:r>
      <w:r w:rsidRPr="00D33FB7">
        <w:rPr>
          <w:rFonts w:ascii="Chu Van An" w:eastAsia="Arial" w:hAnsi="Chu Van An" w:cs="Chu Van An"/>
          <w:position w:val="-14"/>
        </w:rPr>
        <w:object w:dxaOrig="1560" w:dyaOrig="400" w14:anchorId="11141991">
          <v:shape id="_x0000_i7199" type="#_x0000_t75" style="width:78pt;height:19.5pt" o:ole="">
            <v:imagedata r:id="rId8803" o:title=""/>
          </v:shape>
          <o:OLEObject Type="Embed" ProgID="Equation.DSMT4" ShapeID="_x0000_i7199" DrawAspect="Content" ObjectID="_1690176652" r:id="rId8804"/>
        </w:object>
      </w:r>
      <w:r w:rsidRPr="00D33FB7">
        <w:rPr>
          <w:rFonts w:ascii="Chu Van An" w:eastAsia="Arial" w:hAnsi="Chu Van An" w:cs="Chu Van An"/>
        </w:rPr>
        <w:t xml:space="preserve"> nên </w:t>
      </w:r>
      <w:r w:rsidRPr="00D33FB7">
        <w:rPr>
          <w:rFonts w:ascii="Chu Van An" w:eastAsia="Arial" w:hAnsi="Chu Van An" w:cs="Chu Van An"/>
          <w:position w:val="-24"/>
        </w:rPr>
        <w:object w:dxaOrig="2480" w:dyaOrig="660" w14:anchorId="4B25992E">
          <v:shape id="_x0000_i7200" type="#_x0000_t75" style="width:124.5pt;height:32.25pt" o:ole="">
            <v:imagedata r:id="rId8805" o:title=""/>
          </v:shape>
          <o:OLEObject Type="Embed" ProgID="Equation.DSMT4" ShapeID="_x0000_i7200" DrawAspect="Content" ObjectID="_1690176653" r:id="rId8806"/>
        </w:object>
      </w:r>
      <w:r w:rsidRPr="00D33FB7">
        <w:rPr>
          <w:rFonts w:ascii="Chu Van An" w:eastAsia="Arial" w:hAnsi="Chu Van An" w:cs="Chu Van An"/>
        </w:rPr>
        <w:t>.</w:t>
      </w:r>
    </w:p>
    <w:p w14:paraId="1B9268AF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Ta có </w:t>
      </w:r>
      <w:r w:rsidRPr="00D33FB7">
        <w:rPr>
          <w:rFonts w:ascii="Chu Van An" w:eastAsia="Arial" w:hAnsi="Chu Van An" w:cs="Chu Van An"/>
          <w:position w:val="-12"/>
        </w:rPr>
        <w:object w:dxaOrig="1080" w:dyaOrig="380" w14:anchorId="7C725AD1">
          <v:shape id="_x0000_i7201" type="#_x0000_t75" style="width:54.75pt;height:17.25pt" o:ole="">
            <v:imagedata r:id="rId8807" o:title=""/>
          </v:shape>
          <o:OLEObject Type="Embed" ProgID="Equation.DSMT4" ShapeID="_x0000_i7201" DrawAspect="Content" ObjectID="_1690176654" r:id="rId8808"/>
        </w:object>
      </w:r>
      <w:r w:rsidRPr="00D33FB7">
        <w:rPr>
          <w:rFonts w:ascii="Chu Van An" w:eastAsia="Arial" w:hAnsi="Chu Van An" w:cs="Chu Van An"/>
        </w:rPr>
        <w:t xml:space="preserve"> và </w:t>
      </w:r>
      <w:r w:rsidRPr="00D33FB7">
        <w:rPr>
          <w:rFonts w:ascii="Chu Van An" w:eastAsia="Arial" w:hAnsi="Chu Van An" w:cs="Chu Van An"/>
          <w:position w:val="-14"/>
        </w:rPr>
        <w:object w:dxaOrig="2020" w:dyaOrig="440" w14:anchorId="4A12ED59">
          <v:shape id="_x0000_i7202" type="#_x0000_t75" style="width:100.5pt;height:22.5pt" o:ole="">
            <v:imagedata r:id="rId8809" o:title=""/>
          </v:shape>
          <o:OLEObject Type="Embed" ProgID="Equation.DSMT4" ShapeID="_x0000_i7202" DrawAspect="Content" ObjectID="_1690176655" r:id="rId8810"/>
        </w:object>
      </w:r>
      <w:r w:rsidRPr="00D33FB7">
        <w:rPr>
          <w:rFonts w:ascii="Chu Van An" w:eastAsia="Arial" w:hAnsi="Chu Van An" w:cs="Chu Van An"/>
        </w:rPr>
        <w:t>.</w:t>
      </w:r>
    </w:p>
    <w:p w14:paraId="5AC6D139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</w:t>
      </w:r>
      <w:r w:rsidRPr="00D33FB7">
        <w:rPr>
          <w:rFonts w:ascii="Chu Van An" w:eastAsia="Arial" w:hAnsi="Chu Van An" w:cs="Chu Van An"/>
        </w:rPr>
        <w:tab/>
        <w:t xml:space="preserve">  Do </w:t>
      </w:r>
      <w:r w:rsidRPr="00D33FB7">
        <w:rPr>
          <w:rFonts w:ascii="Chu Van An" w:eastAsia="Arial" w:hAnsi="Chu Van An" w:cs="Chu Van An"/>
          <w:position w:val="-14"/>
        </w:rPr>
        <w:object w:dxaOrig="1280" w:dyaOrig="400" w14:anchorId="53285F0D">
          <v:shape id="_x0000_i7203" type="#_x0000_t75" style="width:62.25pt;height:19.5pt" o:ole="">
            <v:imagedata r:id="rId8811" o:title=""/>
          </v:shape>
          <o:OLEObject Type="Embed" ProgID="Equation.DSMT4" ShapeID="_x0000_i7203" DrawAspect="Content" ObjectID="_1690176656" r:id="rId8812"/>
        </w:object>
      </w:r>
      <w:r w:rsidRPr="00D33FB7">
        <w:rPr>
          <w:rFonts w:ascii="Chu Van An" w:eastAsia="Arial" w:hAnsi="Chu Van An" w:cs="Chu Van An"/>
        </w:rPr>
        <w:t xml:space="preserve"> và hai điểm </w:t>
      </w:r>
      <w:r w:rsidRPr="00D33FB7">
        <w:rPr>
          <w:rFonts w:ascii="Chu Van An" w:hAnsi="Chu Van An" w:cs="Chu Van An"/>
          <w:position w:val="-4"/>
        </w:rPr>
        <w:object w:dxaOrig="240" w:dyaOrig="260" w14:anchorId="4ED348E4">
          <v:shape id="_x0000_i7204" type="#_x0000_t75" style="width:12pt;height:12.75pt" o:ole="">
            <v:imagedata r:id="rId8787" o:title=""/>
          </v:shape>
          <o:OLEObject Type="Embed" ProgID="Equation.DSMT4" ShapeID="_x0000_i7204" DrawAspect="Content" ObjectID="_1690176657" r:id="rId8813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</w:rPr>
        <w:object w:dxaOrig="240" w:dyaOrig="260" w14:anchorId="1AA0447F">
          <v:shape id="_x0000_i7205" type="#_x0000_t75" style="width:12pt;height:12.75pt" o:ole="">
            <v:imagedata r:id="rId8789" o:title=""/>
          </v:shape>
          <o:OLEObject Type="Embed" ProgID="Equation.DSMT4" ShapeID="_x0000_i7205" DrawAspect="Content" ObjectID="_1690176658" r:id="rId8814"/>
        </w:object>
      </w:r>
      <w:r w:rsidRPr="00D33FB7">
        <w:rPr>
          <w:rFonts w:ascii="Chu Van An" w:eastAsia="Arial" w:hAnsi="Chu Van An" w:cs="Chu Van An"/>
        </w:rPr>
        <w:t xml:space="preserve"> đối xứng với nhau qua trục hoành nên tam giác </w:t>
      </w:r>
      <w:r w:rsidRPr="00D33FB7">
        <w:rPr>
          <w:rFonts w:ascii="Chu Van An" w:eastAsia="Arial" w:hAnsi="Chu Van An" w:cs="Chu Van An"/>
          <w:position w:val="-6"/>
        </w:rPr>
        <w:object w:dxaOrig="560" w:dyaOrig="279" w14:anchorId="117084AC">
          <v:shape id="_x0000_i7206" type="#_x0000_t75" style="width:26.25pt;height:12.75pt" o:ole="">
            <v:imagedata r:id="rId8795" o:title=""/>
          </v:shape>
          <o:OLEObject Type="Embed" ProgID="Equation.DSMT4" ShapeID="_x0000_i7206" DrawAspect="Content" ObjectID="_1690176659" r:id="rId8815"/>
        </w:object>
      </w:r>
      <w:r w:rsidRPr="00D33FB7">
        <w:rPr>
          <w:rFonts w:ascii="Chu Van An" w:eastAsia="Arial" w:hAnsi="Chu Van An" w:cs="Chu Van An"/>
        </w:rPr>
        <w:t xml:space="preserve"> đều khi và chỉ khi </w:t>
      </w:r>
      <w:r w:rsidRPr="00D33FB7">
        <w:rPr>
          <w:rFonts w:ascii="Chu Van An" w:eastAsia="Arial" w:hAnsi="Chu Van An" w:cs="Chu Van An"/>
          <w:position w:val="-6"/>
        </w:rPr>
        <w:object w:dxaOrig="980" w:dyaOrig="279" w14:anchorId="249E675E">
          <v:shape id="_x0000_i7207" type="#_x0000_t75" style="width:47.25pt;height:12.75pt" o:ole="">
            <v:imagedata r:id="rId8816" o:title=""/>
          </v:shape>
          <o:OLEObject Type="Embed" ProgID="Equation.DSMT4" ShapeID="_x0000_i7207" DrawAspect="Content" ObjectID="_1690176660" r:id="rId8817"/>
        </w:object>
      </w:r>
      <w:r w:rsidRPr="00D33FB7">
        <w:rPr>
          <w:rFonts w:ascii="Chu Van An" w:eastAsia="Arial" w:hAnsi="Chu Van An" w:cs="Chu Van An"/>
        </w:rPr>
        <w:t>.</w:t>
      </w:r>
    </w:p>
    <w:p w14:paraId="185554C5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 Ta có </w:t>
      </w:r>
      <w:r w:rsidRPr="00D33FB7">
        <w:rPr>
          <w:rFonts w:ascii="Chu Van An" w:eastAsia="Arial" w:hAnsi="Chu Van An" w:cs="Chu Van An"/>
          <w:position w:val="-14"/>
        </w:rPr>
        <w:object w:dxaOrig="3200" w:dyaOrig="440" w14:anchorId="6BF0536B">
          <v:shape id="_x0000_i7208" type="#_x0000_t75" style="width:160.5pt;height:22.5pt" o:ole="">
            <v:imagedata r:id="rId8818" o:title=""/>
          </v:shape>
          <o:OLEObject Type="Embed" ProgID="Equation.DSMT4" ShapeID="_x0000_i7208" DrawAspect="Content" ObjectID="_1690176661" r:id="rId8819"/>
        </w:object>
      </w:r>
      <w:r w:rsidRPr="00D33FB7">
        <w:rPr>
          <w:rFonts w:ascii="Chu Van An" w:eastAsia="Arial" w:hAnsi="Chu Van An" w:cs="Chu Van An"/>
        </w:rPr>
        <w:t>.</w:t>
      </w:r>
    </w:p>
    <w:p w14:paraId="1CA1D3F9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</w:t>
      </w:r>
      <w:r w:rsidRPr="00D33FB7">
        <w:rPr>
          <w:rFonts w:ascii="Chu Van An" w:eastAsia="Arial" w:hAnsi="Chu Van An" w:cs="Chu Van An"/>
        </w:rPr>
        <w:tab/>
        <w:t xml:space="preserve"> Thay </w:t>
      </w:r>
      <w:r w:rsidRPr="00D33FB7">
        <w:rPr>
          <w:rFonts w:ascii="Chu Van An" w:eastAsia="Arial" w:hAnsi="Chu Van An" w:cs="Chu Van An"/>
          <w:position w:val="-24"/>
        </w:rPr>
        <w:object w:dxaOrig="1100" w:dyaOrig="660" w14:anchorId="7DBD1AA4">
          <v:shape id="_x0000_i7209" type="#_x0000_t75" style="width:54.75pt;height:32.25pt" o:ole="">
            <v:imagedata r:id="rId8820" o:title=""/>
          </v:shape>
          <o:OLEObject Type="Embed" ProgID="Equation.DSMT4" ShapeID="_x0000_i7209" DrawAspect="Content" ObjectID="_1690176662" r:id="rId8821"/>
        </w:object>
      </w:r>
      <w:r w:rsidRPr="00D33FB7">
        <w:rPr>
          <w:rFonts w:ascii="Chu Van An" w:eastAsia="Arial" w:hAnsi="Chu Van An" w:cs="Chu Van An"/>
        </w:rPr>
        <w:t xml:space="preserve"> vào đẳng thức trên và rút gọn, ta được </w:t>
      </w:r>
      <w:r w:rsidRPr="00D33FB7">
        <w:rPr>
          <w:rFonts w:ascii="Chu Van An" w:eastAsia="Arial" w:hAnsi="Chu Van An" w:cs="Chu Van An"/>
          <w:position w:val="-46"/>
        </w:rPr>
        <w:object w:dxaOrig="2820" w:dyaOrig="1040" w14:anchorId="5AB3FFA3">
          <v:shape id="_x0000_i7210" type="#_x0000_t75" style="width:141.75pt;height:52.5pt" o:ole="">
            <v:imagedata r:id="rId8822" o:title=""/>
          </v:shape>
          <o:OLEObject Type="Embed" ProgID="Equation.DSMT4" ShapeID="_x0000_i7210" DrawAspect="Content" ObjectID="_1690176663" r:id="rId8823"/>
        </w:object>
      </w:r>
      <w:r w:rsidRPr="00D33FB7">
        <w:rPr>
          <w:rFonts w:ascii="Chu Van An" w:eastAsia="Arial" w:hAnsi="Chu Van An" w:cs="Chu Van An"/>
        </w:rPr>
        <w:t>.</w:t>
      </w:r>
    </w:p>
    <w:p w14:paraId="074DB919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 </w:t>
      </w:r>
      <w:r w:rsidRPr="00D33FB7">
        <w:rPr>
          <w:rFonts w:ascii="Chu Van An" w:eastAsia="Arial" w:hAnsi="Chu Van An" w:cs="Chu Van An"/>
        </w:rPr>
        <w:tab/>
        <w:t xml:space="preserve">Với </w:t>
      </w:r>
      <w:r w:rsidRPr="00D33FB7">
        <w:rPr>
          <w:rFonts w:ascii="Chu Van An" w:eastAsia="Arial" w:hAnsi="Chu Van An" w:cs="Chu Van An"/>
          <w:position w:val="-12"/>
        </w:rPr>
        <w:object w:dxaOrig="639" w:dyaOrig="360" w14:anchorId="4662E602">
          <v:shape id="_x0000_i7211" type="#_x0000_t75" style="width:32.25pt;height:18pt" o:ole="">
            <v:imagedata r:id="rId8824" o:title=""/>
          </v:shape>
          <o:OLEObject Type="Embed" ProgID="Equation.DSMT4" ShapeID="_x0000_i7211" DrawAspect="Content" ObjectID="_1690176664" r:id="rId8825"/>
        </w:object>
      </w:r>
      <w:r w:rsidRPr="00D33FB7">
        <w:rPr>
          <w:rFonts w:ascii="Chu Van An" w:eastAsia="Arial" w:hAnsi="Chu Van An" w:cs="Chu Van An"/>
        </w:rPr>
        <w:t xml:space="preserve">, ta có </w:t>
      </w:r>
      <w:r w:rsidRPr="00D33FB7">
        <w:rPr>
          <w:rFonts w:ascii="Chu Van An" w:eastAsia="Arial" w:hAnsi="Chu Van An" w:cs="Chu Van An"/>
          <w:position w:val="-12"/>
        </w:rPr>
        <w:object w:dxaOrig="660" w:dyaOrig="360" w14:anchorId="5B1EB3BD">
          <v:shape id="_x0000_i7212" type="#_x0000_t75" style="width:32.25pt;height:18pt" o:ole="">
            <v:imagedata r:id="rId8826" o:title=""/>
          </v:shape>
          <o:OLEObject Type="Embed" ProgID="Equation.DSMT4" ShapeID="_x0000_i7212" DrawAspect="Content" ObjectID="_1690176665" r:id="rId8827"/>
        </w:object>
      </w:r>
      <w:r w:rsidRPr="00D33FB7">
        <w:rPr>
          <w:rFonts w:ascii="Chu Van An" w:eastAsia="Arial" w:hAnsi="Chu Van An" w:cs="Chu Van An"/>
        </w:rPr>
        <w:t xml:space="preserve">. Trường hợp này loại vì </w:t>
      </w:r>
      <w:r w:rsidRPr="00D33FB7">
        <w:rPr>
          <w:rFonts w:ascii="Chu Van An" w:eastAsia="Arial" w:hAnsi="Chu Van An" w:cs="Chu Van An"/>
          <w:position w:val="-6"/>
        </w:rPr>
        <w:object w:dxaOrig="639" w:dyaOrig="279" w14:anchorId="43E251C5">
          <v:shape id="_x0000_i7213" type="#_x0000_t75" style="width:32.25pt;height:12.75pt" o:ole="">
            <v:imagedata r:id="rId8828" o:title=""/>
          </v:shape>
          <o:OLEObject Type="Embed" ProgID="Equation.DSMT4" ShapeID="_x0000_i7213" DrawAspect="Content" ObjectID="_1690176666" r:id="rId8829"/>
        </w:object>
      </w:r>
      <w:r w:rsidRPr="00D33FB7">
        <w:rPr>
          <w:rFonts w:ascii="Chu Van An" w:eastAsia="Arial" w:hAnsi="Chu Van An" w:cs="Chu Van An"/>
        </w:rPr>
        <w:t>.</w:t>
      </w:r>
    </w:p>
    <w:p w14:paraId="4BC2AC0E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  Với </w:t>
      </w:r>
      <w:r w:rsidRPr="00D33FB7">
        <w:rPr>
          <w:rFonts w:ascii="Chu Van An" w:eastAsia="Arial" w:hAnsi="Chu Van An" w:cs="Chu Van An"/>
          <w:position w:val="-24"/>
        </w:rPr>
        <w:object w:dxaOrig="680" w:dyaOrig="620" w14:anchorId="5C67D2EC">
          <v:shape id="_x0000_i7214" type="#_x0000_t75" style="width:32.25pt;height:31.5pt" o:ole="">
            <v:imagedata r:id="rId8830" o:title=""/>
          </v:shape>
          <o:OLEObject Type="Embed" ProgID="Equation.DSMT4" ShapeID="_x0000_i7214" DrawAspect="Content" ObjectID="_1690176667" r:id="rId8831"/>
        </w:object>
      </w:r>
      <w:r w:rsidRPr="00D33FB7">
        <w:rPr>
          <w:rFonts w:ascii="Chu Van An" w:eastAsia="Arial" w:hAnsi="Chu Van An" w:cs="Chu Van An"/>
        </w:rPr>
        <w:t xml:space="preserve">, ta có </w:t>
      </w:r>
      <w:r w:rsidRPr="00D33FB7">
        <w:rPr>
          <w:rFonts w:ascii="Chu Van An" w:eastAsia="Arial" w:hAnsi="Chu Van An" w:cs="Chu Van An"/>
          <w:position w:val="-24"/>
        </w:rPr>
        <w:object w:dxaOrig="1160" w:dyaOrig="680" w14:anchorId="16139834">
          <v:shape id="_x0000_i7215" type="#_x0000_t75" style="width:58.5pt;height:32.25pt" o:ole="">
            <v:imagedata r:id="rId8832" o:title=""/>
          </v:shape>
          <o:OLEObject Type="Embed" ProgID="Equation.DSMT4" ShapeID="_x0000_i7215" DrawAspect="Content" ObjectID="_1690176668" r:id="rId8833"/>
        </w:object>
      </w:r>
      <w:r w:rsidRPr="00D33FB7">
        <w:rPr>
          <w:rFonts w:ascii="Chu Van An" w:eastAsia="Arial" w:hAnsi="Chu Van An" w:cs="Chu Van An"/>
        </w:rPr>
        <w:t>.</w:t>
      </w:r>
    </w:p>
    <w:p w14:paraId="064F62DE" w14:textId="77777777" w:rsidR="00AF665B" w:rsidRPr="00D33FB7" w:rsidRDefault="00AF665B" w:rsidP="00AF665B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</w:t>
      </w:r>
      <w:r w:rsidRPr="00D33FB7">
        <w:rPr>
          <w:rFonts w:ascii="Chu Van An" w:eastAsia="Arial" w:hAnsi="Chu Van An" w:cs="Chu Van An"/>
        </w:rPr>
        <w:tab/>
        <w:t xml:space="preserve">Vậy </w:t>
      </w:r>
      <w:r w:rsidRPr="00D33FB7">
        <w:rPr>
          <w:rFonts w:ascii="Chu Van An" w:eastAsia="Arial" w:hAnsi="Chu Van An" w:cs="Chu Van An"/>
          <w:position w:val="-34"/>
        </w:rPr>
        <w:object w:dxaOrig="1219" w:dyaOrig="800" w14:anchorId="08C2CF05">
          <v:shape id="_x0000_i7216" type="#_x0000_t75" style="width:61.5pt;height:39.75pt" o:ole="">
            <v:imagedata r:id="rId8834" o:title=""/>
          </v:shape>
          <o:OLEObject Type="Embed" ProgID="Equation.DSMT4" ShapeID="_x0000_i7216" DrawAspect="Content" ObjectID="_1690176669" r:id="rId8835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eastAsia="Arial" w:hAnsi="Chu Van An" w:cs="Chu Van An"/>
          <w:position w:val="-34"/>
        </w:rPr>
        <w:object w:dxaOrig="1380" w:dyaOrig="800" w14:anchorId="348CBB46">
          <v:shape id="_x0000_i7217" type="#_x0000_t75" style="width:69pt;height:39.75pt" o:ole="">
            <v:imagedata r:id="rId8836" o:title=""/>
          </v:shape>
          <o:OLEObject Type="Embed" ProgID="Equation.DSMT4" ShapeID="_x0000_i7217" DrawAspect="Content" ObjectID="_1690176670" r:id="rId8837"/>
        </w:object>
      </w:r>
      <w:r w:rsidRPr="00D33FB7">
        <w:rPr>
          <w:rFonts w:ascii="Chu Van An" w:eastAsia="Arial" w:hAnsi="Chu Van An" w:cs="Chu Van An"/>
        </w:rPr>
        <w:t xml:space="preserve"> hoặc </w:t>
      </w:r>
      <w:r w:rsidRPr="00D33FB7">
        <w:rPr>
          <w:rFonts w:ascii="Chu Van An" w:eastAsia="Arial" w:hAnsi="Chu Van An" w:cs="Chu Van An"/>
          <w:position w:val="-34"/>
        </w:rPr>
        <w:object w:dxaOrig="1380" w:dyaOrig="800" w14:anchorId="15F938B6">
          <v:shape id="_x0000_i7218" type="#_x0000_t75" style="width:69pt;height:39.75pt" o:ole="">
            <v:imagedata r:id="rId8838" o:title=""/>
          </v:shape>
          <o:OLEObject Type="Embed" ProgID="Equation.DSMT4" ShapeID="_x0000_i7218" DrawAspect="Content" ObjectID="_1690176671" r:id="rId8839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eastAsia="Arial" w:hAnsi="Chu Van An" w:cs="Chu Van An"/>
          <w:position w:val="-34"/>
        </w:rPr>
        <w:object w:dxaOrig="1219" w:dyaOrig="800" w14:anchorId="15014E26">
          <v:shape id="_x0000_i7219" type="#_x0000_t75" style="width:61.5pt;height:39.75pt" o:ole="">
            <v:imagedata r:id="rId8840" o:title=""/>
          </v:shape>
          <o:OLEObject Type="Embed" ProgID="Equation.DSMT4" ShapeID="_x0000_i7219" DrawAspect="Content" ObjectID="_1690176672" r:id="rId8841"/>
        </w:object>
      </w:r>
      <w:r w:rsidRPr="00D33FB7">
        <w:rPr>
          <w:rFonts w:ascii="Chu Van An" w:eastAsia="Arial" w:hAnsi="Chu Van An" w:cs="Chu Van An"/>
        </w:rPr>
        <w:t>.</w:t>
      </w:r>
    </w:p>
    <w:p w14:paraId="2E908098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AF665B" w:rsidRPr="002625C4" w14:paraId="09E66353" w14:textId="77777777" w:rsidTr="00EC4384">
        <w:tc>
          <w:tcPr>
            <w:tcW w:w="5727" w:type="dxa"/>
            <w:shd w:val="clear" w:color="auto" w:fill="auto"/>
          </w:tcPr>
          <w:p w14:paraId="78A2058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2625C4">
              <w:rPr>
                <w:rFonts w:ascii="Chu Van An" w:hAnsi="Chu Van An" w:cs="Chu Van An"/>
                <w:szCs w:val="22"/>
              </w:rPr>
              <w:t>Cho Elip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65" w:dyaOrig="630" w14:anchorId="6E1FCBD6">
                <v:shape id="_x0000_i7220" type="#_x0000_t75" style="width:83.25pt;height:31.5pt" o:ole="">
                  <v:imagedata r:id="rId8842" o:title=""/>
                </v:shape>
                <o:OLEObject Type="Embed" ProgID="Equation.DSMT4" ShapeID="_x0000_i7220" DrawAspect="Content" ObjectID="_1690176673" r:id="rId884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25" w14:anchorId="54DBCE3F">
                <v:shape id="_x0000_i7221" type="#_x0000_t75" style="width:16.5pt;height:11.25pt" o:ole="">
                  <v:imagedata r:id="rId8844" o:title=""/>
                </v:shape>
                <o:OLEObject Type="Embed" ProgID="Equation.DSMT4" ShapeID="_x0000_i7221" DrawAspect="Content" ObjectID="_1690176674" r:id="rId884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0F842A52">
                <v:shape id="_x0000_i7222" type="#_x0000_t75" style="width:24pt;height:20.25pt" o:ole="">
                  <v:imagedata r:id="rId8846" o:title=""/>
                </v:shape>
                <o:OLEObject Type="Embed" ProgID="Equation.DSMT4" ShapeID="_x0000_i7222" DrawAspect="Content" ObjectID="_1690176675" r:id="rId884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Lúc đó đoạn thẳng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285" w14:anchorId="5C5840B0">
                <v:shape id="_x0000_i7223" type="#_x0000_t75" style="width:25.5pt;height:14.25pt" o:ole="">
                  <v:imagedata r:id="rId8848" o:title=""/>
                </v:shape>
                <o:OLEObject Type="Embed" ProgID="Equation.DSMT4" ShapeID="_x0000_i7223" DrawAspect="Content" ObjectID="_1690176676" r:id="rId884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thoả:</w:t>
            </w:r>
          </w:p>
          <w:p w14:paraId="7ABC1D95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855" w:dyaOrig="300" w14:anchorId="40B682EB">
                <v:shape id="_x0000_i7224" type="#_x0000_t75" style="width:42.75pt;height:15pt" o:ole="">
                  <v:imagedata r:id="rId8850" o:title=""/>
                </v:shape>
                <o:OLEObject Type="Embed" ProgID="Equation.DSMT4" ShapeID="_x0000_i7224" DrawAspect="Content" ObjectID="_1690176677" r:id="rId8851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1230" w:dyaOrig="300" w14:anchorId="34C94930">
                <v:shape id="_x0000_i7225" type="#_x0000_t75" style="width:61.5pt;height:15pt" o:ole="">
                  <v:imagedata r:id="rId8852" o:title=""/>
                </v:shape>
                <o:OLEObject Type="Embed" ProgID="Equation.DSMT4" ShapeID="_x0000_i7225" DrawAspect="Content" ObjectID="_1690176678" r:id="rId885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1DC7C6D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1230" w:dyaOrig="300" w14:anchorId="29098BC8">
                <v:shape id="_x0000_i7226" type="#_x0000_t75" style="width:61.5pt;height:15pt" o:ole="">
                  <v:imagedata r:id="rId8854" o:title=""/>
                </v:shape>
                <o:OLEObject Type="Embed" ProgID="Equation.DSMT4" ShapeID="_x0000_i7226" DrawAspect="Content" ObjectID="_1690176679" r:id="rId885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855" w:dyaOrig="300" w14:anchorId="6E444D39">
                <v:shape id="_x0000_i7227" type="#_x0000_t75" style="width:42.75pt;height:15pt" o:ole="">
                  <v:imagedata r:id="rId8856" o:title=""/>
                </v:shape>
                <o:OLEObject Type="Embed" ProgID="Equation.DSMT4" ShapeID="_x0000_i7227" DrawAspect="Content" ObjectID="_1690176680" r:id="rId8857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14247E6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5712DE48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473C1075" w14:textId="77777777" w:rsidTr="00EC4384">
        <w:tc>
          <w:tcPr>
            <w:tcW w:w="5727" w:type="dxa"/>
            <w:shd w:val="clear" w:color="auto" w:fill="auto"/>
          </w:tcPr>
          <w:p w14:paraId="667D219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2625C4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4D536E2E">
                <v:shape id="_x0000_i7228" type="#_x0000_t75" style="width:22.5pt;height:15.75pt" o:ole="">
                  <v:imagedata r:id="rId8858" o:title=""/>
                </v:shape>
                <o:OLEObject Type="Embed" ProgID="Equation.DSMT4" ShapeID="_x0000_i7228" DrawAspect="Content" ObjectID="_1690176681" r:id="rId885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cho điểm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15" w14:anchorId="14B6B8E6">
                <v:shape id="_x0000_i7229" type="#_x0000_t75" style="width:36pt;height:15.75pt" o:ole="">
                  <v:imagedata r:id="rId8860" o:title=""/>
                </v:shape>
                <o:OLEObject Type="Embed" ProgID="Equation.DSMT4" ShapeID="_x0000_i7229" DrawAspect="Content" ObjectID="_1690176682" r:id="rId886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75" w:dyaOrig="660" w14:anchorId="40E00F65">
                <v:shape id="_x0000_i7230" type="#_x0000_t75" style="width:78.75pt;height:33pt" o:ole="">
                  <v:imagedata r:id="rId8862" o:title=""/>
                </v:shape>
                <o:OLEObject Type="Embed" ProgID="Equation.DSMT4" ShapeID="_x0000_i7230" DrawAspect="Content" ObjectID="_1690176683" r:id="rId886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6EBB663D">
                <v:shape id="_x0000_i7231" type="#_x0000_t75" style="width:23.25pt;height:15.75pt" o:ole="">
                  <v:imagedata r:id="rId8864" o:title=""/>
                </v:shape>
                <o:OLEObject Type="Embed" ProgID="Equation.DSMT4" ShapeID="_x0000_i7231" DrawAspect="Content" ObjectID="_1690176684" r:id="rId886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264E161E">
                <v:shape id="_x0000_i7232" type="#_x0000_t75" style="width:10.5pt;height:12.75pt" o:ole="">
                  <v:imagedata r:id="rId8866" o:title=""/>
                </v:shape>
                <o:OLEObject Type="Embed" ProgID="Equation.DSMT4" ShapeID="_x0000_i7232" DrawAspect="Content" ObjectID="_1690176685" r:id="rId886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điểm thuộc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05" w:dyaOrig="315" w14:anchorId="1CB33C5D">
                <v:shape id="_x0000_i7233" type="#_x0000_t75" style="width:20.25pt;height:15.75pt" o:ole="">
                  <v:imagedata r:id="rId8868" o:title=""/>
                </v:shape>
                <o:OLEObject Type="Embed" ProgID="Equation.DSMT4" ShapeID="_x0000_i7233" DrawAspect="Content" ObjectID="_1690176686" r:id="rId886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231F8FDB">
                <v:shape id="_x0000_i7234" type="#_x0000_t75" style="width:34.5pt;height:14.25pt" o:ole="">
                  <v:imagedata r:id="rId8870" o:title=""/>
                </v:shape>
                <o:OLEObject Type="Embed" ProgID="Equation.DSMT4" ShapeID="_x0000_i7234" DrawAspect="Content" ObjectID="_1690176687" r:id="rId887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đều, biết tọa độ của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215" w:dyaOrig="810" w14:anchorId="0CDE96C2">
                <v:shape id="_x0000_i7235" type="#_x0000_t75" style="width:60.75pt;height:40.5pt" o:ole="">
                  <v:imagedata r:id="rId8872" o:title=""/>
                </v:shape>
                <o:OLEObject Type="Embed" ProgID="Equation.DSMT4" ShapeID="_x0000_i7235" DrawAspect="Content" ObjectID="_1690176688" r:id="rId887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24A4DEB">
                <v:shape id="_x0000_i7236" type="#_x0000_t75" style="width:12pt;height:12.75pt" o:ole="">
                  <v:imagedata r:id="rId8874" o:title=""/>
                </v:shape>
                <o:OLEObject Type="Embed" ProgID="Equation.DSMT4" ShapeID="_x0000_i7236" DrawAspect="Content" ObjectID="_1690176689" r:id="rId887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tung độ âm. Khi đó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240" w14:anchorId="079C081E">
                <v:shape id="_x0000_i7237" type="#_x0000_t75" style="width:25.5pt;height:12pt" o:ole="">
                  <v:imagedata r:id="rId8876" o:title=""/>
                </v:shape>
                <o:OLEObject Type="Embed" ProgID="Equation.DSMT4" ShapeID="_x0000_i7237" DrawAspect="Content" ObjectID="_1690176690" r:id="rId887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697EB821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210" w:dyaOrig="255" w14:anchorId="07F00EEA">
                <v:shape id="_x0000_i7238" type="#_x0000_t75" style="width:10.5pt;height:12.75pt" o:ole="">
                  <v:imagedata r:id="rId8878" o:title=""/>
                </v:shape>
                <o:OLEObject Type="Embed" ProgID="Equation.DSMT4" ShapeID="_x0000_i7238" DrawAspect="Content" ObjectID="_1690176691" r:id="rId8879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Cs/>
                <w:position w:val="-6"/>
                <w:szCs w:val="22"/>
              </w:rPr>
              <w:object w:dxaOrig="210" w:dyaOrig="285" w14:anchorId="1F78DA56">
                <v:shape id="_x0000_i7239" type="#_x0000_t75" style="width:10.5pt;height:14.25pt" o:ole="">
                  <v:imagedata r:id="rId8880" o:title=""/>
                </v:shape>
                <o:OLEObject Type="Embed" ProgID="Equation.DSMT4" ShapeID="_x0000_i7239" DrawAspect="Content" ObjectID="_1690176692" r:id="rId8881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315" w:dyaOrig="255" w14:anchorId="7A5CD8F9">
                <v:shape id="_x0000_i7240" type="#_x0000_t75" style="width:15.75pt;height:12.75pt" o:ole="">
                  <v:imagedata r:id="rId8882" o:title=""/>
                </v:shape>
                <o:OLEObject Type="Embed" ProgID="Equation.DSMT4" ShapeID="_x0000_i7240" DrawAspect="Content" ObjectID="_1690176693" r:id="rId8883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315" w:dyaOrig="255" w14:anchorId="56FCD073">
                <v:shape id="_x0000_i7241" type="#_x0000_t75" style="width:15.75pt;height:12.75pt" o:ole="">
                  <v:imagedata r:id="rId8884" o:title=""/>
                </v:shape>
                <o:OLEObject Type="Embed" ProgID="Equation.DSMT4" ShapeID="_x0000_i7241" DrawAspect="Content" ObjectID="_1690176694" r:id="rId8885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3D6ACA1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44D8AB9A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AF665B" w:rsidRPr="002625C4" w14:paraId="4A795F71" w14:textId="77777777" w:rsidTr="00EC4384">
        <w:tc>
          <w:tcPr>
            <w:tcW w:w="5727" w:type="dxa"/>
            <w:shd w:val="clear" w:color="auto" w:fill="auto"/>
          </w:tcPr>
          <w:p w14:paraId="6650265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3: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BD5BFB1">
                <v:shape id="_x0000_i7242" type="#_x0000_t75" style="width:21pt;height:20.25pt" o:ole="">
                  <v:imagedata r:id="rId8886" o:title=""/>
                </v:shape>
                <o:OLEObject Type="Embed" ProgID="Equation.DSMT4" ShapeID="_x0000_i7242" DrawAspect="Content" ObjectID="_1690176695" r:id="rId888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: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1227C311">
                <v:shape id="_x0000_i7243" type="#_x0000_t75" style="width:57pt;height:33pt" o:ole="">
                  <v:imagedata r:id="rId8888" o:title=""/>
                </v:shape>
                <o:OLEObject Type="Embed" ProgID="Equation.DSMT4" ShapeID="_x0000_i7243" DrawAspect="Content" ObjectID="_1690176696" r:id="rId888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1A732DE2">
                <v:shape id="_x0000_i7244" type="#_x0000_t75" style="width:15.75pt;height:12.75pt" o:ole="">
                  <v:imagedata r:id="rId8890" o:title=""/>
                </v:shape>
                <o:OLEObject Type="Embed" ProgID="Equation.DSMT4" ShapeID="_x0000_i7244" DrawAspect="Content" ObjectID="_1690176697" r:id="rId8891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FB3EE40">
                <v:shape id="_x0000_i7245" type="#_x0000_t75" style="width:21pt;height:20.25pt" o:ole="">
                  <v:imagedata r:id="rId8892" o:title=""/>
                </v:shape>
                <o:OLEObject Type="Embed" ProgID="Equation.DSMT4" ShapeID="_x0000_i7245" DrawAspect="Content" ObjectID="_1690176698" r:id="rId8893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. Nếu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44C7DB1A">
                <v:shape id="_x0000_i7246" type="#_x0000_t75" style="width:15.75pt;height:12.75pt" o:ole="">
                  <v:imagedata r:id="rId8894" o:title=""/>
                </v:shape>
                <o:OLEObject Type="Embed" ProgID="Equation.DSMT4" ShapeID="_x0000_i7246" DrawAspect="Content" ObjectID="_1690176699" r:id="rId889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có hoành độ bằng 1 thì các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422D43B8">
                <v:shape id="_x0000_i7247" type="#_x0000_t75" style="width:15.75pt;height:12.75pt" o:ole="">
                  <v:imagedata r:id="rId8896" o:title=""/>
                </v:shape>
                <o:OLEObject Type="Embed" ProgID="Equation.DSMT4" ShapeID="_x0000_i7247" DrawAspect="Content" ObjectID="_1690176700" r:id="rId889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tới 2 tiêu điểm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D8BCA6D">
                <v:shape id="_x0000_i7248" type="#_x0000_t75" style="width:21pt;height:20.25pt" o:ole="">
                  <v:imagedata r:id="rId8898" o:title=""/>
                </v:shape>
                <o:OLEObject Type="Embed" ProgID="Equation.DSMT4" ShapeID="_x0000_i7248" DrawAspect="Content" ObjectID="_1690176701" r:id="rId889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bằng</w:t>
            </w:r>
          </w:p>
          <w:p w14:paraId="2BDC4056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345" w14:anchorId="56E1969B">
                <v:shape id="_x0000_i7249" type="#_x0000_t75" style="width:36.75pt;height:17.25pt" o:ole="">
                  <v:imagedata r:id="rId8900" o:title=""/>
                </v:shape>
                <o:OLEObject Type="Embed" ProgID="Equation.DSMT4" ShapeID="_x0000_i7249" DrawAspect="Content" ObjectID="_1690176702" r:id="rId8901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3 và 5.</w:t>
            </w:r>
          </w:p>
          <w:p w14:paraId="3B9CDD76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15" w14:anchorId="275B9E70">
                <v:shape id="_x0000_i7250" type="#_x0000_t75" style="width:18.75pt;height:15.75pt" o:ole="">
                  <v:imagedata r:id="rId8902" o:title=""/>
                </v:shape>
                <o:OLEObject Type="Embed" ProgID="Equation.DSMT4" ShapeID="_x0000_i7250" DrawAspect="Content" ObjectID="_1690176703" r:id="rId8903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15" w14:anchorId="00D9F845">
                <v:shape id="_x0000_i7251" type="#_x0000_t75" style="width:18.75pt;height:15.75pt" o:ole="">
                  <v:imagedata r:id="rId8904" o:title=""/>
                </v:shape>
                <o:OLEObject Type="Embed" ProgID="Equation.DSMT4" ShapeID="_x0000_i7251" DrawAspect="Content" ObjectID="_1690176704" r:id="rId890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25" w:dyaOrig="675" w14:anchorId="451630C7">
                <v:shape id="_x0000_i7252" type="#_x0000_t75" style="width:41.25pt;height:33.75pt" o:ole="">
                  <v:imagedata r:id="rId8906" o:title=""/>
                </v:shape>
                <o:OLEObject Type="Embed" ProgID="Equation.DSMT4" ShapeID="_x0000_i7252" DrawAspect="Content" ObjectID="_1690176705" r:id="rId8907"/>
              </w:object>
            </w:r>
          </w:p>
          <w:p w14:paraId="0BE8D6E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7E883580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12AD51E" w14:textId="77777777" w:rsidTr="00EC4384">
        <w:tc>
          <w:tcPr>
            <w:tcW w:w="5727" w:type="dxa"/>
            <w:shd w:val="clear" w:color="auto" w:fill="auto"/>
          </w:tcPr>
          <w:p w14:paraId="2D4F5A4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20" w:dyaOrig="660" w14:anchorId="7F5A2798">
                <v:shape id="_x0000_i7253" type="#_x0000_t75" style="width:81pt;height:33pt" o:ole="">
                  <v:imagedata r:id="rId8908" o:title=""/>
                </v:shape>
                <o:OLEObject Type="Embed" ProgID="Equation.DSMT4" ShapeID="_x0000_i7253" DrawAspect="Content" ObjectID="_1690176706" r:id="rId890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40ADEDB3">
                <v:shape id="_x0000_i7254" type="#_x0000_t75" style="width:15pt;height:12.75pt" o:ole="">
                  <v:imagedata r:id="rId8910" o:title=""/>
                </v:shape>
                <o:OLEObject Type="Embed" ProgID="Equation.DSMT4" ShapeID="_x0000_i7254" DrawAspect="Content" ObjectID="_1690176707" r:id="rId891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B84D30D">
                <v:shape id="_x0000_i7255" type="#_x0000_t75" style="width:21pt;height:20.25pt" o:ole="">
                  <v:imagedata r:id="rId8912" o:title=""/>
                </v:shape>
                <o:OLEObject Type="Embed" ProgID="Equation.DSMT4" ShapeID="_x0000_i7255" DrawAspect="Content" ObjectID="_1690176708" r:id="rId891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Nếu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61A1908F">
                <v:shape id="_x0000_i7256" type="#_x0000_t75" style="width:15pt;height:12.75pt" o:ole="">
                  <v:imagedata r:id="rId8914" o:title=""/>
                </v:shape>
                <o:OLEObject Type="Embed" ProgID="Equation.DSMT4" ShapeID="_x0000_i7256" DrawAspect="Content" ObjectID="_1690176709" r:id="rId891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độ</w:t>
            </w:r>
            <w:r w:rsidRPr="002625C4">
              <w:rPr>
                <w:rFonts w:ascii="Chu Van An" w:hAnsi="Chu Van An" w:cs="Chu Van An"/>
                <w:szCs w:val="22"/>
              </w:rPr>
              <w:t xml:space="preserve"> bằng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0E339B17">
                <v:shape id="_x0000_i7257" type="#_x0000_t75" style="width:6.75pt;height:12.75pt" o:ole="">
                  <v:imagedata r:id="rId8916" o:title=""/>
                </v:shape>
                <o:OLEObject Type="Embed" ProgID="Equation.DSMT4" ShapeID="_x0000_i7257" DrawAspect="Content" ObjectID="_1690176710" r:id="rId891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6CD16C5D">
                <v:shape id="_x0000_i7258" type="#_x0000_t75" style="width:15pt;height:12.75pt" o:ole="">
                  <v:imagedata r:id="rId8918" o:title=""/>
                </v:shape>
                <o:OLEObject Type="Embed" ProgID="Equation.DSMT4" ShapeID="_x0000_i7258" DrawAspect="Content" ObjectID="_1690176711" r:id="rId891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đến hai tiêu điểm bằng</w:t>
            </w:r>
          </w:p>
          <w:p w14:paraId="584722A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35" w:dyaOrig="675" w14:anchorId="39370FAA">
                <v:shape id="_x0000_i7259" type="#_x0000_t75" style="width:36.75pt;height:33.75pt" o:ole="">
                  <v:imagedata r:id="rId8920" o:title=""/>
                </v:shape>
                <o:OLEObject Type="Embed" ProgID="Equation.DSMT4" ShapeID="_x0000_i7259" DrawAspect="Content" ObjectID="_1690176712" r:id="rId892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00" w14:anchorId="1060CB8C">
                <v:shape id="_x0000_i7260" type="#_x0000_t75" style="width:18.75pt;height:15pt" o:ole="">
                  <v:imagedata r:id="rId8922" o:title=""/>
                </v:shape>
                <o:OLEObject Type="Embed" ProgID="Equation.DSMT4" ShapeID="_x0000_i7260" DrawAspect="Content" ObjectID="_1690176713" r:id="rId892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00" w14:anchorId="6C6D64B7">
                <v:shape id="_x0000_i7261" type="#_x0000_t75" style="width:18.75pt;height:15pt" o:ole="">
                  <v:imagedata r:id="rId8924" o:title=""/>
                </v:shape>
                <o:OLEObject Type="Embed" ProgID="Equation.DSMT4" ShapeID="_x0000_i7261" DrawAspect="Content" ObjectID="_1690176714" r:id="rId892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C09E1E6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BBDBCC9">
                <v:shape id="_x0000_i7262" type="#_x0000_t75" style="width:9pt;height:14.25pt" o:ole="">
                  <v:imagedata r:id="rId8926" o:title=""/>
                </v:shape>
                <o:OLEObject Type="Embed" ProgID="Equation.DSMT4" ShapeID="_x0000_i7262" DrawAspect="Content" ObjectID="_1690176715" r:id="rId892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7900520B">
                <v:shape id="_x0000_i7263" type="#_x0000_t75" style="width:9pt;height:14.25pt" o:ole="">
                  <v:imagedata r:id="rId8928" o:title=""/>
                </v:shape>
                <o:OLEObject Type="Embed" ProgID="Equation.DSMT4" ShapeID="_x0000_i7263" DrawAspect="Content" ObjectID="_1690176716" r:id="rId892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05" w:dyaOrig="345" w14:anchorId="1C5866D6">
                <v:shape id="_x0000_i7264" type="#_x0000_t75" style="width:35.25pt;height:17.25pt" o:ole="">
                  <v:imagedata r:id="rId8930" o:title=""/>
                </v:shape>
                <o:OLEObject Type="Embed" ProgID="Equation.DSMT4" ShapeID="_x0000_i7264" DrawAspect="Content" ObjectID="_1690176717" r:id="rId893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22BFDF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4CBB86A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29159888" w14:textId="77777777" w:rsidTr="00EC4384">
        <w:tc>
          <w:tcPr>
            <w:tcW w:w="5727" w:type="dxa"/>
            <w:shd w:val="clear" w:color="auto" w:fill="auto"/>
          </w:tcPr>
          <w:p w14:paraId="733ECF2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15" w:dyaOrig="660" w14:anchorId="066DD685">
                <v:shape id="_x0000_i7265" type="#_x0000_t75" style="width:90.75pt;height:33pt" o:ole="">
                  <v:imagedata r:id="rId8932" o:title=""/>
                </v:shape>
                <o:OLEObject Type="Embed" ProgID="Equation.DSMT4" ShapeID="_x0000_i7265" DrawAspect="Content" ObjectID="_1690176718" r:id="rId893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3ECB5753">
                <v:shape id="_x0000_i7266" type="#_x0000_t75" style="width:15pt;height:12.75pt" o:ole="">
                  <v:imagedata r:id="rId8934" o:title=""/>
                </v:shape>
                <o:OLEObject Type="Embed" ProgID="Equation.DSMT4" ShapeID="_x0000_i7266" DrawAspect="Content" ObjectID="_1690176719" r:id="rId893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trên. Nếu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19E1EF09">
                <v:shape id="_x0000_i7267" type="#_x0000_t75" style="width:15pt;height:12.75pt" o:ole="">
                  <v:imagedata r:id="rId8936" o:title=""/>
                </v:shape>
                <o:OLEObject Type="Embed" ProgID="Equation.DSMT4" ShapeID="_x0000_i7267" DrawAspect="Content" ObjectID="_1690176720" r:id="rId893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độ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435" w:dyaOrig="285" w14:anchorId="0B9BE49E">
                <v:shape id="_x0000_i7268" type="#_x0000_t75" style="width:21.75pt;height:14.25pt" o:ole="">
                  <v:imagedata r:id="rId8938" o:title=""/>
                </v:shape>
                <o:OLEObject Type="Embed" ProgID="Equation.DSMT4" ShapeID="_x0000_i7268" DrawAspect="Content" ObjectID="_1690176721" r:id="rId893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khỏang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769E4BA6">
                <v:shape id="_x0000_i7269" type="#_x0000_t75" style="width:15pt;height:12.75pt" o:ole="">
                  <v:imagedata r:id="rId8940" o:title=""/>
                </v:shape>
                <o:OLEObject Type="Embed" ProgID="Equation.DSMT4" ShapeID="_x0000_i7269" DrawAspect="Content" ObjectID="_1690176722" r:id="rId894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đến hai tiêu điểm bằng</w:t>
            </w:r>
          </w:p>
          <w:p w14:paraId="4B9E7458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13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615" w:dyaOrig="360" w14:anchorId="31C91FBC">
                <v:shape id="_x0000_i7270" type="#_x0000_t75" style="width:30.75pt;height:18pt" o:ole="">
                  <v:imagedata r:id="rId8942" o:title=""/>
                </v:shape>
                <o:OLEObject Type="Embed" ProgID="Equation.DSMT4" ShapeID="_x0000_i7270" DrawAspect="Content" ObjectID="_1690176723" r:id="rId894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</w:rPr>
              <w:t>10 và 6.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zCs w:val="22"/>
              </w:rPr>
              <w:t>8 và 18.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Cs w:val="22"/>
              </w:rPr>
              <w:t xml:space="preserve">13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10" w:dyaOrig="360" w14:anchorId="0BD32FAA">
                <v:shape id="_x0000_i7271" type="#_x0000_t75" style="width:25.5pt;height:18pt" o:ole="">
                  <v:imagedata r:id="rId8944" o:title=""/>
                </v:shape>
                <o:OLEObject Type="Embed" ProgID="Equation.DSMT4" ShapeID="_x0000_i7271" DrawAspect="Content" ObjectID="_1690176724" r:id="rId894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8E2380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398B1E49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C693748" w14:textId="77777777" w:rsidTr="00EC4384">
        <w:tc>
          <w:tcPr>
            <w:tcW w:w="5727" w:type="dxa"/>
            <w:shd w:val="clear" w:color="auto" w:fill="auto"/>
          </w:tcPr>
          <w:p w14:paraId="3C89743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60" w:dyaOrig="660" w14:anchorId="3FD8415C">
                <v:shape id="_x0000_i7272" type="#_x0000_t75" style="width:93pt;height:33pt" o:ole="">
                  <v:imagedata r:id="rId8946" o:title=""/>
                </v:shape>
                <o:OLEObject Type="Embed" ProgID="Equation.DSMT4" ShapeID="_x0000_i7272" DrawAspect="Content" ObjectID="_1690176725" r:id="rId894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66502D87">
                <v:shape id="_x0000_i7273" type="#_x0000_t75" style="width:16.5pt;height:12.75pt" o:ole="">
                  <v:imagedata r:id="rId8948" o:title=""/>
                </v:shape>
                <o:OLEObject Type="Embed" ProgID="Equation.DSMT4" ShapeID="_x0000_i7273" DrawAspect="Content" ObjectID="_1690176726" r:id="rId894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2CEF7C58">
                <v:shape id="_x0000_i7274" type="#_x0000_t75" style="width:23.25pt;height:20.25pt" o:ole="">
                  <v:imagedata r:id="rId8950" o:title=""/>
                </v:shape>
                <o:OLEObject Type="Embed" ProgID="Equation.DSMT4" ShapeID="_x0000_i7274" DrawAspect="Content" ObjectID="_1690176727" r:id="rId895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Nếu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7A820FCF">
                <v:shape id="_x0000_i7275" type="#_x0000_t75" style="width:16.5pt;height:12.75pt" o:ole="">
                  <v:imagedata r:id="rId8952" o:title=""/>
                </v:shape>
                <o:OLEObject Type="Embed" ProgID="Equation.DSMT4" ShapeID="_x0000_i7275" DrawAspect="Content" ObjectID="_1690176728" r:id="rId895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độ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AA58237">
                <v:shape id="_x0000_i7276" type="#_x0000_t75" style="width:14.25pt;height:14.25pt" o:ole="">
                  <v:imagedata r:id="rId8954" o:title=""/>
                </v:shape>
                <o:OLEObject Type="Embed" ProgID="Equation.DSMT4" ShapeID="_x0000_i7276" DrawAspect="Content" ObjectID="_1690176729" r:id="rId895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các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6A81684C">
                <v:shape id="_x0000_i7277" type="#_x0000_t75" style="width:16.5pt;height:12.75pt" o:ole="">
                  <v:imagedata r:id="rId8956" o:title=""/>
                </v:shape>
                <o:OLEObject Type="Embed" ProgID="Equation.DSMT4" ShapeID="_x0000_i7277" DrawAspect="Content" ObjectID="_1690176730" r:id="rId895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tới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18B102B">
                <v:shape id="_x0000_i7278" type="#_x0000_t75" style="width:10.5pt;height:12.75pt" o:ole="">
                  <v:imagedata r:id="rId8958" o:title=""/>
                </v:shape>
                <o:OLEObject Type="Embed" ProgID="Equation.DSMT4" ShapeID="_x0000_i7278" DrawAspect="Content" ObjectID="_1690176731" r:id="rId895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tiêu điểm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EF7EBF4">
                <v:shape id="_x0000_i7279" type="#_x0000_t75" style="width:21pt;height:20.25pt" o:ole="">
                  <v:imagedata r:id="rId8960" o:title=""/>
                </v:shape>
                <o:OLEObject Type="Embed" ProgID="Equation.DSMT4" ShapeID="_x0000_i7279" DrawAspect="Content" ObjectID="_1690176732" r:id="rId896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003C67E2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1823E189">
                <v:shape id="_x0000_i7280" type="#_x0000_t75" style="width:7.5pt;height:14.25pt" o:ole="">
                  <v:imagedata r:id="rId8962" o:title=""/>
                </v:shape>
                <o:OLEObject Type="Embed" ProgID="Equation.DSMT4" ShapeID="_x0000_i7280" DrawAspect="Content" ObjectID="_1690176733" r:id="rId8963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>và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3390074F">
                <v:shape id="_x0000_i7281" type="#_x0000_t75" style="width:14.25pt;height:14.25pt" o:ole="">
                  <v:imagedata r:id="rId8964" o:title=""/>
                </v:shape>
                <o:OLEObject Type="Embed" ProgID="Equation.DSMT4" ShapeID="_x0000_i7281" DrawAspect="Content" ObjectID="_1690176734" r:id="rId896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780" w:dyaOrig="375" w14:anchorId="37752091">
                <v:shape id="_x0000_i7282" type="#_x0000_t75" style="width:39pt;height:18.75pt" o:ole="">
                  <v:imagedata r:id="rId8966" o:title=""/>
                </v:shape>
                <o:OLEObject Type="Embed" ProgID="Equation.DSMT4" ShapeID="_x0000_i7282" DrawAspect="Content" ObjectID="_1690176735" r:id="rId896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869ECE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236F1D5D">
                <v:shape id="_x0000_i7283" type="#_x0000_t75" style="width:14.25pt;height:14.25pt" o:ole="">
                  <v:imagedata r:id="rId8968" o:title=""/>
                </v:shape>
                <o:OLEObject Type="Embed" ProgID="Equation.DSMT4" ShapeID="_x0000_i7283" DrawAspect="Content" ObjectID="_1690176736" r:id="rId896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78C64595">
                <v:shape id="_x0000_i7284" type="#_x0000_t75" style="width:14.25pt;height:14.25pt" o:ole="">
                  <v:imagedata r:id="rId8970" o:title=""/>
                </v:shape>
                <o:OLEObject Type="Embed" ProgID="Equation.DSMT4" ShapeID="_x0000_i7284" DrawAspect="Content" ObjectID="_1690176737" r:id="rId897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915" w:dyaOrig="375" w14:anchorId="69686C4C">
                <v:shape id="_x0000_i7285" type="#_x0000_t75" style="width:45.75pt;height:18.75pt" o:ole="">
                  <v:imagedata r:id="rId8972" o:title=""/>
                </v:shape>
                <o:OLEObject Type="Embed" ProgID="Equation.DSMT4" ShapeID="_x0000_i7285" DrawAspect="Content" ObjectID="_1690176738" r:id="rId897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2B2C67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1F74BC51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5FDE45B1" w14:textId="77777777" w:rsidTr="00EC4384">
        <w:tc>
          <w:tcPr>
            <w:tcW w:w="5727" w:type="dxa"/>
            <w:shd w:val="clear" w:color="auto" w:fill="auto"/>
          </w:tcPr>
          <w:p w14:paraId="4B7ABD6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7: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660F9385">
                <v:shape id="_x0000_i7286" type="#_x0000_t75" style="width:81.75pt;height:33pt" o:ole="">
                  <v:imagedata r:id="rId8974" o:title=""/>
                </v:shape>
                <o:OLEObject Type="Embed" ProgID="Equation.DSMT4" ShapeID="_x0000_i7286" DrawAspect="Content" ObjectID="_1690176739" r:id="rId8975"/>
              </w:objec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95" w:dyaOrig="405" w14:anchorId="7E9B5571">
                <v:shape id="_x0000_i7287" type="#_x0000_t75" style="width:54.75pt;height:20.25pt" o:ole="">
                  <v:imagedata r:id="rId8976" o:title=""/>
                </v:shape>
                <o:OLEObject Type="Embed" ProgID="Equation.DSMT4" ShapeID="_x0000_i7287" DrawAspect="Content" ObjectID="_1690176740" r:id="rId897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Gọi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630" w:dyaOrig="360" w14:anchorId="2829C11F">
                <v:shape id="_x0000_i7288" type="#_x0000_t75" style="width:31.5pt;height:18pt" o:ole="">
                  <v:imagedata r:id="rId8978" o:title=""/>
                </v:shape>
                <o:OLEObject Type="Embed" ProgID="Equation.DSMT4" ShapeID="_x0000_i7288" DrawAspect="Content" ObjectID="_1690176741" r:id="rId897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 hai tiêu điểm và cho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05" w14:anchorId="64E2797B">
                <v:shape id="_x0000_i7289" type="#_x0000_t75" style="width:49.5pt;height:20.25pt" o:ole="">
                  <v:imagedata r:id="rId8980" o:title=""/>
                </v:shape>
                <o:OLEObject Type="Embed" ProgID="Equation.DSMT4" ShapeID="_x0000_i7289" DrawAspect="Content" ObjectID="_1690176742" r:id="rId898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. Giá trị nào sau đây bằng giá trị biểu thức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35" w:dyaOrig="375" w14:anchorId="5F5B5EDD">
                <v:shape id="_x0000_i7290" type="#_x0000_t75" style="width:81.75pt;height:18.75pt" o:ole="">
                  <v:imagedata r:id="rId8982" o:title=""/>
                </v:shape>
                <o:OLEObject Type="Embed" ProgID="Equation.DSMT4" ShapeID="_x0000_i7290" DrawAspect="Content" ObjectID="_1690176743" r:id="rId898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?</w:t>
            </w:r>
          </w:p>
          <w:p w14:paraId="3EC179CD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705" w:dyaOrig="300" w14:anchorId="4F5335CD">
                <v:shape id="_x0000_i7291" type="#_x0000_t75" style="width:35.25pt;height:15pt" o:ole="">
                  <v:imagedata r:id="rId8984" o:title=""/>
                </v:shape>
                <o:OLEObject Type="Embed" ProgID="Equation.DSMT4" ShapeID="_x0000_i7291" DrawAspect="Content" ObjectID="_1690176744" r:id="rId898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405" w:dyaOrig="300" w14:anchorId="4643DA6E">
                <v:shape id="_x0000_i7292" type="#_x0000_t75" style="width:20.25pt;height:15pt" o:ole="">
                  <v:imagedata r:id="rId8986" o:title=""/>
                </v:shape>
                <o:OLEObject Type="Embed" ProgID="Equation.DSMT4" ShapeID="_x0000_i7292" DrawAspect="Content" ObjectID="_1690176745" r:id="rId898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  <w:lang w:val="vi-VN"/>
              </w:rPr>
              <w:object w:dxaOrig="405" w:dyaOrig="300" w14:anchorId="341F8973">
                <v:shape id="_x0000_i7293" type="#_x0000_t75" style="width:20.25pt;height:15pt" o:ole="">
                  <v:imagedata r:id="rId8988" o:title=""/>
                </v:shape>
                <o:OLEObject Type="Embed" ProgID="Equation.DSMT4" ShapeID="_x0000_i7293" DrawAspect="Content" ObjectID="_1690176746" r:id="rId898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255" w:dyaOrig="300" w14:anchorId="38E8D24D">
                <v:shape id="_x0000_i7294" type="#_x0000_t75" style="width:12.75pt;height:15pt" o:ole="">
                  <v:imagedata r:id="rId8990" o:title=""/>
                </v:shape>
                <o:OLEObject Type="Embed" ProgID="Equation.DSMT4" ShapeID="_x0000_i7294" DrawAspect="Content" ObjectID="_1690176747" r:id="rId8991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F6A95B3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56FDC0E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AF665B" w:rsidRPr="002625C4" w14:paraId="15FE0720" w14:textId="77777777" w:rsidTr="00EC4384">
        <w:tc>
          <w:tcPr>
            <w:tcW w:w="5727" w:type="dxa"/>
            <w:shd w:val="clear" w:color="auto" w:fill="auto"/>
          </w:tcPr>
          <w:p w14:paraId="6D248717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8:</w:t>
            </w:r>
            <w:r w:rsidRPr="002625C4">
              <w:rPr>
                <w:rFonts w:ascii="Chu Van An" w:hAnsi="Chu Van An" w:cs="Chu Van An"/>
                <w:szCs w:val="22"/>
              </w:rPr>
              <w:t xml:space="preserve">Biết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6D89F6D">
                <v:shape id="_x0000_i7295" type="#_x0000_t75" style="width:21pt;height:20.25pt" o:ole="">
                  <v:imagedata r:id="rId8992" o:title=""/>
                </v:shape>
                <o:OLEObject Type="Embed" ProgID="Equation.DSMT4" ShapeID="_x0000_i7295" DrawAspect="Content" ObjectID="_1690176748" r:id="rId899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các tiêu điểm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00" w:dyaOrig="405" w14:anchorId="4F68EF10">
                <v:shape id="_x0000_i7296" type="#_x0000_t75" style="width:105pt;height:20.25pt" o:ole="">
                  <v:imagedata r:id="rId8994" o:title=""/>
                </v:shape>
                <o:OLEObject Type="Embed" ProgID="Equation.DSMT4" ShapeID="_x0000_i7296" DrawAspect="Content" ObjectID="_1690176749" r:id="rId899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90" w:dyaOrig="705" w14:anchorId="07A82A2F">
                <v:shape id="_x0000_i7297" type="#_x0000_t75" style="width:64.5pt;height:35.25pt" o:ole="">
                  <v:imagedata r:id="rId8996" o:title=""/>
                </v:shape>
                <o:OLEObject Type="Embed" ProgID="Equation.DSMT4" ShapeID="_x0000_i7297" DrawAspect="Content" ObjectID="_1690176750" r:id="rId899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Gọi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5966F9BB">
                <v:shape id="_x0000_i7298" type="#_x0000_t75" style="width:14.25pt;height:14.25pt" o:ole="">
                  <v:imagedata r:id="rId8998" o:title=""/>
                </v:shape>
                <o:OLEObject Type="Embed" ProgID="Equation.DSMT4" ShapeID="_x0000_i7298" DrawAspect="Content" ObjectID="_1690176751" r:id="rId899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điểm đối xứng với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5E875EA9">
                <v:shape id="_x0000_i7299" type="#_x0000_t75" style="width:16.5pt;height:12.75pt" o:ole="">
                  <v:imagedata r:id="rId9000" o:title=""/>
                </v:shape>
                <o:OLEObject Type="Embed" ProgID="Equation.DSMT4" ShapeID="_x0000_i7299" DrawAspect="Content" ObjectID="_1690176752" r:id="rId900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qua gốc toạ độ. Khi đó:</w:t>
            </w:r>
          </w:p>
          <w:p w14:paraId="2D5F7DD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35" w:dyaOrig="375" w14:anchorId="0A477089">
                <v:shape id="_x0000_i7300" type="#_x0000_t75" style="width:51.75pt;height:18.75pt" o:ole="">
                  <v:imagedata r:id="rId9002" o:title=""/>
                </v:shape>
                <o:OLEObject Type="Embed" ProgID="Equation.DSMT4" ShapeID="_x0000_i7300" DrawAspect="Content" ObjectID="_1690176753" r:id="rId9003"/>
              </w:objec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71B4E3E6">
                <v:shape id="_x0000_i7301" type="#_x0000_t75" style="width:12pt;height:31.5pt" o:ole="">
                  <v:imagedata r:id="rId9004" o:title=""/>
                </v:shape>
                <o:OLEObject Type="Embed" ProgID="Equation.DSMT4" ShapeID="_x0000_i7301" DrawAspect="Content" ObjectID="_1690176754" r:id="rId90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40" w:dyaOrig="375" w14:anchorId="4397EE3C">
                <v:shape id="_x0000_i7302" type="#_x0000_t75" style="width:1in;height:18.75pt" o:ole="">
                  <v:imagedata r:id="rId9006" o:title=""/>
                </v:shape>
                <o:OLEObject Type="Embed" ProgID="Equation.DSMT4" ShapeID="_x0000_i7302" DrawAspect="Content" ObjectID="_1690176755" r:id="rId900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36C282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305" w:dyaOrig="375" w14:anchorId="369B3B0E">
                <v:shape id="_x0000_i7303" type="#_x0000_t75" style="width:65.25pt;height:18.75pt" o:ole="">
                  <v:imagedata r:id="rId9008" o:title=""/>
                </v:shape>
                <o:OLEObject Type="Embed" ProgID="Equation.DSMT4" ShapeID="_x0000_i7303" DrawAspect="Content" ObjectID="_1690176756" r:id="rId9009"/>
              </w:objec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7C3557F5">
                <v:shape id="_x0000_i7304" type="#_x0000_t75" style="width:12pt;height:31.5pt" o:ole="">
                  <v:imagedata r:id="rId9010" o:title=""/>
                </v:shape>
                <o:OLEObject Type="Embed" ProgID="Equation.DSMT4" ShapeID="_x0000_i7304" DrawAspect="Content" ObjectID="_1690176757" r:id="rId901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305" w:dyaOrig="375" w14:anchorId="257C43F9">
                <v:shape id="_x0000_i7305" type="#_x0000_t75" style="width:65.25pt;height:18.75pt" o:ole="">
                  <v:imagedata r:id="rId9012" o:title=""/>
                </v:shape>
                <o:OLEObject Type="Embed" ProgID="Equation.DSMT4" ShapeID="_x0000_i7305" DrawAspect="Content" ObjectID="_1690176758" r:id="rId9013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30" w14:anchorId="2B486593">
                <v:shape id="_x0000_i7306" type="#_x0000_t75" style="width:17.25pt;height:31.5pt" o:ole="">
                  <v:imagedata r:id="rId9014" o:title=""/>
                </v:shape>
                <o:OLEObject Type="Embed" ProgID="Equation.DSMT4" ShapeID="_x0000_i7306" DrawAspect="Content" ObjectID="_1690176759" r:id="rId901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74E3C96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7F77121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4D641963" w14:textId="77777777" w:rsidR="00AF665B" w:rsidRPr="00D33FB7" w:rsidRDefault="00AF665B" w:rsidP="00AF665B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32C60AF4" wp14:editId="729F00B7">
                <wp:extent cx="6547104" cy="1002442"/>
                <wp:effectExtent l="0" t="19050" r="25400" b="26670"/>
                <wp:docPr id="212457326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02442"/>
                          <a:chOff x="34611" y="0"/>
                          <a:chExt cx="6547104" cy="1001248"/>
                        </a:xfrm>
                      </wpg:grpSpPr>
                      <wps:wsp>
                        <wps:cNvPr id="212457326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29"/>
                            <a:ext cx="6547104" cy="7225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18FF6B" w14:textId="77777777" w:rsidR="00AF665B" w:rsidRPr="00101AF5" w:rsidRDefault="00AF665B" w:rsidP="00AF665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10BA555" w14:textId="77777777" w:rsidR="00AF665B" w:rsidRPr="00101AF5" w:rsidRDefault="00AF665B" w:rsidP="00AF665B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Sử dụng phương trình tương giao và các công thức về elip để giải quyết bài toán</w:t>
                              </w:r>
                            </w:p>
                            <w:p w14:paraId="56D2724A" w14:textId="77777777" w:rsidR="00AF665B" w:rsidRPr="00101AF5" w:rsidRDefault="00AF665B" w:rsidP="00AF665B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68" name="Group 2124573268"/>
                        <wpg:cNvGrpSpPr/>
                        <wpg:grpSpPr>
                          <a:xfrm>
                            <a:off x="150812" y="0"/>
                            <a:ext cx="6198874" cy="571533"/>
                            <a:chOff x="150812" y="0"/>
                            <a:chExt cx="6199242" cy="571533"/>
                          </a:xfrm>
                        </wpg:grpSpPr>
                        <wpg:grpSp>
                          <wpg:cNvPr id="2124573269" name="Group 2124573269"/>
                          <wpg:cNvGrpSpPr/>
                          <wpg:grpSpPr>
                            <a:xfrm>
                              <a:off x="150812" y="0"/>
                              <a:ext cx="6199242" cy="485775"/>
                              <a:chOff x="150812" y="0"/>
                              <a:chExt cx="6199242" cy="485775"/>
                            </a:xfrm>
                          </wpg:grpSpPr>
                          <wpg:grpSp>
                            <wpg:cNvPr id="2124573270" name="Group 2124573270"/>
                            <wpg:cNvGrpSpPr/>
                            <wpg:grpSpPr>
                              <a:xfrm>
                                <a:off x="184093" y="0"/>
                                <a:ext cx="6165961" cy="485775"/>
                                <a:chOff x="184093" y="0"/>
                                <a:chExt cx="6165961" cy="485775"/>
                              </a:xfrm>
                            </wpg:grpSpPr>
                            <wps:wsp>
                              <wps:cNvPr id="2124573271" name="Rectangle: Single Corner Snipped 2124573271"/>
                              <wps:cNvSpPr/>
                              <wps:spPr>
                                <a:xfrm>
                                  <a:off x="184093" y="38058"/>
                                  <a:ext cx="616596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272" name="Group 2124573272"/>
                              <wpg:cNvGrpSpPr/>
                              <wpg:grpSpPr>
                                <a:xfrm>
                                  <a:off x="1502180" y="0"/>
                                  <a:ext cx="4755258" cy="485775"/>
                                  <a:chOff x="1502180" y="0"/>
                                  <a:chExt cx="4755258" cy="485775"/>
                                </a:xfrm>
                              </wpg:grpSpPr>
                              <wpg:grpSp>
                                <wpg:cNvPr id="2124573273" name="Group 2124573273"/>
                                <wpg:cNvGrpSpPr/>
                                <wpg:grpSpPr>
                                  <a:xfrm>
                                    <a:off x="1611714" y="104387"/>
                                    <a:ext cx="4645724" cy="369570"/>
                                    <a:chOff x="1611714" y="104387"/>
                                    <a:chExt cx="4645724" cy="369570"/>
                                  </a:xfrm>
                                </wpg:grpSpPr>
                                <wps:wsp>
                                  <wps:cNvPr id="2124573274" name="Arrow: Chevron 2124573274"/>
                                  <wps:cNvSpPr/>
                                  <wps:spPr>
                                    <a:xfrm>
                                      <a:off x="1761123" y="105032"/>
                                      <a:ext cx="4496315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6F1A79E" w14:textId="77777777" w:rsidR="00AF665B" w:rsidRPr="009E168B" w:rsidRDefault="00AF665B" w:rsidP="00AF665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E168B">
                                          <w:rPr>
                                            <w:rFonts w:ascii="Chu Van An" w:hAnsi="Chu Van An" w:cs="Chu Van An"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Tương giao giữa elip và đường thẳng, giữa elip và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75" name="Group 21245732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276" name="Freeform: Shape 21245732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7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21F8862" w14:textId="77777777" w:rsidR="00AF665B" w:rsidRDefault="00AF665B" w:rsidP="00AF665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78" name="Group 212457327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79" name="Freeform: Shape 212457327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80" name="Flowchart: Terminator 212457328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81" name="Flowchart: Direct Access Storage 212457328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3282" name="Group 212457328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83" name="Flowchart: Preparation 212457328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328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6111D0A" w14:textId="77777777" w:rsidR="00AF665B" w:rsidRDefault="00AF665B" w:rsidP="00AF665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2C60AF4" id="_x0000_s1618" style="width:515.5pt;height:78.95pt;mso-position-horizontal-relative:char;mso-position-vertical-relative:line" coordorigin="346" coordsize="65471,10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">
                <v:shape id="Rectangle: Diagonal Corners Rounded 1" o:spid="_x0000_s1619" style="position:absolute;left:346;top:2787;width:65471;height:722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1949;6547104,715677;6532329,722519;112179,722519;0,670570;0,6842;14775,0" o:connectangles="0,0,0,0,0,0,0,0,0" textboxrect="0,0,6435090,1533525"/>
                  <v:textbox>
                    <w:txbxContent>
                      <w:p w14:paraId="7318FF6B" w14:textId="77777777" w:rsidR="00AF665B" w:rsidRPr="00101AF5" w:rsidRDefault="00AF665B" w:rsidP="00AF665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10BA555" w14:textId="77777777" w:rsidR="00AF665B" w:rsidRPr="00101AF5" w:rsidRDefault="00AF665B" w:rsidP="00AF665B">
                        <w:pPr>
                          <w:spacing w:before="120" w:after="1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Sử dụng phương trình tương giao và các công thức về elip để giải quyết bài toán</w:t>
                        </w:r>
                      </w:p>
                      <w:p w14:paraId="56D2724A" w14:textId="77777777" w:rsidR="00AF665B" w:rsidRPr="00101AF5" w:rsidRDefault="00AF665B" w:rsidP="00AF665B">
                        <w:pPr>
                          <w:spacing w:before="120" w:after="120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268" o:spid="_x0000_s1620" style="position:absolute;left:1508;width:61988;height:5715" coordorigin="1508" coordsize="6199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">
                  <v:group id="Group 2124573269" o:spid="_x0000_s1621" style="position:absolute;left:1508;width:61992;height:4857" coordorigin="1508" coordsize="6199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nso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">
                    <v:group id="Group 2124573270" o:spid="_x0000_s1622" style="position:absolute;left:1840;width:61660;height:4857" coordorigin="1840" coordsize="616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">
                      <v:shape id="Rectangle: Single Corner Snipped 2124573271" o:spid="_x0000_s1623" style="position:absolute;left:1840;top:380;width:61660;height:4476;visibility:visible;mso-wrap-style:square;v-text-anchor:middle" coordsize="616596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" path="m,l6011237,r154724,154724l6165961,447554,,447554,,xe" fillcolor="#f0def6" stroked="f" strokeweight="1.25pt">
                        <v:fill r:id="rId349" o:title="" color2="#fffff7" type="pattern"/>
                        <v:path arrowok="t" o:connecttype="custom" o:connectlocs="0,0;6011237,0;6165961,154724;6165961,447554;0,447554;0,0" o:connectangles="0,0,0,0,0,0"/>
                      </v:shape>
                      <v:group id="Group 2124573272" o:spid="_x0000_s1624" style="position:absolute;left:15021;width:47553;height:4857" coordorigin="15021" coordsize="475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">
                        <v:group id="Group 2124573273" o:spid="_x0000_s1625" style="position:absolute;left:16117;top:1043;width:46457;height:3696" coordorigin="16117,1043" coordsize="4645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9of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">
                          <v:shape id="Arrow: Chevron 2124573274" o:spid="_x0000_s1626" type="#_x0000_t55" style="position:absolute;left:17611;top:1050;width:4496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" adj="2128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F1A79E" w14:textId="77777777" w:rsidR="00AF665B" w:rsidRPr="009E168B" w:rsidRDefault="00AF665B" w:rsidP="00AF665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9E168B">
                                    <w:rPr>
                                      <w:rFonts w:ascii="Chu Van An" w:hAnsi="Chu Van An" w:cs="Chu Van An"/>
                                      <w:i/>
                                      <w:color w:val="0000CC"/>
                                      <w:sz w:val="24"/>
                                      <w:szCs w:val="24"/>
                                    </w:rPr>
                                    <w:t>Tương giao giữa elip và đường thẳng, giữa elip và đường tròn</w:t>
                                  </w:r>
                                </w:p>
                              </w:txbxContent>
                            </v:textbox>
                          </v:shape>
                          <v:group id="Group 2124573275" o:spid="_x0000_s16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">
                            <v:shape id="Freeform: Shape 2124573276" o:spid="_x0000_s16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" filled="f" stroked="f">
                              <v:textbox>
                                <w:txbxContent>
                                  <w:p w14:paraId="621F8862" w14:textId="77777777" w:rsidR="00AF665B" w:rsidRDefault="00AF665B" w:rsidP="00AF665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78" o:spid="_x0000_s16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">
                          <v:shape id="Freeform: Shape 2124573279" o:spid="_x0000_s16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80" o:spid="_x0000_s16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81" o:spid="_x0000_s16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82" o:spid="_x0000_s16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">
                    <v:shape id="Flowchart: Preparation 2124573283" o:spid="_x0000_s16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56111D0A" w14:textId="77777777" w:rsidR="00AF665B" w:rsidRDefault="00AF665B" w:rsidP="00AF665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42EBEBD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60580EFB" w14:textId="77777777" w:rsidR="00AF665B" w:rsidRPr="00D33FB7" w:rsidRDefault="00AF665B" w:rsidP="00AF665B">
      <w:pPr>
        <w:spacing w:after="0" w:line="240" w:lineRule="auto"/>
        <w:ind w:left="142"/>
        <w:rPr>
          <w:rFonts w:ascii="Chu Van An" w:hAnsi="Chu Van An" w:cs="Chu Van An"/>
          <w:b/>
          <w:color w:val="0000CC"/>
          <w:lang w:val="vi-VN"/>
        </w:rPr>
      </w:pPr>
      <w:r w:rsidRPr="00D33FB7">
        <w:rPr>
          <w:rFonts w:ascii="Chu Van An" w:hAnsi="Chu Van An" w:cs="Chu Van An"/>
          <w:b/>
          <w:bCs/>
          <w:color w:val="0000CC"/>
        </w:rPr>
        <w:t>Câu 1</w:t>
      </w:r>
      <w:r w:rsidRPr="00D33FB7">
        <w:rPr>
          <w:rFonts w:ascii="Chu Van An" w:hAnsi="Chu Van An" w:cs="Chu Van An"/>
          <w:color w:val="0000CC"/>
        </w:rPr>
        <w:t>.</w: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eastAsia="MS Mincho" w:hAnsi="Chu Van An" w:cs="Chu Van An"/>
          <w:position w:val="-10"/>
        </w:rPr>
        <w:object w:dxaOrig="460" w:dyaOrig="320" w14:anchorId="136D8223">
          <v:shape id="_x0000_i7307" type="#_x0000_t75" style="width:24.75pt;height:16.5pt" o:ole="">
            <v:imagedata r:id="rId9016" o:title=""/>
          </v:shape>
          <o:OLEObject Type="Embed" ProgID="Equation.DSMT4" ShapeID="_x0000_i7307" DrawAspect="Content" ObjectID="_1690176760" r:id="rId9017"/>
        </w:object>
      </w:r>
      <w:r w:rsidRPr="00D33FB7">
        <w:rPr>
          <w:rFonts w:ascii="Chu Van An" w:eastAsia="MS Mincho" w:hAnsi="Chu Van An" w:cs="Chu Van An"/>
        </w:rPr>
        <w:t xml:space="preserve">, cho elip </w:t>
      </w:r>
      <w:r w:rsidRPr="00D33FB7">
        <w:rPr>
          <w:rFonts w:ascii="Chu Van An" w:eastAsia="MS Mincho" w:hAnsi="Chu Van An" w:cs="Chu Van An"/>
          <w:position w:val="-24"/>
        </w:rPr>
        <w:object w:dxaOrig="1600" w:dyaOrig="660" w14:anchorId="6B2621FF">
          <v:shape id="_x0000_i7308" type="#_x0000_t75" style="width:79.5pt;height:32.25pt" o:ole="">
            <v:imagedata r:id="rId9018" o:title=""/>
          </v:shape>
          <o:OLEObject Type="Embed" ProgID="Equation.DSMT4" ShapeID="_x0000_i7308" DrawAspect="Content" ObjectID="_1690176761" r:id="rId9019"/>
        </w:object>
      </w:r>
      <w:r w:rsidRPr="00D33FB7">
        <w:rPr>
          <w:rFonts w:ascii="Chu Van An" w:eastAsia="MS Mincho" w:hAnsi="Chu Van An" w:cs="Chu Van An"/>
          <w:position w:val="-2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điểm </w:t>
      </w:r>
      <w:r w:rsidRPr="00D33FB7">
        <w:rPr>
          <w:rFonts w:ascii="Chu Van An" w:eastAsia="MS Mincho" w:hAnsi="Chu Van An" w:cs="Chu Van An"/>
          <w:position w:val="-28"/>
        </w:rPr>
        <w:object w:dxaOrig="1020" w:dyaOrig="680" w14:anchorId="30F33710">
          <v:shape id="_x0000_i7309" type="#_x0000_t75" style="width:51pt;height:32.25pt" o:ole="">
            <v:imagedata r:id="rId9020" o:title=""/>
          </v:shape>
          <o:OLEObject Type="Embed" ProgID="Equation.DSMT4" ShapeID="_x0000_i7309" DrawAspect="Content" ObjectID="_1690176762" r:id="rId9021"/>
        </w:object>
      </w:r>
      <w:r w:rsidRPr="00D33FB7">
        <w:rPr>
          <w:rFonts w:ascii="Chu Van An" w:eastAsia="MS Mincho" w:hAnsi="Chu Van An" w:cs="Chu Van An"/>
        </w:rPr>
        <w:t xml:space="preserve">. Viết phương trình đường thẳng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7D942B5D">
          <v:shape id="_x0000_i7310" type="#_x0000_t75" style="width:10.5pt;height:12pt" o:ole="">
            <v:imagedata r:id="rId9022" o:title=""/>
          </v:shape>
          <o:OLEObject Type="Embed" ProgID="Equation.DSMT4" ShapeID="_x0000_i7310" DrawAspect="Content" ObjectID="_1690176763" r:id="rId9023"/>
        </w:object>
      </w:r>
      <w:r w:rsidRPr="00D33FB7">
        <w:rPr>
          <w:rFonts w:ascii="Chu Van An" w:eastAsia="MS Mincho" w:hAnsi="Chu Van An" w:cs="Chu Van An"/>
          <w:position w:val="-4"/>
        </w:rPr>
        <w:t xml:space="preserve"> </w:t>
      </w:r>
      <w:r w:rsidRPr="00D33FB7">
        <w:rPr>
          <w:rFonts w:ascii="Chu Van An" w:eastAsia="MS Mincho" w:hAnsi="Chu Van An" w:cs="Chu Van An"/>
        </w:rPr>
        <w:t>đi qua điểm</w:t>
      </w:r>
      <w:r w:rsidRPr="00D33FB7">
        <w:rPr>
          <w:rFonts w:ascii="Chu Van An" w:eastAsia="MS Mincho" w:hAnsi="Chu Van An" w:cs="Chu Van An"/>
          <w:position w:val="-4"/>
        </w:rPr>
        <w:object w:dxaOrig="320" w:dyaOrig="260" w14:anchorId="385084B9">
          <v:shape id="_x0000_i7311" type="#_x0000_t75" style="width:16.5pt;height:12pt" o:ole="">
            <v:imagedata r:id="rId9024" o:title=""/>
          </v:shape>
          <o:OLEObject Type="Embed" ProgID="Equation.DSMT4" ShapeID="_x0000_i7311" DrawAspect="Content" ObjectID="_1690176764" r:id="rId9025"/>
        </w:object>
      </w:r>
      <w:r w:rsidRPr="00D33FB7">
        <w:rPr>
          <w:rFonts w:ascii="Chu Van An" w:eastAsia="MS Mincho" w:hAnsi="Chu Van An" w:cs="Chu Van An"/>
        </w:rPr>
        <w:t>và cắt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04008374">
          <v:shape id="_x0000_i7312" type="#_x0000_t75" style="width:21pt;height:19.5pt" o:ole="">
            <v:imagedata r:id="rId9026" o:title=""/>
          </v:shape>
          <o:OLEObject Type="Embed" ProgID="Equation.DSMT4" ShapeID="_x0000_i7312" DrawAspect="Content" ObjectID="_1690176765" r:id="rId9027"/>
        </w:object>
      </w:r>
      <w:r w:rsidRPr="00D33FB7">
        <w:rPr>
          <w:rFonts w:ascii="Chu Van An" w:eastAsia="MS Mincho" w:hAnsi="Chu Van An" w:cs="Chu Van An"/>
        </w:rPr>
        <w:t xml:space="preserve">tại hai điểm </w:t>
      </w:r>
      <w:r w:rsidRPr="00D33FB7">
        <w:rPr>
          <w:rFonts w:ascii="Chu Van An" w:eastAsia="MS Mincho" w:hAnsi="Chu Van An" w:cs="Chu Van An"/>
          <w:position w:val="-10"/>
        </w:rPr>
        <w:object w:dxaOrig="480" w:dyaOrig="320" w14:anchorId="22BFAF3E">
          <v:shape id="_x0000_i7313" type="#_x0000_t75" style="width:24.75pt;height:16.5pt" o:ole="">
            <v:imagedata r:id="rId9028" o:title=""/>
          </v:shape>
          <o:OLEObject Type="Embed" ProgID="Equation.DSMT4" ShapeID="_x0000_i7313" DrawAspect="Content" ObjectID="_1690176766" r:id="rId9029"/>
        </w:object>
      </w:r>
      <w:r w:rsidRPr="00D33FB7">
        <w:rPr>
          <w:rFonts w:ascii="Chu Van An" w:eastAsia="MS Mincho" w:hAnsi="Chu Van An" w:cs="Chu Van An"/>
          <w:position w:val="-10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sao cho </w:t>
      </w:r>
      <w:r w:rsidRPr="00D33FB7">
        <w:rPr>
          <w:rFonts w:ascii="Chu Van An" w:eastAsia="MS Mincho" w:hAnsi="Chu Van An" w:cs="Chu Van An"/>
          <w:position w:val="-4"/>
        </w:rPr>
        <w:object w:dxaOrig="1140" w:dyaOrig="260" w14:anchorId="2EB2968C">
          <v:shape id="_x0000_i7314" type="#_x0000_t75" style="width:57pt;height:12pt" o:ole="">
            <v:imagedata r:id="rId9030" o:title=""/>
          </v:shape>
          <o:OLEObject Type="Embed" ProgID="Equation.DSMT4" ShapeID="_x0000_i7314" DrawAspect="Content" ObjectID="_1690176767" r:id="rId9031"/>
        </w:object>
      </w:r>
      <w:r w:rsidRPr="00D33FB7">
        <w:rPr>
          <w:rFonts w:ascii="Chu Van An" w:eastAsia="MS Mincho" w:hAnsi="Chu Van An" w:cs="Chu Van An"/>
        </w:rPr>
        <w:t>.</w:t>
      </w:r>
    </w:p>
    <w:p w14:paraId="2D43A779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</w:rPr>
        <w:t xml:space="preserve">           </w:t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</w:p>
    <w:p w14:paraId="177CA334" w14:textId="77777777" w:rsidR="00AF665B" w:rsidRPr="00D33FB7" w:rsidRDefault="00AF665B" w:rsidP="00AF665B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CC"/>
        </w:rPr>
        <w:t>Lời giải</w:t>
      </w:r>
    </w:p>
    <w:p w14:paraId="238DB7FE" w14:textId="77777777" w:rsidR="00AF665B" w:rsidRPr="00D33FB7" w:rsidRDefault="00AF665B" w:rsidP="00AF665B">
      <w:pPr>
        <w:tabs>
          <w:tab w:val="left" w:pos="851"/>
        </w:tabs>
        <w:spacing w:line="240" w:lineRule="auto"/>
        <w:ind w:left="605" w:hanging="11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hAnsi="Chu Van An" w:cs="Chu Van An"/>
          <w:lang w:val="fr-FR"/>
        </w:rPr>
        <w:t xml:space="preserve">Ta thấy </w:t>
      </w:r>
      <w:r w:rsidRPr="00D33FB7">
        <w:rPr>
          <w:rFonts w:ascii="Chu Van An" w:hAnsi="Chu Van An" w:cs="Chu Van An"/>
          <w:position w:val="-4"/>
        </w:rPr>
        <w:object w:dxaOrig="320" w:dyaOrig="260" w14:anchorId="1446351B">
          <v:shape id="_x0000_i7315" type="#_x0000_t75" style="width:15.75pt;height:12.75pt" o:ole="">
            <v:imagedata r:id="rId9032" o:title=""/>
          </v:shape>
          <o:OLEObject Type="Embed" ProgID="Equation.DSMT4" ShapeID="_x0000_i7315" DrawAspect="Content" ObjectID="_1690176768" r:id="rId9033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lang w:val="fr-FR"/>
        </w:rPr>
        <w:t>nằm trong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647001C8">
          <v:shape id="_x0000_i7316" type="#_x0000_t75" style="width:21pt;height:19.5pt" o:ole="">
            <v:imagedata r:id="rId9026" o:title=""/>
          </v:shape>
          <o:OLEObject Type="Embed" ProgID="Equation.DSMT4" ShapeID="_x0000_i7316" DrawAspect="Content" ObjectID="_1690176769" r:id="rId9034"/>
        </w:object>
      </w:r>
      <w:r w:rsidRPr="00D33FB7">
        <w:rPr>
          <w:rFonts w:ascii="Chu Van An" w:eastAsia="MS Mincho" w:hAnsi="Chu Van An" w:cs="Chu Van An"/>
          <w:position w:val="-14"/>
          <w:lang w:val="fr-FR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nên mọi đường thẳng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38013F9B">
          <v:shape id="_x0000_i7317" type="#_x0000_t75" style="width:10.5pt;height:12pt" o:ole="">
            <v:imagedata r:id="rId9022" o:title=""/>
          </v:shape>
          <o:OLEObject Type="Embed" ProgID="Equation.DSMT4" ShapeID="_x0000_i7317" DrawAspect="Content" ObjectID="_1690176770" r:id="rId9035"/>
        </w:object>
      </w:r>
      <w:r w:rsidRPr="00D33FB7">
        <w:rPr>
          <w:rFonts w:ascii="Chu Van An" w:eastAsia="MS Mincho" w:hAnsi="Chu Van An" w:cs="Chu Van An"/>
          <w:position w:val="-4"/>
          <w:lang w:val="fr-FR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đi qua điểm </w:t>
      </w:r>
      <w:r w:rsidRPr="00D33FB7">
        <w:rPr>
          <w:rFonts w:ascii="Chu Van An" w:hAnsi="Chu Van An" w:cs="Chu Van An"/>
          <w:position w:val="-4"/>
        </w:rPr>
        <w:object w:dxaOrig="320" w:dyaOrig="260" w14:anchorId="22F1F101">
          <v:shape id="_x0000_i7318" type="#_x0000_t75" style="width:15.75pt;height:12.75pt" o:ole="">
            <v:imagedata r:id="rId9036" o:title=""/>
          </v:shape>
          <o:OLEObject Type="Embed" ProgID="Equation.DSMT4" ShapeID="_x0000_i7318" DrawAspect="Content" ObjectID="_1690176771" r:id="rId9037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>đều cắt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36B78915">
          <v:shape id="_x0000_i7319" type="#_x0000_t75" style="width:21pt;height:19.5pt" o:ole="">
            <v:imagedata r:id="rId9026" o:title=""/>
          </v:shape>
          <o:OLEObject Type="Embed" ProgID="Equation.DSMT4" ShapeID="_x0000_i7319" DrawAspect="Content" ObjectID="_1690176772" r:id="rId9038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tại hai điểm </w:t>
      </w:r>
      <w:r w:rsidRPr="00D33FB7">
        <w:rPr>
          <w:rFonts w:ascii="Chu Van An" w:eastAsia="MS Mincho" w:hAnsi="Chu Van An" w:cs="Chu Van An"/>
          <w:position w:val="-10"/>
        </w:rPr>
        <w:object w:dxaOrig="480" w:dyaOrig="320" w14:anchorId="3A12BCAD">
          <v:shape id="_x0000_i7320" type="#_x0000_t75" style="width:24.75pt;height:16.5pt" o:ole="">
            <v:imagedata r:id="rId9028" o:title=""/>
          </v:shape>
          <o:OLEObject Type="Embed" ProgID="Equation.DSMT4" ShapeID="_x0000_i7320" DrawAspect="Content" ObjectID="_1690176773" r:id="rId9039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>phân biệt.</w:t>
      </w:r>
    </w:p>
    <w:p w14:paraId="0ED8444C" w14:textId="77777777" w:rsidR="00AF665B" w:rsidRPr="00D33FB7" w:rsidRDefault="00AF665B" w:rsidP="00AF665B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</w:rPr>
        <w:t xml:space="preserve">Giả sử </w:t>
      </w:r>
      <w:r w:rsidRPr="00D33FB7">
        <w:rPr>
          <w:rFonts w:ascii="Chu Van An" w:eastAsia="MS Mincho" w:hAnsi="Chu Van An" w:cs="Chu Van An"/>
          <w:position w:val="-24"/>
        </w:rPr>
        <w:object w:dxaOrig="5400" w:dyaOrig="660" w14:anchorId="7BDD0EB6">
          <v:shape id="_x0000_i7321" type="#_x0000_t75" style="width:270.75pt;height:32.25pt" o:ole="">
            <v:imagedata r:id="rId9040" o:title=""/>
          </v:shape>
          <o:OLEObject Type="Embed" ProgID="Equation.DSMT4" ShapeID="_x0000_i7321" DrawAspect="Content" ObjectID="_1690176774" r:id="rId9041"/>
        </w:object>
      </w:r>
      <w:r w:rsidRPr="00D33FB7">
        <w:rPr>
          <w:rFonts w:ascii="Chu Van An" w:eastAsia="MS Mincho" w:hAnsi="Chu Van An" w:cs="Chu Van An"/>
        </w:rPr>
        <w:t>.</w:t>
      </w:r>
    </w:p>
    <w:p w14:paraId="19C0D3DB" w14:textId="77777777" w:rsidR="00AF665B" w:rsidRPr="00D33FB7" w:rsidRDefault="00AF665B" w:rsidP="00AF665B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ab/>
        <w:t xml:space="preserve">Do </w:t>
      </w:r>
      <w:r w:rsidRPr="00D33FB7">
        <w:rPr>
          <w:rFonts w:ascii="Chu Van An" w:hAnsi="Chu Van An" w:cs="Chu Van An"/>
          <w:position w:val="-4"/>
        </w:rPr>
        <w:object w:dxaOrig="320" w:dyaOrig="260" w14:anchorId="6A8A6276">
          <v:shape id="_x0000_i7322" type="#_x0000_t75" style="width:16.5pt;height:12pt" o:ole="">
            <v:imagedata r:id="rId9042" o:title=""/>
          </v:shape>
          <o:OLEObject Type="Embed" ProgID="Equation.DSMT4" ShapeID="_x0000_i7322" DrawAspect="Content" ObjectID="_1690176775" r:id="rId9043"/>
        </w:object>
      </w:r>
      <w:r w:rsidRPr="00D33FB7">
        <w:rPr>
          <w:rFonts w:ascii="Chu Van An" w:hAnsi="Chu Van An" w:cs="Chu Van An"/>
        </w:rPr>
        <w:t>nằm trong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59F03CEE">
          <v:shape id="_x0000_i7323" type="#_x0000_t75" style="width:21pt;height:19.5pt" o:ole="">
            <v:imagedata r:id="rId9026" o:title=""/>
          </v:shape>
          <o:OLEObject Type="Embed" ProgID="Equation.DSMT4" ShapeID="_x0000_i7323" DrawAspect="Content" ObjectID="_1690176776" r:id="rId9044"/>
        </w:object>
      </w:r>
      <w:r w:rsidRPr="00D33FB7">
        <w:rPr>
          <w:rFonts w:ascii="Chu Van An" w:eastAsia="MS Mincho" w:hAnsi="Chu Van An" w:cs="Chu Van An"/>
        </w:rPr>
        <w:t>nên từ</w:t>
      </w:r>
      <w:r w:rsidRPr="00D33FB7">
        <w:rPr>
          <w:rFonts w:ascii="Chu Van An" w:eastAsia="MS Mincho" w:hAnsi="Chu Van An" w:cs="Chu Van An"/>
          <w:position w:val="-4"/>
        </w:rPr>
        <w:object w:dxaOrig="1140" w:dyaOrig="260" w14:anchorId="705E5E29">
          <v:shape id="_x0000_i7324" type="#_x0000_t75" style="width:57pt;height:12pt" o:ole="">
            <v:imagedata r:id="rId9030" o:title=""/>
          </v:shape>
          <o:OLEObject Type="Embed" ProgID="Equation.DSMT4" ShapeID="_x0000_i7324" DrawAspect="Content" ObjectID="_1690176777" r:id="rId9045"/>
        </w:object>
      </w:r>
      <w:r w:rsidRPr="00D33FB7">
        <w:rPr>
          <w:rFonts w:ascii="Chu Van An" w:eastAsia="MS Mincho" w:hAnsi="Chu Van An" w:cs="Chu Van An"/>
        </w:rPr>
        <w:t xml:space="preserve">suy ra </w:t>
      </w:r>
      <w:r w:rsidRPr="00D33FB7">
        <w:rPr>
          <w:rFonts w:ascii="Chu Van An" w:eastAsia="MS Mincho" w:hAnsi="Chu Van An" w:cs="Chu Van An"/>
          <w:position w:val="-4"/>
        </w:rPr>
        <w:object w:dxaOrig="1280" w:dyaOrig="320" w14:anchorId="6F4F33B7">
          <v:shape id="_x0000_i7325" type="#_x0000_t75" style="width:64.5pt;height:16.5pt" o:ole="">
            <v:imagedata r:id="rId9046" o:title=""/>
          </v:shape>
          <o:OLEObject Type="Embed" ProgID="Equation.DSMT4" ShapeID="_x0000_i7325" DrawAspect="Content" ObjectID="_1690176778" r:id="rId9047"/>
        </w:object>
      </w:r>
    </w:p>
    <w:p w14:paraId="158C2D89" w14:textId="77777777" w:rsidR="00AF665B" w:rsidRPr="00D33FB7" w:rsidRDefault="00AF665B" w:rsidP="00AF665B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position w:val="-66"/>
        </w:rPr>
        <w:tab/>
      </w:r>
      <w:r w:rsidRPr="00D33FB7">
        <w:rPr>
          <w:rFonts w:ascii="Chu Van An" w:eastAsia="MS Mincho" w:hAnsi="Chu Van An" w:cs="Chu Van An"/>
          <w:position w:val="-66"/>
        </w:rPr>
        <w:tab/>
      </w:r>
      <w:r w:rsidRPr="00D33FB7">
        <w:rPr>
          <w:rFonts w:ascii="Chu Van An" w:eastAsia="MS Mincho" w:hAnsi="Chu Van An" w:cs="Chu Van An"/>
          <w:position w:val="-66"/>
        </w:rPr>
        <w:object w:dxaOrig="4140" w:dyaOrig="1440" w14:anchorId="4C7FF82E">
          <v:shape id="_x0000_i7326" type="#_x0000_t75" style="width:206.25pt;height:1in" o:ole="">
            <v:imagedata r:id="rId9048" o:title=""/>
          </v:shape>
          <o:OLEObject Type="Embed" ProgID="Equation.DSMT4" ShapeID="_x0000_i7326" DrawAspect="Content" ObjectID="_1690176779" r:id="rId9049"/>
        </w:object>
      </w:r>
      <w:r w:rsidRPr="00D33FB7">
        <w:rPr>
          <w:rFonts w:ascii="Chu Van An" w:eastAsia="MS Mincho" w:hAnsi="Chu Van An" w:cs="Chu Van An"/>
          <w:position w:val="-14"/>
        </w:rPr>
        <w:object w:dxaOrig="2160" w:dyaOrig="400" w14:anchorId="6460CA8F">
          <v:shape id="_x0000_i7327" type="#_x0000_t75" style="width:108pt;height:19.5pt" o:ole="">
            <v:imagedata r:id="rId9050" o:title=""/>
          </v:shape>
          <o:OLEObject Type="Embed" ProgID="Equation.DSMT4" ShapeID="_x0000_i7327" DrawAspect="Content" ObjectID="_1690176780" r:id="rId9051"/>
        </w:object>
      </w:r>
      <w:r w:rsidRPr="00D33FB7">
        <w:rPr>
          <w:rFonts w:ascii="Chu Van An" w:eastAsia="MS Mincho" w:hAnsi="Chu Van An" w:cs="Chu Van An"/>
        </w:rPr>
        <w:t>.</w:t>
      </w:r>
    </w:p>
    <w:p w14:paraId="3DBBA45B" w14:textId="77777777" w:rsidR="00AF665B" w:rsidRPr="00D33FB7" w:rsidRDefault="00AF665B" w:rsidP="00AF665B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  <w:t>Lại có</w:t>
      </w:r>
      <w:r w:rsidRPr="00D33FB7">
        <w:rPr>
          <w:rFonts w:ascii="Chu Van An" w:hAnsi="Chu Van An" w:cs="Chu Van An"/>
          <w:position w:val="-24"/>
        </w:rPr>
        <w:object w:dxaOrig="7140" w:dyaOrig="720" w14:anchorId="7047C596">
          <v:shape id="_x0000_i7328" type="#_x0000_t75" style="width:357pt;height:36pt" o:ole="">
            <v:imagedata r:id="rId9052" o:title=""/>
          </v:shape>
          <o:OLEObject Type="Embed" ProgID="Equation.DSMT4" ShapeID="_x0000_i7328" DrawAspect="Content" ObjectID="_1690176781" r:id="rId9053"/>
        </w:object>
      </w:r>
      <w:r w:rsidRPr="00D33FB7">
        <w:rPr>
          <w:rFonts w:ascii="Chu Van An" w:hAnsi="Chu Van An" w:cs="Chu Van An"/>
        </w:rPr>
        <w:t>.</w:t>
      </w:r>
    </w:p>
    <w:p w14:paraId="629D0AC0" w14:textId="77777777" w:rsidR="00AF665B" w:rsidRPr="00D33FB7" w:rsidRDefault="00AF665B" w:rsidP="00AF665B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  <w:t xml:space="preserve">Từ (1) và (2)  suy ra </w:t>
      </w:r>
      <w:r w:rsidRPr="00D33FB7">
        <w:rPr>
          <w:rFonts w:ascii="Chu Van An" w:hAnsi="Chu Van An" w:cs="Chu Van An"/>
          <w:position w:val="-50"/>
        </w:rPr>
        <w:object w:dxaOrig="5860" w:dyaOrig="1120" w14:anchorId="0C73EC14">
          <v:shape id="_x0000_i7329" type="#_x0000_t75" style="width:292.5pt;height:55.5pt" o:ole="">
            <v:imagedata r:id="rId9054" o:title=""/>
          </v:shape>
          <o:OLEObject Type="Embed" ProgID="Equation.DSMT4" ShapeID="_x0000_i7329" DrawAspect="Content" ObjectID="_1690176782" r:id="rId9055"/>
        </w:object>
      </w:r>
      <w:r w:rsidRPr="00D33FB7">
        <w:rPr>
          <w:rFonts w:ascii="Chu Van An" w:hAnsi="Chu Van An" w:cs="Chu Van An"/>
        </w:rPr>
        <w:t>.</w:t>
      </w:r>
    </w:p>
    <w:p w14:paraId="3DB263D5" w14:textId="77777777" w:rsidR="00AF665B" w:rsidRPr="00D33FB7" w:rsidRDefault="00AF665B" w:rsidP="00AF665B">
      <w:pPr>
        <w:tabs>
          <w:tab w:val="left" w:pos="0"/>
          <w:tab w:val="left" w:pos="851"/>
          <w:tab w:val="left" w:pos="992"/>
        </w:tabs>
        <w:spacing w:line="240" w:lineRule="auto"/>
        <w:ind w:left="605" w:hanging="11"/>
        <w:rPr>
          <w:rFonts w:ascii="Chu Van An" w:hAnsi="Chu Van An" w:cs="Chu Van An"/>
          <w:noProof/>
        </w:rPr>
      </w:pPr>
      <w:r w:rsidRPr="00D33FB7">
        <w:rPr>
          <w:rFonts w:ascii="Chu Van An" w:hAnsi="Chu Van An" w:cs="Chu Van An"/>
          <w:noProof/>
        </w:rPr>
        <w:tab/>
        <w:t xml:space="preserve">• Với </w:t>
      </w:r>
      <w:r w:rsidRPr="00D33FB7">
        <w:rPr>
          <w:rFonts w:ascii="Chu Van An" w:hAnsi="Chu Van An" w:cs="Chu Van An"/>
          <w:noProof/>
          <w:position w:val="-14"/>
        </w:rPr>
        <w:object w:dxaOrig="2620" w:dyaOrig="400" w14:anchorId="563473FC">
          <v:shape id="_x0000_i7330" type="#_x0000_t75" style="width:132pt;height:19.5pt" o:ole="">
            <v:imagedata r:id="rId9056" o:title=""/>
          </v:shape>
          <o:OLEObject Type="Embed" ProgID="Equation.DSMT4" ShapeID="_x0000_i7330" DrawAspect="Content" ObjectID="_1690176783" r:id="rId9057"/>
        </w:object>
      </w:r>
      <w:r w:rsidRPr="00D33FB7">
        <w:rPr>
          <w:rFonts w:ascii="Chu Van An" w:hAnsi="Chu Van An" w:cs="Chu Van An"/>
          <w:noProof/>
        </w:rPr>
        <w:t>.</w:t>
      </w:r>
    </w:p>
    <w:p w14:paraId="7FACB46C" w14:textId="77777777" w:rsidR="00AF665B" w:rsidRPr="00D33FB7" w:rsidRDefault="00AF665B" w:rsidP="00AF665B">
      <w:pPr>
        <w:tabs>
          <w:tab w:val="left" w:pos="0"/>
          <w:tab w:val="left" w:pos="851"/>
          <w:tab w:val="left" w:pos="992"/>
        </w:tabs>
        <w:spacing w:line="240" w:lineRule="auto"/>
        <w:ind w:left="605" w:hanging="11"/>
        <w:rPr>
          <w:rFonts w:ascii="Chu Van An" w:hAnsi="Chu Van An" w:cs="Chu Van An"/>
          <w:bCs/>
          <w:color w:val="000000"/>
          <w:lang w:val="fr-FR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tab/>
      </w:r>
      <w:r w:rsidRPr="00D33FB7">
        <w:rPr>
          <w:rFonts w:ascii="Chu Van An" w:hAnsi="Chu Van An" w:cs="Chu Van An"/>
          <w:noProof/>
        </w:rPr>
        <w:t xml:space="preserve">• </w:t>
      </w:r>
      <w:r w:rsidRPr="00D33FB7">
        <w:rPr>
          <w:rFonts w:ascii="Chu Van An" w:hAnsi="Chu Van An" w:cs="Chu Van An"/>
          <w:bCs/>
          <w:color w:val="000000"/>
          <w:lang w:val="fr-FR"/>
        </w:rPr>
        <w:t>Với</w:t>
      </w:r>
      <w:r w:rsidRPr="00D33FB7">
        <w:rPr>
          <w:rFonts w:ascii="Chu Van An" w:hAnsi="Chu Van An" w:cs="Chu Van An"/>
          <w:bCs/>
          <w:color w:val="000000"/>
          <w:position w:val="-28"/>
          <w:lang w:val="fr-FR"/>
        </w:rPr>
        <w:object w:dxaOrig="2980" w:dyaOrig="680" w14:anchorId="355277A5">
          <v:shape id="_x0000_i7331" type="#_x0000_t75" style="width:148.5pt;height:32.25pt" o:ole="">
            <v:imagedata r:id="rId9058" o:title=""/>
          </v:shape>
          <o:OLEObject Type="Embed" ProgID="Equation.DSMT4" ShapeID="_x0000_i7331" DrawAspect="Content" ObjectID="_1690176784" r:id="rId9059"/>
        </w:object>
      </w:r>
      <w:r w:rsidRPr="00D33FB7">
        <w:rPr>
          <w:rFonts w:ascii="Chu Van An" w:hAnsi="Chu Van An" w:cs="Chu Van An"/>
          <w:bCs/>
          <w:color w:val="000000"/>
          <w:lang w:val="fr-FR"/>
        </w:rPr>
        <w:t>.</w:t>
      </w:r>
    </w:p>
    <w:p w14:paraId="1F928F78" w14:textId="77777777" w:rsidR="00AF665B" w:rsidRPr="00D33FB7" w:rsidRDefault="00AF665B" w:rsidP="00AF665B">
      <w:pPr>
        <w:tabs>
          <w:tab w:val="left" w:pos="0"/>
          <w:tab w:val="left" w:pos="851"/>
          <w:tab w:val="left" w:pos="992"/>
        </w:tabs>
        <w:spacing w:line="240" w:lineRule="auto"/>
        <w:ind w:left="605"/>
        <w:rPr>
          <w:rFonts w:ascii="Chu Van An" w:hAnsi="Chu Van An" w:cs="Chu Van An"/>
          <w:bCs/>
          <w:color w:val="000000"/>
          <w:lang w:val="fr-FR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lastRenderedPageBreak/>
        <w:t xml:space="preserve">Vậy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37C4BA67">
          <v:shape id="_x0000_i7332" type="#_x0000_t75" style="width:10.5pt;height:12pt" o:ole="">
            <v:imagedata r:id="rId9022" o:title=""/>
          </v:shape>
          <o:OLEObject Type="Embed" ProgID="Equation.DSMT4" ShapeID="_x0000_i7332" DrawAspect="Content" ObjectID="_1690176785" r:id="rId9060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có phương trình là </w:t>
      </w:r>
      <w:r w:rsidRPr="00D33FB7">
        <w:rPr>
          <w:rFonts w:ascii="Chu Van An" w:hAnsi="Chu Van An" w:cs="Chu Van An"/>
          <w:noProof/>
          <w:position w:val="-10"/>
        </w:rPr>
        <w:object w:dxaOrig="1359" w:dyaOrig="320" w14:anchorId="112FC382">
          <v:shape id="_x0000_i7333" type="#_x0000_t75" style="width:67.5pt;height:16.5pt" o:ole="">
            <v:imagedata r:id="rId9061" o:title=""/>
          </v:shape>
          <o:OLEObject Type="Embed" ProgID="Equation.DSMT4" ShapeID="_x0000_i7333" DrawAspect="Content" ObjectID="_1690176786" r:id="rId9062"/>
        </w:object>
      </w:r>
      <w:r w:rsidRPr="00D33FB7">
        <w:rPr>
          <w:rFonts w:ascii="Chu Van An" w:hAnsi="Chu Van An" w:cs="Chu Van An"/>
          <w:noProof/>
          <w:position w:val="-10"/>
          <w:lang w:val="fr-FR"/>
        </w:rPr>
        <w:t xml:space="preserve"> </w:t>
      </w:r>
      <w:r w:rsidRPr="00D33FB7">
        <w:rPr>
          <w:rFonts w:ascii="Chu Van An" w:hAnsi="Chu Van An" w:cs="Chu Van An"/>
          <w:noProof/>
          <w:lang w:val="fr-FR"/>
        </w:rPr>
        <w:t xml:space="preserve">hoặc </w:t>
      </w:r>
      <w:r w:rsidRPr="00D33FB7">
        <w:rPr>
          <w:rFonts w:ascii="Chu Van An" w:hAnsi="Chu Van An" w:cs="Chu Van An"/>
          <w:bCs/>
          <w:color w:val="000000"/>
          <w:position w:val="-10"/>
          <w:lang w:val="fr-FR"/>
        </w:rPr>
        <w:object w:dxaOrig="1540" w:dyaOrig="320" w14:anchorId="706C0DA4">
          <v:shape id="_x0000_i7334" type="#_x0000_t75" style="width:76.5pt;height:16.5pt" o:ole="">
            <v:imagedata r:id="rId9063" o:title=""/>
          </v:shape>
          <o:OLEObject Type="Embed" ProgID="Equation.DSMT4" ShapeID="_x0000_i7334" DrawAspect="Content" ObjectID="_1690176787" r:id="rId9064"/>
        </w:object>
      </w:r>
      <w:r w:rsidRPr="00D33FB7">
        <w:rPr>
          <w:rFonts w:ascii="Chu Van An" w:hAnsi="Chu Van An" w:cs="Chu Van An"/>
          <w:bCs/>
          <w:color w:val="000000"/>
          <w:lang w:val="fr-FR"/>
        </w:rPr>
        <w:t>.</w:t>
      </w:r>
    </w:p>
    <w:p w14:paraId="5496A85D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ind w:left="142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eastAsia="MS Mincho" w:hAnsi="Chu Van An" w:cs="Chu Van An"/>
          <w:position w:val="-10"/>
        </w:rPr>
        <w:object w:dxaOrig="460" w:dyaOrig="320" w14:anchorId="7C544E5A">
          <v:shape id="_x0000_i7335" type="#_x0000_t75" style="width:24.75pt;height:16.5pt" o:ole="">
            <v:imagedata r:id="rId9016" o:title=""/>
          </v:shape>
          <o:OLEObject Type="Embed" ProgID="Equation.DSMT4" ShapeID="_x0000_i7335" DrawAspect="Content" ObjectID="_1690176788" r:id="rId9065"/>
        </w:object>
      </w:r>
      <w:r w:rsidRPr="00D33FB7">
        <w:rPr>
          <w:rFonts w:ascii="Chu Van An" w:eastAsia="MS Mincho" w:hAnsi="Chu Van An" w:cs="Chu Van An"/>
        </w:rPr>
        <w:t xml:space="preserve">, cho đường tròn </w:t>
      </w:r>
      <w:r w:rsidRPr="00D33FB7">
        <w:rPr>
          <w:rFonts w:ascii="Chu Van An" w:eastAsia="MS Mincho" w:hAnsi="Chu Van An" w:cs="Chu Van An"/>
          <w:position w:val="-14"/>
        </w:rPr>
        <w:object w:dxaOrig="1600" w:dyaOrig="400" w14:anchorId="494EC39D">
          <v:shape id="_x0000_i7336" type="#_x0000_t75" style="width:79.5pt;height:19.5pt" o:ole="">
            <v:imagedata r:id="rId9066" o:title=""/>
          </v:shape>
          <o:OLEObject Type="Embed" ProgID="Equation.DSMT4" ShapeID="_x0000_i7336" DrawAspect="Content" ObjectID="_1690176789" r:id="rId9067"/>
        </w:object>
      </w:r>
      <w:r w:rsidRPr="00D33FB7">
        <w:rPr>
          <w:rFonts w:ascii="Chu Van An" w:eastAsia="MS Mincho" w:hAnsi="Chu Van An" w:cs="Chu Van An"/>
        </w:rPr>
        <w:t xml:space="preserve"> và elip </w:t>
      </w:r>
      <w:r w:rsidRPr="00D33FB7">
        <w:rPr>
          <w:rFonts w:ascii="Chu Van An" w:eastAsia="MS Mincho" w:hAnsi="Chu Van An" w:cs="Chu Van An"/>
          <w:position w:val="-54"/>
        </w:rPr>
        <w:object w:dxaOrig="1640" w:dyaOrig="960" w14:anchorId="6DB32DAE">
          <v:shape id="_x0000_i7337" type="#_x0000_t75" style="width:82.5pt;height:47.25pt" o:ole="">
            <v:imagedata r:id="rId9068" o:title=""/>
          </v:shape>
          <o:OLEObject Type="Embed" ProgID="Equation.DSMT4" ShapeID="_x0000_i7337" DrawAspect="Content" ObjectID="_1690176790" r:id="rId9069"/>
        </w:object>
      </w:r>
      <w:r w:rsidRPr="00D33FB7">
        <w:rPr>
          <w:rFonts w:ascii="Chu Van An" w:eastAsia="MS Mincho" w:hAnsi="Chu Van An" w:cs="Chu Van An"/>
        </w:rPr>
        <w:t xml:space="preserve">. Tính diện tích hình chữ nhật có bốn đỉnh là các giao điểm của đường tròn </w:t>
      </w:r>
      <w:r w:rsidRPr="00D33FB7">
        <w:rPr>
          <w:rFonts w:ascii="Chu Van An" w:hAnsi="Chu Van An" w:cs="Chu Van An"/>
          <w:position w:val="-14"/>
        </w:rPr>
        <w:object w:dxaOrig="420" w:dyaOrig="400" w14:anchorId="0DEC6FA3">
          <v:shape id="_x0000_i7338" type="#_x0000_t75" style="width:21pt;height:21pt" o:ole="">
            <v:imagedata r:id="rId9070" o:title=""/>
          </v:shape>
          <o:OLEObject Type="Embed" ProgID="Equation.DSMT4" ShapeID="_x0000_i7338" DrawAspect="Content" ObjectID="_1690176791" r:id="rId9071"/>
        </w:object>
      </w:r>
      <w:r w:rsidRPr="00D33FB7">
        <w:rPr>
          <w:rFonts w:ascii="Chu Van An" w:hAnsi="Chu Van An" w:cs="Chu Van An"/>
        </w:rPr>
        <w:t xml:space="preserve"> và elip </w:t>
      </w:r>
      <w:r w:rsidRPr="00D33FB7">
        <w:rPr>
          <w:rFonts w:ascii="Chu Van An" w:hAnsi="Chu Van An" w:cs="Chu Van An"/>
          <w:position w:val="-14"/>
        </w:rPr>
        <w:object w:dxaOrig="420" w:dyaOrig="400" w14:anchorId="42838AC5">
          <v:shape id="_x0000_i7339" type="#_x0000_t75" style="width:21pt;height:21pt" o:ole="">
            <v:imagedata r:id="rId9072" o:title=""/>
          </v:shape>
          <o:OLEObject Type="Embed" ProgID="Equation.DSMT4" ShapeID="_x0000_i7339" DrawAspect="Content" ObjectID="_1690176792" r:id="rId9073"/>
        </w:object>
      </w:r>
      <w:r w:rsidRPr="00D33FB7">
        <w:rPr>
          <w:rFonts w:ascii="Chu Van An" w:eastAsia="MS Mincho" w:hAnsi="Chu Van An" w:cs="Chu Van An"/>
        </w:rPr>
        <w:t>.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32C5D359" w14:textId="77777777" w:rsidR="00AF665B" w:rsidRPr="00D33FB7" w:rsidRDefault="00AF665B" w:rsidP="00AF665B">
      <w:pPr>
        <w:tabs>
          <w:tab w:val="left" w:pos="284"/>
          <w:tab w:val="left" w:pos="709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t>Ta có</w:t>
      </w:r>
      <w:r w:rsidRPr="00D33FB7">
        <w:rPr>
          <w:rFonts w:ascii="Chu Van An" w:hAnsi="Chu Van An" w:cs="Chu Van An"/>
          <w:b/>
          <w:bCs/>
          <w:color w:val="0000FF"/>
          <w:lang w:val="fr-FR"/>
        </w:rPr>
        <w:t xml:space="preserve"> </w:t>
      </w:r>
      <w:r w:rsidRPr="00D33FB7">
        <w:rPr>
          <w:rFonts w:ascii="Chu Van An" w:eastAsia="MS Mincho" w:hAnsi="Chu Van An" w:cs="Chu Van An"/>
          <w:position w:val="-14"/>
        </w:rPr>
        <w:object w:dxaOrig="1600" w:dyaOrig="400" w14:anchorId="4B6F7724">
          <v:shape id="_x0000_i7340" type="#_x0000_t75" style="width:79.5pt;height:19.5pt" o:ole="">
            <v:imagedata r:id="rId9066" o:title=""/>
          </v:shape>
          <o:OLEObject Type="Embed" ProgID="Equation.DSMT4" ShapeID="_x0000_i7340" DrawAspect="Content" ObjectID="_1690176793" r:id="rId9074"/>
        </w:object>
      </w:r>
      <w:r w:rsidRPr="00D33FB7">
        <w:rPr>
          <w:rFonts w:ascii="Chu Van An" w:eastAsia="MS Mincho" w:hAnsi="Chu Van An" w:cs="Chu Van An"/>
          <w:position w:val="-10"/>
        </w:rPr>
        <w:object w:dxaOrig="1380" w:dyaOrig="360" w14:anchorId="0E3A762D">
          <v:shape id="_x0000_i7341" type="#_x0000_t75" style="width:69pt;height:18pt" o:ole="">
            <v:imagedata r:id="rId9075" o:title=""/>
          </v:shape>
          <o:OLEObject Type="Embed" ProgID="Equation.DSMT4" ShapeID="_x0000_i7341" DrawAspect="Content" ObjectID="_1690176794" r:id="rId9076"/>
        </w:object>
      </w:r>
      <w:r w:rsidRPr="00D33FB7">
        <w:rPr>
          <w:rFonts w:ascii="Chu Van An" w:eastAsia="MS Mincho" w:hAnsi="Chu Van An" w:cs="Chu Van An"/>
        </w:rPr>
        <w:t>.</w:t>
      </w:r>
    </w:p>
    <w:p w14:paraId="6A49D5D2" w14:textId="77777777" w:rsidR="00AF665B" w:rsidRPr="00D33FB7" w:rsidRDefault="00AF665B" w:rsidP="00AF665B">
      <w:pPr>
        <w:tabs>
          <w:tab w:val="left" w:pos="284"/>
          <w:tab w:val="left" w:pos="992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position w:val="-54"/>
        </w:rPr>
        <w:object w:dxaOrig="1640" w:dyaOrig="960" w14:anchorId="73D44482">
          <v:shape id="_x0000_i7342" type="#_x0000_t75" style="width:82.5pt;height:47.25pt" o:ole="">
            <v:imagedata r:id="rId9068" o:title=""/>
          </v:shape>
          <o:OLEObject Type="Embed" ProgID="Equation.DSMT4" ShapeID="_x0000_i7342" DrawAspect="Content" ObjectID="_1690176795" r:id="rId9077"/>
        </w:object>
      </w:r>
      <w:r w:rsidRPr="00D33FB7">
        <w:rPr>
          <w:rFonts w:ascii="Chu Van An" w:eastAsia="MS Mincho" w:hAnsi="Chu Van An" w:cs="Chu Van An"/>
          <w:position w:val="-10"/>
        </w:rPr>
        <w:object w:dxaOrig="1600" w:dyaOrig="360" w14:anchorId="315516DB">
          <v:shape id="_x0000_i7343" type="#_x0000_t75" style="width:79.5pt;height:18pt" o:ole="">
            <v:imagedata r:id="rId9078" o:title=""/>
          </v:shape>
          <o:OLEObject Type="Embed" ProgID="Equation.DSMT4" ShapeID="_x0000_i7343" DrawAspect="Content" ObjectID="_1690176796" r:id="rId9079"/>
        </w:object>
      </w:r>
      <w:r w:rsidRPr="00D33FB7">
        <w:rPr>
          <w:rFonts w:ascii="Chu Van An" w:eastAsia="MS Mincho" w:hAnsi="Chu Van An" w:cs="Chu Van An"/>
        </w:rPr>
        <w:t>.</w:t>
      </w:r>
    </w:p>
    <w:p w14:paraId="2D9CC6FC" w14:textId="77777777" w:rsidR="00AF665B" w:rsidRPr="00D33FB7" w:rsidRDefault="00AF665B" w:rsidP="00AF665B">
      <w:pPr>
        <w:tabs>
          <w:tab w:val="left" w:pos="284"/>
          <w:tab w:val="left" w:pos="709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Do đó </w:t>
      </w:r>
      <w:r w:rsidRPr="00D33FB7">
        <w:rPr>
          <w:rFonts w:ascii="Chu Van An" w:eastAsia="MS Mincho" w:hAnsi="Chu Van An" w:cs="Chu Van An"/>
          <w:position w:val="-10"/>
        </w:rPr>
        <w:object w:dxaOrig="2640" w:dyaOrig="360" w14:anchorId="285A8B21">
          <v:shape id="_x0000_i7344" type="#_x0000_t75" style="width:133.5pt;height:18pt" o:ole="">
            <v:imagedata r:id="rId9080" o:title=""/>
          </v:shape>
          <o:OLEObject Type="Embed" ProgID="Equation.DSMT4" ShapeID="_x0000_i7344" DrawAspect="Content" ObjectID="_1690176797" r:id="rId9081"/>
        </w:object>
      </w:r>
      <w:r w:rsidRPr="00D33FB7">
        <w:rPr>
          <w:rFonts w:ascii="Chu Van An" w:eastAsia="MS Mincho" w:hAnsi="Chu Van An" w:cs="Chu Van An"/>
        </w:rPr>
        <w:t xml:space="preserve">. Từ đó </w:t>
      </w:r>
      <w:r w:rsidRPr="00D33FB7">
        <w:rPr>
          <w:rFonts w:ascii="Chu Van An" w:hAnsi="Chu Van An" w:cs="Chu Van An"/>
          <w:position w:val="-6"/>
        </w:rPr>
        <w:object w:dxaOrig="680" w:dyaOrig="279" w14:anchorId="349833FA">
          <v:shape id="_x0000_i7345" type="#_x0000_t75" style="width:33.75pt;height:14.25pt" o:ole="">
            <v:imagedata r:id="rId9082" o:title=""/>
          </v:shape>
          <o:OLEObject Type="Embed" ProgID="Equation.DSMT4" ShapeID="_x0000_i7345" DrawAspect="Content" ObjectID="_1690176798" r:id="rId9083"/>
        </w:object>
      </w:r>
      <w:r w:rsidRPr="00D33FB7">
        <w:rPr>
          <w:rFonts w:ascii="Chu Van An" w:eastAsia="MS Mincho" w:hAnsi="Chu Van An" w:cs="Chu Van An"/>
        </w:rPr>
        <w:t>.</w:t>
      </w:r>
    </w:p>
    <w:p w14:paraId="728A8863" w14:textId="77777777" w:rsidR="00AF665B" w:rsidRPr="00D33FB7" w:rsidRDefault="00AF665B" w:rsidP="00AF665B">
      <w:pPr>
        <w:tabs>
          <w:tab w:val="left" w:pos="284"/>
          <w:tab w:val="left" w:pos="720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Vậy các giao điểm của đường tròn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E0EC022">
          <v:shape id="_x0000_i7346" type="#_x0000_t75" style="width:21pt;height:19.5pt" o:ole="">
            <v:imagedata r:id="rId9084" o:title=""/>
          </v:shape>
          <o:OLEObject Type="Embed" ProgID="Equation.DSMT4" ShapeID="_x0000_i7346" DrawAspect="Content" ObjectID="_1690176799" r:id="rId9085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26EDA8AD">
          <v:shape id="_x0000_i7347" type="#_x0000_t75" style="width:21pt;height:19.5pt" o:ole="">
            <v:imagedata r:id="rId9086" o:title=""/>
          </v:shape>
          <o:OLEObject Type="Embed" ProgID="Equation.DSMT4" ShapeID="_x0000_i7347" DrawAspect="Content" ObjectID="_1690176800" r:id="rId9087"/>
        </w:objec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eastAsia="MS Mincho" w:hAnsi="Chu Van An" w:cs="Chu Van An"/>
          <w:position w:val="-14"/>
        </w:rPr>
        <w:object w:dxaOrig="3879" w:dyaOrig="400" w14:anchorId="066CC3E7">
          <v:shape id="_x0000_i7348" type="#_x0000_t75" style="width:193.5pt;height:19.5pt" o:ole="">
            <v:imagedata r:id="rId9088" o:title=""/>
          </v:shape>
          <o:OLEObject Type="Embed" ProgID="Equation.DSMT4" ShapeID="_x0000_i7348" DrawAspect="Content" ObjectID="_1690176801" r:id="rId9089"/>
        </w:object>
      </w:r>
      <w:r w:rsidRPr="00D33FB7">
        <w:rPr>
          <w:rFonts w:ascii="Chu Van An" w:eastAsia="MS Mincho" w:hAnsi="Chu Van An" w:cs="Chu Van An"/>
        </w:rPr>
        <w:t>.</w:t>
      </w:r>
    </w:p>
    <w:p w14:paraId="479F2BCF" w14:textId="77777777" w:rsidR="00AF665B" w:rsidRPr="00D33FB7" w:rsidRDefault="00AF665B" w:rsidP="00AF665B">
      <w:pPr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>Ta thấy</w:t>
      </w:r>
      <w:r w:rsidRPr="00D33FB7">
        <w:rPr>
          <w:rFonts w:ascii="Chu Van An" w:eastAsia="MS Mincho" w:hAnsi="Chu Van An" w:cs="Chu Van An"/>
          <w:position w:val="-10"/>
        </w:rPr>
        <w:object w:dxaOrig="760" w:dyaOrig="320" w14:anchorId="15A41A3C">
          <v:shape id="_x0000_i7349" type="#_x0000_t75" style="width:39.75pt;height:16.5pt" o:ole="">
            <v:imagedata r:id="rId9090" o:title=""/>
          </v:shape>
          <o:OLEObject Type="Embed" ProgID="Equation.DSMT4" ShapeID="_x0000_i7349" DrawAspect="Content" ObjectID="_1690176802" r:id="rId9091"/>
        </w:object>
      </w:r>
      <w:r w:rsidRPr="00D33FB7">
        <w:rPr>
          <w:rFonts w:ascii="Chu Van An" w:eastAsia="MS Mincho" w:hAnsi="Chu Van An" w:cs="Chu Van An"/>
        </w:rPr>
        <w:t xml:space="preserve"> là hình vuông cạnh bằng </w:t>
      </w:r>
      <w:r w:rsidRPr="00D33FB7">
        <w:rPr>
          <w:rFonts w:ascii="Chu Van An" w:hAnsi="Chu Van An" w:cs="Chu Van An"/>
          <w:position w:val="-4"/>
        </w:rPr>
        <w:object w:dxaOrig="200" w:dyaOrig="260" w14:anchorId="538F34CE">
          <v:shape id="_x0000_i7350" type="#_x0000_t75" style="width:9pt;height:12.75pt" o:ole="">
            <v:imagedata r:id="rId9092" o:title=""/>
          </v:shape>
          <o:OLEObject Type="Embed" ProgID="Equation.DSMT4" ShapeID="_x0000_i7350" DrawAspect="Content" ObjectID="_1690176803" r:id="rId9093"/>
        </w:object>
      </w:r>
      <w:r w:rsidRPr="00D33FB7">
        <w:rPr>
          <w:rFonts w:ascii="Chu Van An" w:eastAsia="MS Mincho" w:hAnsi="Chu Van An" w:cs="Chu Van An"/>
        </w:rPr>
        <w:t xml:space="preserve">. </w:t>
      </w:r>
    </w:p>
    <w:p w14:paraId="40608921" w14:textId="77777777" w:rsidR="00AF665B" w:rsidRPr="00D33FB7" w:rsidRDefault="00AF665B" w:rsidP="00AF665B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ind w:left="1028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Do đó hình vuông tạo bởi các giao điểm của đường tròn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37E9A7D7">
          <v:shape id="_x0000_i7351" type="#_x0000_t75" style="width:21pt;height:19.5pt" o:ole="">
            <v:imagedata r:id="rId9084" o:title=""/>
          </v:shape>
          <o:OLEObject Type="Embed" ProgID="Equation.DSMT4" ShapeID="_x0000_i7351" DrawAspect="Content" ObjectID="_1690176804" r:id="rId9094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19D8B741">
          <v:shape id="_x0000_i7352" type="#_x0000_t75" style="width:21pt;height:19.5pt" o:ole="">
            <v:imagedata r:id="rId9086" o:title=""/>
          </v:shape>
          <o:OLEObject Type="Embed" ProgID="Equation.DSMT4" ShapeID="_x0000_i7352" DrawAspect="Content" ObjectID="_1690176805" r:id="rId9095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>có diện tích bằng</w:t>
      </w:r>
    </w:p>
    <w:p w14:paraId="5279842A" w14:textId="77777777" w:rsidR="00AF665B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AF665B" w:rsidRPr="002625C4" w14:paraId="76D88E14" w14:textId="77777777" w:rsidTr="00EC4384">
        <w:tc>
          <w:tcPr>
            <w:tcW w:w="6200" w:type="dxa"/>
            <w:shd w:val="clear" w:color="auto" w:fill="auto"/>
          </w:tcPr>
          <w:p w14:paraId="1AD01C8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nào dưới đây là một đường chuẩn của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60" w14:anchorId="29FAEB6B">
                <v:shape id="_x0000_i7353" type="#_x0000_t75" style="width:84.75pt;height:33pt" o:ole="">
                  <v:imagedata r:id="rId9096" o:title=""/>
                </v:shape>
                <o:OLEObject Type="Embed" ProgID="Equation.DSMT4" ShapeID="_x0000_i7353" DrawAspect="Content" ObjectID="_1690176806" r:id="rId9097"/>
              </w:object>
            </w:r>
          </w:p>
          <w:p w14:paraId="3CE3DFCE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30" w14:anchorId="1A262132">
                <v:shape id="_x0000_i7354" type="#_x0000_t75" style="width:29.25pt;height:31.5pt" o:ole="">
                  <v:imagedata r:id="rId9098" o:title=""/>
                </v:shape>
                <o:OLEObject Type="Embed" ProgID="Equation.DSMT4" ShapeID="_x0000_i7354" DrawAspect="Content" ObjectID="_1690176807" r:id="rId909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43D42CEB">
                <v:shape id="_x0000_i7355" type="#_x0000_t75" style="width:46.5pt;height:14.25pt" o:ole="">
                  <v:imagedata r:id="rId9100" o:title=""/>
                </v:shape>
                <o:OLEObject Type="Embed" ProgID="Equation.DSMT4" ShapeID="_x0000_i7355" DrawAspect="Content" ObjectID="_1690176808" r:id="rId910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30" w14:anchorId="3DCBFE3A">
                <v:shape id="_x0000_i7356" type="#_x0000_t75" style="width:48.75pt;height:31.5pt" o:ole="">
                  <v:imagedata r:id="rId9102" o:title=""/>
                </v:shape>
                <o:OLEObject Type="Embed" ProgID="Equation.DSMT4" ShapeID="_x0000_i7356" DrawAspect="Content" ObjectID="_1690176809" r:id="rId910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55E4BC27">
                <v:shape id="_x0000_i7357" type="#_x0000_t75" style="width:45.75pt;height:14.25pt" o:ole="">
                  <v:imagedata r:id="rId9104" o:title=""/>
                </v:shape>
                <o:OLEObject Type="Embed" ProgID="Equation.DSMT4" ShapeID="_x0000_i7357" DrawAspect="Content" ObjectID="_1690176810" r:id="rId910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0DBD7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32AAA6A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2C3C7584" w14:textId="77777777" w:rsidTr="00EC4384">
        <w:tc>
          <w:tcPr>
            <w:tcW w:w="6200" w:type="dxa"/>
            <w:shd w:val="clear" w:color="auto" w:fill="auto"/>
          </w:tcPr>
          <w:p w14:paraId="6CCF92D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Một Elip có trục lớn bằng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90" w:dyaOrig="330" w14:anchorId="43131024">
                <v:shape id="_x0000_i7358" type="#_x0000_t75" style="width:19.5pt;height:16.5pt" o:ole="">
                  <v:imagedata r:id="rId9106" o:title=""/>
                </v:shape>
                <o:OLEObject Type="Embed" ProgID="Equation.DSMT4" ShapeID="_x0000_i7358" DrawAspect="Content" ObjectID="_1690176811" r:id="rId910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tâm sai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05" w:dyaOrig="630" w14:anchorId="4D5F051A">
                <v:shape id="_x0000_i7359" type="#_x0000_t75" style="width:35.25pt;height:31.5pt" o:ole="">
                  <v:imagedata r:id="rId9108" o:title=""/>
                </v:shape>
                <o:OLEObject Type="Embed" ProgID="Equation.DSMT4" ShapeID="_x0000_i7359" DrawAspect="Content" ObjectID="_1690176812" r:id="rId9109"/>
              </w:object>
            </w:r>
            <w:r w:rsidRPr="002625C4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Trục nhỏ của elip có độ dài bằng bao nhiêu?</w:t>
            </w:r>
          </w:p>
          <w:p w14:paraId="724152CA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51538FFC">
                <v:shape id="_x0000_i7360" type="#_x0000_t75" style="width:14.25pt;height:14.25pt" o:ole="">
                  <v:imagedata r:id="rId9110" o:title=""/>
                </v:shape>
                <o:OLEObject Type="Embed" ProgID="Equation.DSMT4" ShapeID="_x0000_i7360" DrawAspect="Content" ObjectID="_1690176813" r:id="rId911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0DC792B6">
                <v:shape id="_x0000_i7361" type="#_x0000_t75" style="width:14.25pt;height:12.75pt" o:ole="">
                  <v:imagedata r:id="rId9112" o:title=""/>
                </v:shape>
                <o:OLEObject Type="Embed" ProgID="Equation.DSMT4" ShapeID="_x0000_i7361" DrawAspect="Content" ObjectID="_1690176814" r:id="rId911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3C5413A1">
                <v:shape id="_x0000_i7362" type="#_x0000_t75" style="width:16.5pt;height:12.75pt" o:ole="">
                  <v:imagedata r:id="rId9114" o:title=""/>
                </v:shape>
                <o:OLEObject Type="Embed" ProgID="Equation.DSMT4" ShapeID="_x0000_i7362" DrawAspect="Content" ObjectID="_1690176815" r:id="rId911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" w:dyaOrig="285" w14:anchorId="0081D438">
                <v:shape id="_x0000_i7363" type="#_x0000_t75" style="width:7.5pt;height:14.25pt" o:ole="">
                  <v:imagedata r:id="rId9116" o:title=""/>
                </v:shape>
                <o:OLEObject Type="Embed" ProgID="Equation.DSMT4" ShapeID="_x0000_i7363" DrawAspect="Content" ObjectID="_1690176816" r:id="rId911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1205F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17CCFCC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362AAA8A" w14:textId="77777777" w:rsidTr="00EC4384">
        <w:tc>
          <w:tcPr>
            <w:tcW w:w="6200" w:type="dxa"/>
            <w:shd w:val="clear" w:color="auto" w:fill="auto"/>
          </w:tcPr>
          <w:p w14:paraId="2675097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60" w14:anchorId="0FB71BD3">
                <v:shape id="_x0000_i7364" type="#_x0000_t75" style="width:90pt;height:18pt" o:ole="">
                  <v:imagedata r:id="rId9118" o:title=""/>
                </v:shape>
                <o:OLEObject Type="Embed" ProgID="Equation.DSMT4" ShapeID="_x0000_i7364" DrawAspect="Content" ObjectID="_1690176817" r:id="rId911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00" w14:anchorId="7EB318F5">
                <v:shape id="_x0000_i7365" type="#_x0000_t75" style="width:84.75pt;height:15pt" o:ole="">
                  <v:imagedata r:id="rId9120" o:title=""/>
                </v:shape>
                <o:OLEObject Type="Embed" ProgID="Equation.DSMT4" ShapeID="_x0000_i7365" DrawAspect="Content" ObjectID="_1690176818" r:id="rId912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Giao điểm của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37D17A42">
                <v:shape id="_x0000_i7366" type="#_x0000_t75" style="width:10.5pt;height:14.25pt" o:ole="">
                  <v:imagedata r:id="rId9122" o:title=""/>
                </v:shape>
                <o:OLEObject Type="Embed" ProgID="Equation.DSMT4" ShapeID="_x0000_i7366" DrawAspect="Content" ObjectID="_1690176819" r:id="rId912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Elip là:</w:t>
            </w:r>
          </w:p>
          <w:p w14:paraId="72F90EA1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35" w:dyaOrig="405" w14:anchorId="7A4C12F6">
                <v:shape id="_x0000_i7367" type="#_x0000_t75" style="width:81.75pt;height:20.25pt" o:ole="">
                  <v:imagedata r:id="rId9124" o:title=""/>
                </v:shape>
                <o:OLEObject Type="Embed" ProgID="Equation.DSMT4" ShapeID="_x0000_i7367" DrawAspect="Content" ObjectID="_1690176820" r:id="rId912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1260" w:dyaOrig="405" w14:anchorId="5380512A">
                <v:shape id="_x0000_i7368" type="#_x0000_t75" style="width:63pt;height:20.25pt" o:ole="">
                  <v:imagedata r:id="rId9126" o:title=""/>
                </v:shape>
                <o:OLEObject Type="Embed" ProgID="Equation.DSMT4" ShapeID="_x0000_i7368" DrawAspect="Content" ObjectID="_1690176821" r:id="rId9127"/>
              </w:object>
            </w:r>
          </w:p>
          <w:p w14:paraId="57B32A5D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05" w14:anchorId="7CB6A460">
                <v:shape id="_x0000_i7369" type="#_x0000_t75" style="width:69.75pt;height:20.25pt" o:ole="">
                  <v:imagedata r:id="rId9128" o:title=""/>
                </v:shape>
                <o:OLEObject Type="Embed" ProgID="Equation.DSMT4" ShapeID="_x0000_i7369" DrawAspect="Content" ObjectID="_1690176822" r:id="rId912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1380" w:dyaOrig="405" w14:anchorId="05CCFB34">
                <v:shape id="_x0000_i7370" type="#_x0000_t75" style="width:69pt;height:20.25pt" o:ole="">
                  <v:imagedata r:id="rId9130" o:title=""/>
                </v:shape>
                <o:OLEObject Type="Embed" ProgID="Equation.DSMT4" ShapeID="_x0000_i7370" DrawAspect="Content" ObjectID="_1690176823" r:id="rId9131"/>
              </w:object>
            </w:r>
          </w:p>
          <w:p w14:paraId="0F6D1B5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7BF6FA3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0A429599" w14:textId="77777777" w:rsidTr="00EC4384">
        <w:tc>
          <w:tcPr>
            <w:tcW w:w="6200" w:type="dxa"/>
            <w:shd w:val="clear" w:color="auto" w:fill="auto"/>
          </w:tcPr>
          <w:p w14:paraId="1DDD404F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nào dưới đây là 1 đường chuẩn của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60" w14:anchorId="23CDA4FA">
                <v:shape id="_x0000_i7371" type="#_x0000_t75" style="width:60pt;height:33pt" o:ole="">
                  <v:imagedata r:id="rId9132" o:title=""/>
                </v:shape>
                <o:OLEObject Type="Embed" ProgID="Equation.DSMT4" ShapeID="_x0000_i7371" DrawAspect="Content" ObjectID="_1690176824" r:id="rId9133"/>
              </w:object>
            </w:r>
          </w:p>
          <w:p w14:paraId="4BF8D7D0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233ECF4F">
                <v:shape id="_x0000_i7372" type="#_x0000_t75" style="width:46.5pt;height:14.25pt" o:ole="">
                  <v:imagedata r:id="rId9134" o:title=""/>
                </v:shape>
                <o:OLEObject Type="Embed" ProgID="Equation.DSMT4" ShapeID="_x0000_i7372" DrawAspect="Content" ObjectID="_1690176825" r:id="rId913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215" w:dyaOrig="375" w14:anchorId="3BA3BDED">
                <v:shape id="_x0000_i7373" type="#_x0000_t75" style="width:60.75pt;height:18.75pt" o:ole="">
                  <v:imagedata r:id="rId9136" o:title=""/>
                </v:shape>
                <o:OLEObject Type="Embed" ProgID="Equation.DSMT4" ShapeID="_x0000_i7373" DrawAspect="Content" ObjectID="_1690176826" r:id="rId913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7C1A7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13B9F7BB">
                <v:shape id="_x0000_i7374" type="#_x0000_t75" style="width:46.5pt;height:14.25pt" o:ole="">
                  <v:imagedata r:id="rId9138" o:title=""/>
                </v:shape>
                <o:OLEObject Type="Embed" ProgID="Equation.DSMT4" ShapeID="_x0000_i7374" DrawAspect="Content" ObjectID="_1690176827" r:id="rId913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6061711C">
                <v:shape id="_x0000_i7375" type="#_x0000_t75" style="width:46.5pt;height:14.25pt" o:ole="">
                  <v:imagedata r:id="rId9140" o:title=""/>
                </v:shape>
                <o:OLEObject Type="Embed" ProgID="Equation.DSMT4" ShapeID="_x0000_i7375" DrawAspect="Content" ObjectID="_1690176828" r:id="rId914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10CB4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47545B62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41D03569" w14:textId="77777777" w:rsidTr="00EC4384">
        <w:tc>
          <w:tcPr>
            <w:tcW w:w="6200" w:type="dxa"/>
            <w:shd w:val="clear" w:color="auto" w:fill="auto"/>
          </w:tcPr>
          <w:p w14:paraId="3771BDA3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5: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153D3782">
                <v:shape id="_x0000_i7376" type="#_x0000_t75" style="width:21pt;height:20.25pt" o:ole="">
                  <v:imagedata r:id="rId9142" o:title=""/>
                </v:shape>
                <o:OLEObject Type="Embed" ProgID="Equation.DSMT4" ShapeID="_x0000_i7376" DrawAspect="Content" ObjectID="_1690176829" r:id="rId914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60" w14:anchorId="68874520">
                <v:shape id="_x0000_i7377" type="#_x0000_t75" style="width:57.75pt;height:33pt" o:ole="">
                  <v:imagedata r:id="rId9144" o:title=""/>
                </v:shape>
                <o:OLEObject Type="Embed" ProgID="Equation.DSMT4" ShapeID="_x0000_i7377" DrawAspect="Content" ObjectID="_1690176830" r:id="rId914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2873C0BB">
                <v:shape id="_x0000_i7378" type="#_x0000_t75" style="width:57.75pt;height:20.25pt" o:ole="">
                  <v:imagedata r:id="rId9146" o:title=""/>
                </v:shape>
                <o:OLEObject Type="Embed" ProgID="Equation.DSMT4" ShapeID="_x0000_i7378" DrawAspect="Content" ObjectID="_1690176831" r:id="rId914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BB5932E">
                <v:shape id="_x0000_i7379" type="#_x0000_t75" style="width:21pt;height:20.25pt" o:ole="">
                  <v:imagedata r:id="rId9148" o:title=""/>
                </v:shape>
                <o:OLEObject Type="Embed" ProgID="Equation.DSMT4" ShapeID="_x0000_i7379" DrawAspect="Content" ObjectID="_1690176832" r:id="rId914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00" w14:anchorId="7FDC5653">
                <v:shape id="_x0000_i7380" type="#_x0000_t75" style="width:33pt;height:15pt" o:ole="">
                  <v:imagedata r:id="rId9150" o:title=""/>
                </v:shape>
                <o:OLEObject Type="Embed" ProgID="Equation.DSMT4" ShapeID="_x0000_i7380" DrawAspect="Content" ObjectID="_1690176833" r:id="rId915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 Khi đó:</w:t>
            </w:r>
          </w:p>
          <w:p w14:paraId="2184F2C1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42E8AFDA">
                <v:shape id="_x0000_i7381" type="#_x0000_t75" style="width:49.5pt;height:30.75pt" o:ole="">
                  <v:imagedata r:id="rId9152" o:title=""/>
                </v:shape>
                <o:OLEObject Type="Embed" ProgID="Equation.DSMT4" ShapeID="_x0000_i7381" DrawAspect="Content" ObjectID="_1690176834" r:id="rId915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73AF2837">
                <v:shape id="_x0000_i7382" type="#_x0000_t75" style="width:48pt;height:30.75pt" o:ole="">
                  <v:imagedata r:id="rId9154" o:title=""/>
                </v:shape>
                <o:OLEObject Type="Embed" ProgID="Equation.DSMT4" ShapeID="_x0000_i7382" DrawAspect="Content" ObjectID="_1690176835" r:id="rId915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61961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55" w:dyaOrig="615" w14:anchorId="21A6C702">
                <v:shape id="_x0000_i7383" type="#_x0000_t75" style="width:42.75pt;height:30.75pt" o:ole="">
                  <v:imagedata r:id="rId9156" o:title=""/>
                </v:shape>
                <o:OLEObject Type="Embed" ProgID="Equation.DSMT4" ShapeID="_x0000_i7383" DrawAspect="Content" ObjectID="_1690176836" r:id="rId9157"/>
              </w:objec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162D697A">
                <v:shape id="_x0000_i7384" type="#_x0000_t75" style="width:49.5pt;height:30.75pt" o:ole="">
                  <v:imagedata r:id="rId9158" o:title=""/>
                </v:shape>
                <o:OLEObject Type="Embed" ProgID="Equation.DSMT4" ShapeID="_x0000_i7384" DrawAspect="Content" ObjectID="_1690176837" r:id="rId915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C841E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5396232C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5CDBDF00" w14:textId="77777777" w:rsidTr="00EC4384">
        <w:tc>
          <w:tcPr>
            <w:tcW w:w="6200" w:type="dxa"/>
            <w:shd w:val="clear" w:color="auto" w:fill="auto"/>
          </w:tcPr>
          <w:p w14:paraId="6B9DE29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Phương trình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67342750">
                <v:shape id="_x0000_i7385" type="#_x0000_t75" style="width:21pt;height:19.5pt" o:ole="">
                  <v:imagedata r:id="rId9160" o:title=""/>
                </v:shape>
                <o:OLEObject Type="Embed" ProgID="Equation.DSMT4" ShapeID="_x0000_i7385" DrawAspect="Content" ObjectID="_1690176838" r:id="rId916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56D51887">
                <v:shape id="_x0000_i7386" type="#_x0000_t75" style="width:43.5pt;height:19.5pt" o:ole="">
                  <v:imagedata r:id="rId9162" o:title=""/>
                </v:shape>
                <o:OLEObject Type="Embed" ProgID="Equation.DSMT4" ShapeID="_x0000_i7386" DrawAspect="Content" ObjectID="_1690176839" r:id="rId916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và tiếp xúc với 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30" w14:anchorId="481AE589">
                <v:shape id="_x0000_i7387" type="#_x0000_t75" style="width:81pt;height:16.5pt" o:ole="">
                  <v:imagedata r:id="rId9164" o:title=""/>
                </v:shape>
                <o:OLEObject Type="Embed" ProgID="Equation.DSMT4" ShapeID="_x0000_i7387" DrawAspect="Content" ObjectID="_1690176840" r:id="rId916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0ADF2D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4AE4813A">
                <v:shape id="_x0000_i7388" type="#_x0000_t75" style="width:81pt;height:21.75pt" o:ole="">
                  <v:imagedata r:id="rId9166" o:title=""/>
                </v:shape>
                <o:OLEObject Type="Embed" ProgID="Equation.DSMT4" ShapeID="_x0000_i7388" DrawAspect="Content" ObjectID="_1690176841" r:id="rId916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3B3E5A59">
                <v:shape id="_x0000_i7389" type="#_x0000_t75" style="width:81pt;height:21.75pt" o:ole="">
                  <v:imagedata r:id="rId9168" o:title=""/>
                </v:shape>
                <o:OLEObject Type="Embed" ProgID="Equation.DSMT4" ShapeID="_x0000_i7389" DrawAspect="Content" ObjectID="_1690176842" r:id="rId916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2081D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621CDEB9">
                <v:shape id="_x0000_i7390" type="#_x0000_t75" style="width:81pt;height:21.75pt" o:ole="">
                  <v:imagedata r:id="rId9170" o:title=""/>
                </v:shape>
                <o:OLEObject Type="Embed" ProgID="Equation.DSMT4" ShapeID="_x0000_i7390" DrawAspect="Content" ObjectID="_1690176843" r:id="rId917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0899499C">
                <v:shape id="_x0000_i7391" type="#_x0000_t75" style="width:81pt;height:21.75pt" o:ole="">
                  <v:imagedata r:id="rId9172" o:title=""/>
                </v:shape>
                <o:OLEObject Type="Embed" ProgID="Equation.DSMT4" ShapeID="_x0000_i7391" DrawAspect="Content" ObjectID="_1690176844" r:id="rId917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22BDD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CD90684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5B56D856" w14:textId="77777777" w:rsidTr="00EC4384">
        <w:tc>
          <w:tcPr>
            <w:tcW w:w="6200" w:type="dxa"/>
            <w:shd w:val="clear" w:color="auto" w:fill="auto"/>
          </w:tcPr>
          <w:p w14:paraId="7A06F65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7:</w: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elíp có phương trình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30" w14:anchorId="7BA99672">
                <v:shape id="_x0000_i7392" type="#_x0000_t75" style="width:82.5pt;height:31.5pt" o:ole="">
                  <v:imagedata r:id="rId9174" o:title=""/>
                </v:shape>
                <o:OLEObject Type="Embed" ProgID="Equation.DSMT4" ShapeID="_x0000_i7392" DrawAspect="Content" ObjectID="_1690176845" r:id="rId917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1365" w:dyaOrig="390" w14:anchorId="33FD9D22">
                <v:shape id="_x0000_i7393" type="#_x0000_t75" style="width:68.25pt;height:19.5pt" o:ole="">
                  <v:imagedata r:id="rId9176" o:title=""/>
                </v:shape>
                <o:OLEObject Type="Embed" ProgID="Equation.DSMT4" ShapeID="_x0000_i7393" DrawAspect="Content" ObjectID="_1690176846" r:id="rId917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tích các khoảng cách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210" w:dyaOrig="285" w14:anchorId="2381F5CC">
                <v:shape id="_x0000_i7394" type="#_x0000_t75" style="width:10.5pt;height:14.25pt" o:ole="">
                  <v:imagedata r:id="rId9178" o:title=""/>
                </v:shape>
                <o:OLEObject Type="Embed" ProgID="Equation.DSMT4" ShapeID="_x0000_i7394" DrawAspect="Content" ObjectID="_1690176847" r:id="rId917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từ hai tiêu điểm của elip </w:t>
            </w:r>
            <w:r w:rsidRPr="002625C4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58EB50A9" wp14:editId="568237B0">
                  <wp:extent cx="266700" cy="257175"/>
                  <wp:effectExtent l="0" t="0" r="0" b="9525"/>
                  <wp:docPr id="2124573295" name="Picture 2124573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tới đường thẳng </w:t>
            </w:r>
            <w:r w:rsidRPr="002625C4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5C9F420A" wp14:editId="64B55112">
                  <wp:extent cx="257175" cy="257175"/>
                  <wp:effectExtent l="0" t="0" r="9525" b="9525"/>
                  <wp:docPr id="2124573296" name="Picture 2124573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82449CE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630" w:dyaOrig="270" w14:anchorId="4BBF61C9">
                <v:shape id="_x0000_i7395" type="#_x0000_t75" style="width:31.5pt;height:13.5pt" o:ole="">
                  <v:imagedata r:id="rId9182" o:title=""/>
                </v:shape>
                <o:OLEObject Type="Embed" ProgID="Equation.DSMT4" ShapeID="_x0000_i7395" DrawAspect="Content" ObjectID="_1690176848" r:id="rId918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630" w:dyaOrig="270" w14:anchorId="08172B39">
                <v:shape id="_x0000_i7396" type="#_x0000_t75" style="width:31.5pt;height:13.5pt" o:ole="">
                  <v:imagedata r:id="rId9184" o:title=""/>
                </v:shape>
                <o:OLEObject Type="Embed" ProgID="Equation.DSMT4" ShapeID="_x0000_i7396" DrawAspect="Content" ObjectID="_1690176849" r:id="rId918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555" w:dyaOrig="270" w14:anchorId="7BE1DCF4">
                <v:shape id="_x0000_i7397" type="#_x0000_t75" style="width:27.75pt;height:13.5pt" o:ole="">
                  <v:imagedata r:id="rId9186" o:title=""/>
                </v:shape>
                <o:OLEObject Type="Embed" ProgID="Equation.DSMT4" ShapeID="_x0000_i7397" DrawAspect="Content" ObjectID="_1690176850" r:id="rId918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555" w:dyaOrig="270" w14:anchorId="22E68623">
                <v:shape id="_x0000_i7398" type="#_x0000_t75" style="width:27.75pt;height:13.5pt" o:ole="">
                  <v:imagedata r:id="rId9188" o:title=""/>
                </v:shape>
                <o:OLEObject Type="Embed" ProgID="Equation.DSMT4" ShapeID="_x0000_i7398" DrawAspect="Content" ObjectID="_1690176851" r:id="rId918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3304FA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F6CC88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05347D4D" w14:textId="77777777" w:rsidTr="00EC4384">
        <w:tc>
          <w:tcPr>
            <w:tcW w:w="6200" w:type="dxa"/>
            <w:shd w:val="clear" w:color="auto" w:fill="auto"/>
          </w:tcPr>
          <w:p w14:paraId="2DB6328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8:</w: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20" w:dyaOrig="405" w14:anchorId="00B4AC2F">
                <v:shape id="_x0000_i7399" type="#_x0000_t75" style="width:21pt;height:20.25pt" o:ole="">
                  <v:imagedata r:id="rId9190" o:title=""/>
                </v:shape>
                <o:OLEObject Type="Embed" ProgID="Equation.DSMT4" ShapeID="_x0000_i7399" DrawAspect="Content" ObjectID="_1690176852" r:id="rId919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1170" w:dyaOrig="660" w14:anchorId="2E3E34C8">
                <v:shape id="_x0000_i7400" type="#_x0000_t75" style="width:58.5pt;height:33pt" o:ole="">
                  <v:imagedata r:id="rId9192" o:title=""/>
                </v:shape>
                <o:OLEObject Type="Embed" ProgID="Equation.DSMT4" ShapeID="_x0000_i7400" DrawAspect="Content" ObjectID="_1690176853" r:id="rId919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1170" w:dyaOrig="405" w14:anchorId="237BAEDB">
                <v:shape id="_x0000_i7401" type="#_x0000_t75" style="width:58.5pt;height:20.25pt" o:ole="">
                  <v:imagedata r:id="rId9194" o:title=""/>
                </v:shape>
                <o:OLEObject Type="Embed" ProgID="Equation.DSMT4" ShapeID="_x0000_i7401" DrawAspect="Content" ObjectID="_1690176854" r:id="rId919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20" w:dyaOrig="405" w14:anchorId="5AEFD080">
                <v:shape id="_x0000_i7402" type="#_x0000_t75" style="width:21pt;height:20.25pt" o:ole="">
                  <v:imagedata r:id="rId9196" o:title=""/>
                </v:shape>
                <o:OLEObject Type="Embed" ProgID="Equation.DSMT4" ShapeID="_x0000_i7402" DrawAspect="Content" ObjectID="_1690176855" r:id="rId919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660" w:dyaOrig="315" w14:anchorId="3D1EA4E4">
                <v:shape id="_x0000_i7403" type="#_x0000_t75" style="width:33pt;height:15.75pt" o:ole="">
                  <v:imagedata r:id="rId9198" o:title=""/>
                </v:shape>
                <o:OLEObject Type="Embed" ProgID="Equation.DSMT4" ShapeID="_x0000_i7403" DrawAspect="Content" ObjectID="_1690176856" r:id="rId919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 Khi đó:</w:t>
            </w:r>
          </w:p>
          <w:p w14:paraId="41BD7CB3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20" w:dyaOrig="615" w14:anchorId="5BA88DA7">
                <v:shape id="_x0000_i7404" type="#_x0000_t75" style="width:51pt;height:30.75pt" o:ole="">
                  <v:imagedata r:id="rId9200" o:title=""/>
                </v:shape>
                <o:OLEObject Type="Embed" ProgID="Equation.DSMT4" ShapeID="_x0000_i7404" DrawAspect="Content" ObjectID="_1690176857" r:id="rId9201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915" w:dyaOrig="615" w14:anchorId="6C4F1CCD">
                <v:shape id="_x0000_i7405" type="#_x0000_t75" style="width:45.75pt;height:30.75pt" o:ole="">
                  <v:imagedata r:id="rId9202" o:title=""/>
                </v:shape>
                <o:OLEObject Type="Embed" ProgID="Equation.DSMT4" ShapeID="_x0000_i7405" DrawAspect="Content" ObjectID="_1690176858" r:id="rId9203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35" w:dyaOrig="615" w14:anchorId="3210DC36">
                <v:shape id="_x0000_i7406" type="#_x0000_t75" style="width:51.75pt;height:30.75pt" o:ole="">
                  <v:imagedata r:id="rId9204" o:title=""/>
                </v:shape>
                <o:OLEObject Type="Embed" ProgID="Equation.DSMT4" ShapeID="_x0000_i7406" DrawAspect="Content" ObjectID="_1690176859" r:id="rId920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35" w:dyaOrig="615" w14:anchorId="4BDCC148">
                <v:shape id="_x0000_i7407" type="#_x0000_t75" style="width:51.75pt;height:30.75pt" o:ole="">
                  <v:imagedata r:id="rId9206" o:title=""/>
                </v:shape>
                <o:OLEObject Type="Embed" ProgID="Equation.DSMT4" ShapeID="_x0000_i7407" DrawAspect="Content" ObjectID="_1690176860" r:id="rId9207"/>
              </w:object>
            </w:r>
          </w:p>
          <w:p w14:paraId="1D65AB1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061061D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63682D3D" w14:textId="77777777" w:rsidTr="00EC4384">
        <w:tc>
          <w:tcPr>
            <w:tcW w:w="6200" w:type="dxa"/>
            <w:shd w:val="clear" w:color="auto" w:fill="auto"/>
          </w:tcPr>
          <w:p w14:paraId="49B7A2A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30" w14:anchorId="6EEFD3CD">
                <v:shape id="_x0000_i7408" type="#_x0000_t75" style="width:84.75pt;height:31.5pt" o:ole="">
                  <v:imagedata r:id="rId9208" o:title=""/>
                </v:shape>
                <o:OLEObject Type="Embed" ProgID="Equation.DSMT4" ShapeID="_x0000_i7408" DrawAspect="Content" ObjectID="_1690176861" r:id="rId920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bookmarkStart w:id="290" w:name="MTBlankEqn_0"/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019D47DA">
                <v:shape id="_x0000_i7409" type="#_x0000_t75" style="width:61.5pt;height:20.25pt" o:ole="">
                  <v:imagedata r:id="rId9210" o:title=""/>
                </v:shape>
                <o:OLEObject Type="Embed" ProgID="Equation.DSMT4" ShapeID="_x0000_i7409" DrawAspect="Content" ObjectID="_1690176862" r:id="rId9211"/>
              </w:object>
            </w:r>
            <w:bookmarkEnd w:id="290"/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09DA2AB9">
                <v:shape id="_x0000_i7410" type="#_x0000_t75" style="width:20.25pt;height:20.25pt" o:ole="">
                  <v:imagedata r:id="rId9212" o:title=""/>
                </v:shape>
                <o:OLEObject Type="Embed" ProgID="Equation.DSMT4" ShapeID="_x0000_i7410" DrawAspect="Content" ObjectID="_1690176863" r:id="rId921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330" w14:anchorId="11A5BB5A">
                <v:shape id="_x0000_i7411" type="#_x0000_t75" style="width:31.5pt;height:16.5pt" o:ole="">
                  <v:imagedata r:id="rId9214" o:title=""/>
                </v:shape>
                <o:OLEObject Type="Embed" ProgID="Equation.DSMT4" ShapeID="_x0000_i7411" DrawAspect="Content" ObjectID="_1690176864" r:id="rId921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Khi đó:</w:t>
            </w:r>
          </w:p>
          <w:p w14:paraId="24E6C20C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005" w:dyaOrig="615" w14:anchorId="1E1116E5">
                <v:shape id="_x0000_i7412" type="#_x0000_t75" style="width:50.25pt;height:30.75pt" o:ole="">
                  <v:imagedata r:id="rId9216" o:title=""/>
                </v:shape>
                <o:OLEObject Type="Embed" ProgID="Equation.DSMT4" ShapeID="_x0000_i7412" DrawAspect="Content" ObjectID="_1690176865" r:id="rId9217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005" w:dyaOrig="615" w14:anchorId="10A80AF3">
                <v:shape id="_x0000_i7413" type="#_x0000_t75" style="width:50.25pt;height:30.75pt" o:ole="">
                  <v:imagedata r:id="rId9218" o:title=""/>
                </v:shape>
                <o:OLEObject Type="Embed" ProgID="Equation.DSMT4" ShapeID="_x0000_i7413" DrawAspect="Content" ObjectID="_1690176866" r:id="rId9219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43AF0BBE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960" w:dyaOrig="615" w14:anchorId="19B8CD81">
                <v:shape id="_x0000_i7414" type="#_x0000_t75" style="width:48pt;height:30.75pt" o:ole="">
                  <v:imagedata r:id="rId9220" o:title=""/>
                </v:shape>
                <o:OLEObject Type="Embed" ProgID="Equation.DSMT4" ShapeID="_x0000_i7414" DrawAspect="Content" ObjectID="_1690176867" r:id="rId9221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915" w:dyaOrig="615" w14:anchorId="61B0990D">
                <v:shape id="_x0000_i7415" type="#_x0000_t75" style="width:45.75pt;height:30.75pt" o:ole="">
                  <v:imagedata r:id="rId9222" o:title=""/>
                </v:shape>
                <o:OLEObject Type="Embed" ProgID="Equation.DSMT4" ShapeID="_x0000_i7415" DrawAspect="Content" ObjectID="_1690176868" r:id="rId9223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2D62598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31108FC4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02591C1D" w14:textId="77777777" w:rsidTr="00EC4384">
        <w:tc>
          <w:tcPr>
            <w:tcW w:w="6200" w:type="dxa"/>
            <w:shd w:val="clear" w:color="auto" w:fill="auto"/>
          </w:tcPr>
          <w:p w14:paraId="2E9C719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4EEC7F58">
                <v:shape id="_x0000_i7416" type="#_x0000_t75" style="width:57.75pt;height:20.25pt" o:ole="">
                  <v:imagedata r:id="rId9224" o:title=""/>
                </v:shape>
                <o:OLEObject Type="Embed" ProgID="Equation.DSMT4" ShapeID="_x0000_i7416" DrawAspect="Content" ObjectID="_1690176869" r:id="rId922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30" w14:anchorId="61DE3F9D">
                <v:shape id="_x0000_i7417" type="#_x0000_t75" style="width:84.75pt;height:31.5pt" o:ole="">
                  <v:imagedata r:id="rId9226" o:title=""/>
                </v:shape>
                <o:OLEObject Type="Embed" ProgID="Equation.DSMT4" ShapeID="_x0000_i7417" DrawAspect="Content" ObjectID="_1690176870" r:id="rId922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vertAlign w:val="subscript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tại hai điểm</w:t>
            </w:r>
          </w:p>
          <w:p w14:paraId="42BEDEC3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Các khẳng định trên đều sai.</w:t>
            </w:r>
          </w:p>
          <w:p w14:paraId="2F74B310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263B526A">
                <v:shape id="_x0000_i7418" type="#_x0000_t75" style="width:18pt;height:16.5pt" o:ole="">
                  <v:imagedata r:id="rId9228" o:title=""/>
                </v:shape>
                <o:OLEObject Type="Embed" ProgID="Equation.DSMT4" ShapeID="_x0000_i7418" DrawAspect="Content" ObjectID="_1690176871" r:id="rId922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06269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4CD560F5">
                <v:shape id="_x0000_i7419" type="#_x0000_t75" style="width:18pt;height:14.25pt" o:ole="">
                  <v:imagedata r:id="rId9230" o:title=""/>
                </v:shape>
                <o:OLEObject Type="Embed" ProgID="Equation.DSMT4" ShapeID="_x0000_i7419" DrawAspect="Content" ObjectID="_1690176872" r:id="rId923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02FDB1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gốc toạ độ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30F5768A">
                <v:shape id="_x0000_i7420" type="#_x0000_t75" style="width:11.25pt;height:14.25pt" o:ole="">
                  <v:imagedata r:id="rId9232" o:title=""/>
                </v:shape>
                <o:OLEObject Type="Embed" ProgID="Equation.DSMT4" ShapeID="_x0000_i7420" DrawAspect="Content" ObjectID="_1690176873" r:id="rId923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CB47C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208DFE14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3A784823" w14:textId="77777777" w:rsidTr="00EC4384">
        <w:tc>
          <w:tcPr>
            <w:tcW w:w="6200" w:type="dxa"/>
            <w:shd w:val="clear" w:color="auto" w:fill="auto"/>
          </w:tcPr>
          <w:p w14:paraId="2F9825A8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11: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675" w:dyaOrig="315" w14:anchorId="53D15650">
                <v:shape id="_x0000_i7421" type="#_x0000_t75" style="width:33.75pt;height:15.75pt" o:ole="">
                  <v:imagedata r:id="rId9234" o:title=""/>
                </v:shape>
                <o:OLEObject Type="Embed" ProgID="Equation.DSMT4" ShapeID="_x0000_i7421" DrawAspect="Content" ObjectID="_1690176874" r:id="rId923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cắt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2265" w:dyaOrig="660" w14:anchorId="20E90E29">
                <v:shape id="_x0000_i7422" type="#_x0000_t75" style="width:113.25pt;height:33pt" o:ole="">
                  <v:imagedata r:id="rId9236" o:title=""/>
                </v:shape>
                <o:OLEObject Type="Embed" ProgID="Equation.DSMT4" ShapeID="_x0000_i7422" DrawAspect="Content" ObjectID="_1690176875" r:id="rId923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tại hai điểm</w:t>
            </w:r>
          </w:p>
          <w:p w14:paraId="7AE95C72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360" w:dyaOrig="315" w14:anchorId="27D0FF3B">
                <v:shape id="_x0000_i7423" type="#_x0000_t75" style="width:18pt;height:15.75pt" o:ole="">
                  <v:imagedata r:id="rId9238" o:title=""/>
                </v:shape>
                <o:OLEObject Type="Embed" ProgID="Equation.DSMT4" ShapeID="_x0000_i7423" DrawAspect="Content" ObjectID="_1690176876" r:id="rId923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58C7E05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60" w:dyaOrig="270" w14:anchorId="17DC4717">
                <v:shape id="_x0000_i7424" type="#_x0000_t75" style="width:18pt;height:13.5pt" o:ole="">
                  <v:imagedata r:id="rId9240" o:title=""/>
                </v:shape>
                <o:OLEObject Type="Embed" ProgID="Equation.DSMT4" ShapeID="_x0000_i7424" DrawAspect="Content" ObjectID="_1690176877" r:id="rId924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9CB625A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gốc toạ độ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70" w14:anchorId="789FE9DC">
                <v:shape id="_x0000_i7425" type="#_x0000_t75" style="width:12pt;height:13.5pt" o:ole="">
                  <v:imagedata r:id="rId9242" o:title=""/>
                </v:shape>
                <o:OLEObject Type="Embed" ProgID="Equation.DSMT4" ShapeID="_x0000_i7425" DrawAspect="Content" ObjectID="_1690176878" r:id="rId924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A88FD0C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Các khẳng định trên đều sai.</w:t>
            </w:r>
          </w:p>
          <w:p w14:paraId="246093D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2814A12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23D282F7" w14:textId="77777777" w:rsidTr="00EC4384">
        <w:tc>
          <w:tcPr>
            <w:tcW w:w="6200" w:type="dxa"/>
            <w:shd w:val="clear" w:color="auto" w:fill="auto"/>
          </w:tcPr>
          <w:p w14:paraId="33744C2B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qua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9DB9914">
                <v:shape id="_x0000_i7426" type="#_x0000_t75" style="width:38.25pt;height:20.25pt" o:ole="">
                  <v:imagedata r:id="rId9244" o:title=""/>
                </v:shape>
                <o:OLEObject Type="Embed" ProgID="Equation.DSMT4" ShapeID="_x0000_i7426" DrawAspect="Content" ObjectID="_1690176879" r:id="rId924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cắt elíp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88C6D5A">
                <v:shape id="_x0000_i7427" type="#_x0000_t75" style="width:21pt;height:20.25pt" o:ole="">
                  <v:imagedata r:id="rId9246" o:title=""/>
                </v:shape>
                <o:OLEObject Type="Embed" ProgID="Equation.DSMT4" ShapeID="_x0000_i7427" DrawAspect="Content" ObjectID="_1690176880" r:id="rId924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60" w14:anchorId="6E4C14C5">
                <v:shape id="_x0000_i7428" type="#_x0000_t75" style="width:72.75pt;height:18pt" o:ole="">
                  <v:imagedata r:id="rId9248" o:title=""/>
                </v:shape>
                <o:OLEObject Type="Embed" ProgID="Equation.DSMT4" ShapeID="_x0000_i7428" DrawAspect="Content" ObjectID="_1690176881" r:id="rId924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77C5CC2A">
                <v:shape id="_x0000_i7429" type="#_x0000_t75" style="width:38.25pt;height:18pt" o:ole="">
                  <v:imagedata r:id="rId9250" o:title=""/>
                </v:shape>
                <o:OLEObject Type="Embed" ProgID="Equation.DSMT4" ShapeID="_x0000_i7429" DrawAspect="Content" ObjectID="_1690176882" r:id="rId925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20" w:dyaOrig="360" w14:anchorId="7A36582C">
                <v:shape id="_x0000_i7430" type="#_x0000_t75" style="width:66pt;height:18pt" o:ole="">
                  <v:imagedata r:id="rId9252" o:title=""/>
                </v:shape>
                <o:OLEObject Type="Embed" ProgID="Equation.DSMT4" ShapeID="_x0000_i7430" DrawAspect="Content" ObjectID="_1690176883" r:id="rId925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phương trình là</w:t>
            </w:r>
          </w:p>
          <w:p w14:paraId="0F9AE537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11E18600">
                <v:shape id="_x0000_i7431" type="#_x0000_t75" style="width:81pt;height:15.75pt" o:ole="">
                  <v:imagedata r:id="rId9254" o:title=""/>
                </v:shape>
                <o:OLEObject Type="Embed" ProgID="Equation.DSMT4" ShapeID="_x0000_i7431" DrawAspect="Content" ObjectID="_1690176884" r:id="rId925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15" w14:anchorId="13DE64C7">
                <v:shape id="_x0000_i7432" type="#_x0000_t75" style="width:63.75pt;height:15.75pt" o:ole="">
                  <v:imagedata r:id="rId9256" o:title=""/>
                </v:shape>
                <o:OLEObject Type="Embed" ProgID="Equation.DSMT4" ShapeID="_x0000_i7432" DrawAspect="Content" ObjectID="_1690176885" r:id="rId9257"/>
              </w:object>
            </w:r>
          </w:p>
          <w:p w14:paraId="44582F6B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35" w:dyaOrig="315" w14:anchorId="55CCD14D">
                <v:shape id="_x0000_i7433" type="#_x0000_t75" style="width:96.75pt;height:15.75pt" o:ole="">
                  <v:imagedata r:id="rId9258" o:title=""/>
                </v:shape>
                <o:OLEObject Type="Embed" ProgID="Equation.DSMT4" ShapeID="_x0000_i7433" DrawAspect="Content" ObjectID="_1690176886" r:id="rId925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15" w:dyaOrig="315" w14:anchorId="2D865ADB">
                <v:shape id="_x0000_i7434" type="#_x0000_t75" style="width:75.75pt;height:15.75pt" o:ole="">
                  <v:imagedata r:id="rId9260" o:title=""/>
                </v:shape>
                <o:OLEObject Type="Embed" ProgID="Equation.DSMT4" ShapeID="_x0000_i7434" DrawAspect="Content" ObjectID="_1690176887" r:id="rId9261"/>
              </w:object>
            </w:r>
          </w:p>
          <w:p w14:paraId="061FFDCE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14588AD3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7CECCE0C" w14:textId="77777777" w:rsidTr="00EC4384">
        <w:tc>
          <w:tcPr>
            <w:tcW w:w="6200" w:type="dxa"/>
            <w:shd w:val="clear" w:color="auto" w:fill="auto"/>
          </w:tcPr>
          <w:p w14:paraId="5DF70E0D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qua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16583BE8">
                <v:shape id="_x0000_i7435" type="#_x0000_t75" style="width:36.75pt;height:20.25pt" o:ole="">
                  <v:imagedata r:id="rId9262" o:title=""/>
                </v:shape>
                <o:OLEObject Type="Embed" ProgID="Equation.DSMT4" ShapeID="_x0000_i7435" DrawAspect="Content" ObjectID="_1690176888" r:id="rId926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cắt Elíp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51FEFD89">
                <v:shape id="_x0000_i7436" type="#_x0000_t75" style="width:25.5pt;height:20.25pt" o:ole="">
                  <v:imagedata r:id="rId9264" o:title=""/>
                </v:shape>
                <o:OLEObject Type="Embed" ProgID="Equation.DSMT4" ShapeID="_x0000_i7436" DrawAspect="Content" ObjectID="_1690176889" r:id="rId9265"/>
              </w:objec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80" w:dyaOrig="375" w14:anchorId="3E514AD5">
                <v:shape id="_x0000_i7437" type="#_x0000_t75" style="width:84pt;height:18.75pt" o:ole="">
                  <v:imagedata r:id="rId9266" o:title=""/>
                </v:shape>
                <o:OLEObject Type="Embed" ProgID="Equation.DSMT4" ShapeID="_x0000_i7437" DrawAspect="Content" ObjectID="_1690176890" r:id="rId926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80" w:dyaOrig="375" w14:anchorId="4FB0B3F5">
                <v:shape id="_x0000_i7438" type="#_x0000_t75" style="width:39pt;height:18.75pt" o:ole="">
                  <v:imagedata r:id="rId9268" o:title=""/>
                </v:shape>
                <o:OLEObject Type="Embed" ProgID="Equation.DSMT4" ShapeID="_x0000_i7438" DrawAspect="Content" ObjectID="_1690176891" r:id="rId926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35" w:dyaOrig="375" w14:anchorId="48F48B08">
                <v:shape id="_x0000_i7439" type="#_x0000_t75" style="width:66.75pt;height:18.75pt" o:ole="">
                  <v:imagedata r:id="rId9270" o:title=""/>
                </v:shape>
                <o:OLEObject Type="Embed" ProgID="Equation.DSMT4" ShapeID="_x0000_i7439" DrawAspect="Content" ObjectID="_1690176892" r:id="rId927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có phương trình là</w:t>
            </w:r>
          </w:p>
          <w:p w14:paraId="69E2FE22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30" w14:anchorId="68868141">
                <v:shape id="_x0000_i7440" type="#_x0000_t75" style="width:68.25pt;height:16.5pt" o:ole="">
                  <v:imagedata r:id="rId9272" o:title=""/>
                </v:shape>
                <o:OLEObject Type="Embed" ProgID="Equation.DSMT4" ShapeID="_x0000_i7440" DrawAspect="Content" ObjectID="_1690176893" r:id="rId927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0B19822B">
                <v:shape id="_x0000_i7441" type="#_x0000_t75" style="width:64.5pt;height:16.5pt" o:ole="">
                  <v:imagedata r:id="rId9274" o:title=""/>
                </v:shape>
                <o:OLEObject Type="Embed" ProgID="Equation.DSMT4" ShapeID="_x0000_i7441" DrawAspect="Content" ObjectID="_1690176894" r:id="rId927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3C5064" w14:textId="77777777" w:rsidR="00AF665B" w:rsidRPr="002625C4" w:rsidRDefault="00AF665B" w:rsidP="00EC438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30" w14:anchorId="6CA36025">
                <v:shape id="_x0000_i7442" type="#_x0000_t75" style="width:84.75pt;height:16.5pt" o:ole="">
                  <v:imagedata r:id="rId9276" o:title=""/>
                </v:shape>
                <o:OLEObject Type="Embed" ProgID="Equation.DSMT4" ShapeID="_x0000_i7442" DrawAspect="Content" ObjectID="_1690176895" r:id="rId927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52AC51F1">
                <v:shape id="_x0000_i7443" type="#_x0000_t75" style="width:64.5pt;height:16.5pt" o:ole="">
                  <v:imagedata r:id="rId9278" o:title=""/>
                </v:shape>
                <o:OLEObject Type="Embed" ProgID="Equation.DSMT4" ShapeID="_x0000_i7443" DrawAspect="Content" ObjectID="_1690176896" r:id="rId927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E4F7B3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2FF7307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AF665B" w:rsidRPr="002625C4" w14:paraId="632B0458" w14:textId="77777777" w:rsidTr="00EC4384">
        <w:tc>
          <w:tcPr>
            <w:tcW w:w="6200" w:type="dxa"/>
            <w:shd w:val="clear" w:color="auto" w:fill="auto"/>
          </w:tcPr>
          <w:p w14:paraId="23A9A1E4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35" w:dyaOrig="675" w14:anchorId="37D076F9">
                <v:shape id="_x0000_i7444" type="#_x0000_t75" style="width:81.75pt;height:33.75pt" o:ole="">
                  <v:imagedata r:id="rId9280" o:title=""/>
                </v:shape>
                <o:OLEObject Type="Embed" ProgID="Equation.DSMT4" ShapeID="_x0000_i7444" DrawAspect="Content" ObjectID="_1690176897" r:id="rId9281"/>
              </w:objec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 và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537101ED">
                <v:shape id="_x0000_i7445" type="#_x0000_t75" style="width:87pt;height:20.25pt" o:ole="">
                  <v:imagedata r:id="rId9282" o:title=""/>
                </v:shape>
                <o:OLEObject Type="Embed" ProgID="Equation.DSMT4" ShapeID="_x0000_i7445" DrawAspect="Content" ObjectID="_1690176898" r:id="rId9283"/>
              </w:objec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 có bao nhiêu điểm chung?</w:t>
            </w:r>
          </w:p>
          <w:p w14:paraId="3DB4614C" w14:textId="77777777" w:rsidR="00AF665B" w:rsidRPr="002625C4" w:rsidRDefault="00AF665B" w:rsidP="00EC438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2.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4.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0.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1.</w:t>
            </w:r>
          </w:p>
          <w:p w14:paraId="4C0586A9" w14:textId="77777777" w:rsidR="00AF665B" w:rsidRPr="002625C4" w:rsidRDefault="00AF665B" w:rsidP="00EC438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B0BEA5F" w14:textId="77777777" w:rsidR="00AF665B" w:rsidRPr="002625C4" w:rsidRDefault="00AF665B" w:rsidP="00EC4384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045288E7" w14:textId="77777777" w:rsidR="00AF665B" w:rsidRPr="00D33FB7" w:rsidRDefault="00AF665B" w:rsidP="00AF665B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</w:p>
    <w:p w14:paraId="0106F5F5" w14:textId="0316754D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F9EAE6B" w14:textId="5595FAA0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5BC9CB5" w14:textId="5FD4C656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0C9B161" w14:textId="54A68B70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440202F" w14:textId="7B1F5781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C6CE50C" w14:textId="789C00D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3D9C95F" w14:textId="250F0613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C68C218" w14:textId="69EAFF96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775C1AC5" w14:textId="237BEC62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42825F8" w14:textId="73458809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D80C584" w14:textId="602649B8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37E6FFD8" w14:textId="33F1DFCE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123AF9C" w14:textId="3114E258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93C0850" w14:textId="5F179D55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7FBAF88" w14:textId="7D89AC39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25A11346" w14:textId="2F6D34F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B963EC7" w14:textId="1DF3179C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1DD81CF" w14:textId="79C99645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596DE7C" w14:textId="47E219FB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480B9158" w14:textId="7ED3AAAA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194749D3" w14:textId="5EE7E61D" w:rsidR="00AF665B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0173C4CD" w14:textId="77777777" w:rsidR="00AF665B" w:rsidRPr="001A4A13" w:rsidRDefault="00AF665B" w:rsidP="003A1E0D">
      <w:pPr>
        <w:spacing w:line="276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sectPr w:rsidR="00AF665B" w:rsidRPr="001A4A13" w:rsidSect="00CD05B3">
      <w:headerReference w:type="default" r:id="rId9284"/>
      <w:footerReference w:type="default" r:id="rId928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7CFA43" w14:textId="77777777" w:rsidR="00D83BB6" w:rsidRDefault="00D83BB6" w:rsidP="0032639E">
      <w:pPr>
        <w:spacing w:after="0" w:line="240" w:lineRule="auto"/>
      </w:pPr>
      <w:r>
        <w:separator/>
      </w:r>
    </w:p>
  </w:endnote>
  <w:endnote w:type="continuationSeparator" w:id="0">
    <w:p w14:paraId="3350647A" w14:textId="77777777" w:rsidR="00D83BB6" w:rsidRDefault="00D83BB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1E318647" w:rsidR="00E62F77" w:rsidRPr="001B5321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1B5321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Pr="001B5321">
          <w:t xml:space="preserve">     </w:t>
        </w:r>
        <w:r w:rsidR="001B5321">
          <w:t xml:space="preserve"> </w:t>
        </w:r>
        <w:r w:rsidRPr="001B5321">
          <w:t xml:space="preserve"> </w:t>
        </w:r>
        <w:r w:rsidRPr="001B5321">
          <w:rPr>
            <w:b/>
            <w:bCs/>
            <w:color w:val="0000CC"/>
          </w:rPr>
          <w:t xml:space="preserve"> </w:t>
        </w:r>
        <w:r w:rsidRPr="001B5321">
          <w:rPr>
            <w:b/>
            <w:bCs/>
            <w:color w:val="0000CC"/>
          </w:rPr>
          <w:fldChar w:fldCharType="begin"/>
        </w:r>
        <w:r w:rsidRPr="001B5321">
          <w:rPr>
            <w:b/>
            <w:bCs/>
            <w:color w:val="0000CC"/>
          </w:rPr>
          <w:instrText xml:space="preserve"> PAGE   \* MERGEFORMAT </w:instrText>
        </w:r>
        <w:r w:rsidRPr="001B5321">
          <w:rPr>
            <w:b/>
            <w:bCs/>
            <w:color w:val="0000CC"/>
          </w:rPr>
          <w:fldChar w:fldCharType="separate"/>
        </w:r>
        <w:r w:rsidRPr="001B5321">
          <w:rPr>
            <w:b/>
            <w:bCs/>
            <w:noProof/>
            <w:color w:val="0000CC"/>
          </w:rPr>
          <w:t>2</w:t>
        </w:r>
        <w:r w:rsidRPr="001B5321">
          <w:rPr>
            <w:b/>
            <w:bCs/>
            <w:noProof/>
            <w:color w:val="0000CC"/>
          </w:rPr>
          <w:fldChar w:fldCharType="end"/>
        </w:r>
        <w:r w:rsidRPr="001B5321">
          <w:rPr>
            <w:b/>
            <w:bCs/>
            <w:noProof/>
            <w:color w:val="0000CC"/>
          </w:rPr>
          <w:t xml:space="preserve">     </w:t>
        </w:r>
        <w:r w:rsidRPr="001B5321">
          <w:rPr>
            <w:rFonts w:ascii="Cambria Math" w:hAnsi="Cambria Math"/>
            <w:b/>
            <w:bCs/>
            <w:noProof/>
            <w:color w:val="0000CC"/>
          </w:rPr>
          <w:t>◈</w:t>
        </w:r>
        <w:r w:rsidRPr="001B5321">
          <w:rPr>
            <w:b/>
            <w:bCs/>
            <w:noProof/>
            <w:color w:val="0000CC"/>
          </w:rPr>
          <w:t xml:space="preserve"> - Zalo 0774860155- chia s</w:t>
        </w:r>
        <w:r w:rsidRPr="001B5321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 w:rsidRPr="001B5321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337478" w14:textId="77777777" w:rsidR="00D83BB6" w:rsidRDefault="00D83BB6" w:rsidP="0032639E">
      <w:pPr>
        <w:spacing w:after="0" w:line="240" w:lineRule="auto"/>
      </w:pPr>
      <w:r>
        <w:separator/>
      </w:r>
    </w:p>
  </w:footnote>
  <w:footnote w:type="continuationSeparator" w:id="0">
    <w:p w14:paraId="189C9631" w14:textId="77777777" w:rsidR="00D83BB6" w:rsidRDefault="00D83BB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637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7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5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61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3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178507034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638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d921r6wwAAM1hAAAOAAAA&#10;AAAAAAAAAAAAAC4CAABkcnMvZTJvRG9jLnhtbFBLAQItABQABgAIAAAAIQD6iHAM4AAAAAwBAAAP&#10;AAAAAAAAAAAAAAAAAEUPAABkcnMvZG93bnJldi54bWxQSwUGAAAAAAQABADzAAAAUhAAAAAA&#10;">
              <v:group id="Group 22" o:spid="_x0000_s1639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640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64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64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40" o:spid="_x0000_s1643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644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645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646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647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648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649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650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651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652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653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654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655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656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657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658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659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660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661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662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663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664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665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666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" fillcolor="#00c" stroked="f" strokeweight="1.25pt"/>
                      <v:roundrect id="Rectangle: Rounded Corners 18" o:spid="_x0000_s1667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" fillcolor="#feffd5" stroked="f" strokeweight="1.25pt"/>
                    </v:group>
                    <v:roundrect id="Rectangle: Rounded Corners 16" o:spid="_x0000_s1668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669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CRu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pm&#10;U3h+ST9ALh8AAAD//wMAUEsBAi0AFAAGAAgAAAAhANvh9svuAAAAhQEAABMAAAAAAAAAAAAAAAAA&#10;AAAAAFtDb250ZW50X1R5cGVzXS54bWxQSwECLQAUAAYACAAAACEAWvQsW78AAAAVAQAACwAAAAAA&#10;AAAAAAAAAAAfAQAAX3JlbHMvLnJlbHNQSwECLQAUAAYACAAAACEA4/AkbsAAAADbAAAADwAAAAAA&#10;AAAAAAAAAAAHAgAAZHJzL2Rvd25yZXYueG1sUEsFBgAAAAADAAMAtwAAAPQCAAAAAA==&#10;" fillcolor="#eefed2" stroked="f" strokeweight="1.25pt"/>
                  </v:group>
                  <v:rect id="Rectangle 7" o:spid="_x0000_s1670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671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" fillcolor="#ffc000" strokecolor="#00c" strokeweight="1.25pt"/>
                <v:roundrect id="Rectangle: Rounded Corners 5" o:spid="_x0000_s1672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673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674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2" type="#_x0000_t75" style="width:450pt;height:450pt" o:bullet="t">
        <v:imagedata r:id="rId1" o:title="fa-check-square-o_600"/>
      </v:shape>
    </w:pict>
  </w:numPicBullet>
  <w:numPicBullet w:numPicBulletId="1">
    <w:pict>
      <v:shape w14:anchorId="15FA04CB" id="_x0000_i1223" type="#_x0000_t75" style="width:61.5pt;height:42pt" o:bullet="t">
        <v:imagedata r:id="rId2" o:title="nut"/>
      </v:shape>
    </w:pict>
  </w:numPicBullet>
  <w:numPicBullet w:numPicBulletId="2">
    <w:pict>
      <v:shape id="_x0000_i1224" type="#_x0000_t75" style="width:225pt;height:225pt" o:bullet="t">
        <v:imagedata r:id="rId3" o:title="tick-png-blue"/>
      </v:shape>
    </w:pict>
  </w:numPicBullet>
  <w:abstractNum w:abstractNumId="0" w15:restartNumberingAfterBreak="0">
    <w:nsid w:val="02B91BA5"/>
    <w:multiLevelType w:val="hybridMultilevel"/>
    <w:tmpl w:val="81B21C1A"/>
    <w:lvl w:ilvl="0" w:tplc="199AAE70">
      <w:start w:val="1"/>
      <w:numFmt w:val="bullet"/>
      <w:lvlText w:val=""/>
      <w:lvlJc w:val="left"/>
      <w:pPr>
        <w:ind w:left="172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" w15:restartNumberingAfterBreak="0">
    <w:nsid w:val="030A506D"/>
    <w:multiLevelType w:val="hybridMultilevel"/>
    <w:tmpl w:val="7D909218"/>
    <w:lvl w:ilvl="0" w:tplc="838023B4">
      <w:start w:val="1"/>
      <w:numFmt w:val="bullet"/>
      <w:lvlText w:val=""/>
      <w:lvlPicBulletId w:val="0"/>
      <w:lvlJc w:val="left"/>
      <w:pPr>
        <w:ind w:left="787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03D12064"/>
    <w:multiLevelType w:val="hybridMultilevel"/>
    <w:tmpl w:val="CD4A06EA"/>
    <w:lvl w:ilvl="0" w:tplc="879A93DC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3" w15:restartNumberingAfterBreak="0">
    <w:nsid w:val="07614699"/>
    <w:multiLevelType w:val="hybridMultilevel"/>
    <w:tmpl w:val="1A4E6AB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4" w15:restartNumberingAfterBreak="0">
    <w:nsid w:val="0EAA3548"/>
    <w:multiLevelType w:val="hybridMultilevel"/>
    <w:tmpl w:val="72F80B90"/>
    <w:lvl w:ilvl="0" w:tplc="838023B4">
      <w:start w:val="1"/>
      <w:numFmt w:val="bullet"/>
      <w:lvlText w:val=""/>
      <w:lvlPicBulletId w:val="0"/>
      <w:lvlJc w:val="left"/>
      <w:pPr>
        <w:ind w:left="99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F6E0ED2"/>
    <w:multiLevelType w:val="hybridMultilevel"/>
    <w:tmpl w:val="A6A6D94A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1324D0F"/>
    <w:multiLevelType w:val="hybridMultilevel"/>
    <w:tmpl w:val="048020C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F05EDC"/>
    <w:multiLevelType w:val="hybridMultilevel"/>
    <w:tmpl w:val="EE7809C6"/>
    <w:lvl w:ilvl="0" w:tplc="72DCDC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9E6D83"/>
    <w:multiLevelType w:val="hybridMultilevel"/>
    <w:tmpl w:val="16C4BC92"/>
    <w:lvl w:ilvl="0" w:tplc="838023B4">
      <w:start w:val="1"/>
      <w:numFmt w:val="bullet"/>
      <w:lvlText w:val=""/>
      <w:lvlPicBulletId w:val="0"/>
      <w:lvlJc w:val="left"/>
      <w:pPr>
        <w:ind w:left="86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9" w15:restartNumberingAfterBreak="0">
    <w:nsid w:val="14F93979"/>
    <w:multiLevelType w:val="hybridMultilevel"/>
    <w:tmpl w:val="89982552"/>
    <w:lvl w:ilvl="0" w:tplc="4294AA42">
      <w:numFmt w:val="bullet"/>
      <w:lvlText w:val=""/>
      <w:lvlJc w:val="left"/>
      <w:pPr>
        <w:ind w:left="1008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0" w15:restartNumberingAfterBreak="0">
    <w:nsid w:val="16934295"/>
    <w:multiLevelType w:val="hybridMultilevel"/>
    <w:tmpl w:val="316C7B76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1" w15:restartNumberingAfterBreak="0">
    <w:nsid w:val="19835E84"/>
    <w:multiLevelType w:val="hybridMultilevel"/>
    <w:tmpl w:val="5936DCAC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2" w15:restartNumberingAfterBreak="0">
    <w:nsid w:val="1A392C7F"/>
    <w:multiLevelType w:val="hybridMultilevel"/>
    <w:tmpl w:val="08E8FE9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C03198"/>
    <w:multiLevelType w:val="hybridMultilevel"/>
    <w:tmpl w:val="BF2C6BFA"/>
    <w:lvl w:ilvl="0" w:tplc="C3180B0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851436"/>
    <w:multiLevelType w:val="hybridMultilevel"/>
    <w:tmpl w:val="3B860A74"/>
    <w:lvl w:ilvl="0" w:tplc="838023B4">
      <w:start w:val="1"/>
      <w:numFmt w:val="bullet"/>
      <w:lvlText w:val=""/>
      <w:lvlPicBulletId w:val="0"/>
      <w:lvlJc w:val="left"/>
      <w:pPr>
        <w:ind w:left="136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5" w15:restartNumberingAfterBreak="0">
    <w:nsid w:val="25892EAC"/>
    <w:multiLevelType w:val="hybridMultilevel"/>
    <w:tmpl w:val="5AE6906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5E3CE9"/>
    <w:multiLevelType w:val="hybridMultilevel"/>
    <w:tmpl w:val="067E80F0"/>
    <w:lvl w:ilvl="0" w:tplc="838023B4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2B3F5677"/>
    <w:multiLevelType w:val="hybridMultilevel"/>
    <w:tmpl w:val="6E1CA2FA"/>
    <w:lvl w:ilvl="0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8" w15:restartNumberingAfterBreak="0">
    <w:nsid w:val="2C1A233C"/>
    <w:multiLevelType w:val="hybridMultilevel"/>
    <w:tmpl w:val="E1E46EB8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 w15:restartNumberingAfterBreak="0">
    <w:nsid w:val="2C2A096B"/>
    <w:multiLevelType w:val="hybridMultilevel"/>
    <w:tmpl w:val="DD10409C"/>
    <w:lvl w:ilvl="0" w:tplc="199AAE70">
      <w:start w:val="1"/>
      <w:numFmt w:val="bullet"/>
      <w:lvlText w:val=""/>
      <w:lvlJc w:val="left"/>
      <w:pPr>
        <w:ind w:left="117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0" w15:restartNumberingAfterBreak="0">
    <w:nsid w:val="2E442117"/>
    <w:multiLevelType w:val="hybridMultilevel"/>
    <w:tmpl w:val="4246F302"/>
    <w:lvl w:ilvl="0" w:tplc="E744B652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1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F30A30"/>
    <w:multiLevelType w:val="hybridMultilevel"/>
    <w:tmpl w:val="E5FA4D8C"/>
    <w:lvl w:ilvl="0" w:tplc="199AAE70">
      <w:start w:val="1"/>
      <w:numFmt w:val="bullet"/>
      <w:lvlText w:val=""/>
      <w:lvlJc w:val="left"/>
      <w:pPr>
        <w:ind w:left="103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4" w:hanging="360"/>
      </w:pPr>
      <w:rPr>
        <w:rFonts w:ascii="Wingdings" w:hAnsi="Wingdings" w:hint="default"/>
      </w:rPr>
    </w:lvl>
  </w:abstractNum>
  <w:abstractNum w:abstractNumId="23" w15:restartNumberingAfterBreak="0">
    <w:nsid w:val="3BB8515D"/>
    <w:multiLevelType w:val="hybridMultilevel"/>
    <w:tmpl w:val="2C307188"/>
    <w:lvl w:ilvl="0" w:tplc="879A93DC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4" w15:restartNumberingAfterBreak="0">
    <w:nsid w:val="3E562433"/>
    <w:multiLevelType w:val="hybridMultilevel"/>
    <w:tmpl w:val="FFD40C7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25" w15:restartNumberingAfterBreak="0">
    <w:nsid w:val="40EF5EA6"/>
    <w:multiLevelType w:val="hybridMultilevel"/>
    <w:tmpl w:val="1CDCAF4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901C82"/>
    <w:multiLevelType w:val="hybridMultilevel"/>
    <w:tmpl w:val="A50C3A26"/>
    <w:lvl w:ilvl="0" w:tplc="5E34684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EC435B"/>
    <w:multiLevelType w:val="hybridMultilevel"/>
    <w:tmpl w:val="EBE2D694"/>
    <w:lvl w:ilvl="0" w:tplc="A8A0AED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A531D35"/>
    <w:multiLevelType w:val="hybridMultilevel"/>
    <w:tmpl w:val="58B48CB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F96B3B"/>
    <w:multiLevelType w:val="hybridMultilevel"/>
    <w:tmpl w:val="131C5C8C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0" w15:restartNumberingAfterBreak="0">
    <w:nsid w:val="4B8A40C4"/>
    <w:multiLevelType w:val="hybridMultilevel"/>
    <w:tmpl w:val="B34279FE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4BFA7667"/>
    <w:multiLevelType w:val="hybridMultilevel"/>
    <w:tmpl w:val="19369296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D9A64A2"/>
    <w:multiLevelType w:val="hybridMultilevel"/>
    <w:tmpl w:val="EB2EECA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4EB07DC0"/>
    <w:multiLevelType w:val="hybridMultilevel"/>
    <w:tmpl w:val="04BE4A6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FD5673C"/>
    <w:multiLevelType w:val="hybridMultilevel"/>
    <w:tmpl w:val="8168E0CA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0324DAB"/>
    <w:multiLevelType w:val="hybridMultilevel"/>
    <w:tmpl w:val="CD32788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A14064"/>
    <w:multiLevelType w:val="hybridMultilevel"/>
    <w:tmpl w:val="F0883F9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5BF62B42"/>
    <w:multiLevelType w:val="hybridMultilevel"/>
    <w:tmpl w:val="5B1246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CBF42EA"/>
    <w:multiLevelType w:val="hybridMultilevel"/>
    <w:tmpl w:val="87FC3EF8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29A03BD"/>
    <w:multiLevelType w:val="hybridMultilevel"/>
    <w:tmpl w:val="0D9699A8"/>
    <w:lvl w:ilvl="0" w:tplc="E744B652">
      <w:start w:val="1"/>
      <w:numFmt w:val="bullet"/>
      <w:lvlText w:val=""/>
      <w:lvlPicBulletId w:val="1"/>
      <w:lvlJc w:val="left"/>
      <w:pPr>
        <w:ind w:left="18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8" w:hanging="360"/>
      </w:pPr>
      <w:rPr>
        <w:rFonts w:ascii="Wingdings" w:hAnsi="Wingdings" w:hint="default"/>
      </w:rPr>
    </w:lvl>
  </w:abstractNum>
  <w:abstractNum w:abstractNumId="42" w15:restartNumberingAfterBreak="0">
    <w:nsid w:val="63B55019"/>
    <w:multiLevelType w:val="hybridMultilevel"/>
    <w:tmpl w:val="2C44B28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6E49350F"/>
    <w:multiLevelType w:val="hybridMultilevel"/>
    <w:tmpl w:val="725C9DF4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44" w15:restartNumberingAfterBreak="0">
    <w:nsid w:val="76962950"/>
    <w:multiLevelType w:val="hybridMultilevel"/>
    <w:tmpl w:val="7AF463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A2C2A06"/>
    <w:multiLevelType w:val="hybridMultilevel"/>
    <w:tmpl w:val="E58249C8"/>
    <w:lvl w:ilvl="0" w:tplc="D6BC729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956081"/>
    <w:multiLevelType w:val="hybridMultilevel"/>
    <w:tmpl w:val="62FA724E"/>
    <w:lvl w:ilvl="0" w:tplc="8E68CCA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6"/>
  </w:num>
  <w:num w:numId="3">
    <w:abstractNumId w:val="38"/>
  </w:num>
  <w:num w:numId="4">
    <w:abstractNumId w:val="46"/>
  </w:num>
  <w:num w:numId="5">
    <w:abstractNumId w:val="14"/>
  </w:num>
  <w:num w:numId="6">
    <w:abstractNumId w:val="5"/>
  </w:num>
  <w:num w:numId="7">
    <w:abstractNumId w:val="30"/>
  </w:num>
  <w:num w:numId="8">
    <w:abstractNumId w:val="34"/>
  </w:num>
  <w:num w:numId="9">
    <w:abstractNumId w:val="15"/>
  </w:num>
  <w:num w:numId="10">
    <w:abstractNumId w:val="8"/>
  </w:num>
  <w:num w:numId="11">
    <w:abstractNumId w:val="39"/>
  </w:num>
  <w:num w:numId="12">
    <w:abstractNumId w:val="1"/>
  </w:num>
  <w:num w:numId="13">
    <w:abstractNumId w:val="41"/>
  </w:num>
  <w:num w:numId="14">
    <w:abstractNumId w:val="26"/>
  </w:num>
  <w:num w:numId="15">
    <w:abstractNumId w:val="32"/>
  </w:num>
  <w:num w:numId="16">
    <w:abstractNumId w:val="17"/>
  </w:num>
  <w:num w:numId="17">
    <w:abstractNumId w:val="4"/>
  </w:num>
  <w:num w:numId="18">
    <w:abstractNumId w:val="42"/>
  </w:num>
  <w:num w:numId="19">
    <w:abstractNumId w:val="18"/>
  </w:num>
  <w:num w:numId="20">
    <w:abstractNumId w:val="43"/>
  </w:num>
  <w:num w:numId="21">
    <w:abstractNumId w:val="29"/>
  </w:num>
  <w:num w:numId="22">
    <w:abstractNumId w:val="35"/>
  </w:num>
  <w:num w:numId="23">
    <w:abstractNumId w:val="0"/>
  </w:num>
  <w:num w:numId="24">
    <w:abstractNumId w:val="11"/>
  </w:num>
  <w:num w:numId="25">
    <w:abstractNumId w:val="10"/>
  </w:num>
  <w:num w:numId="26">
    <w:abstractNumId w:val="3"/>
  </w:num>
  <w:num w:numId="27">
    <w:abstractNumId w:val="24"/>
  </w:num>
  <w:num w:numId="28">
    <w:abstractNumId w:val="2"/>
  </w:num>
  <w:num w:numId="29">
    <w:abstractNumId w:val="9"/>
  </w:num>
  <w:num w:numId="30">
    <w:abstractNumId w:val="7"/>
  </w:num>
  <w:num w:numId="31">
    <w:abstractNumId w:val="44"/>
  </w:num>
  <w:num w:numId="32">
    <w:abstractNumId w:val="12"/>
  </w:num>
  <w:num w:numId="33">
    <w:abstractNumId w:val="22"/>
  </w:num>
  <w:num w:numId="34">
    <w:abstractNumId w:val="19"/>
  </w:num>
  <w:num w:numId="35">
    <w:abstractNumId w:val="28"/>
  </w:num>
  <w:num w:numId="36">
    <w:abstractNumId w:val="37"/>
  </w:num>
  <w:num w:numId="37">
    <w:abstractNumId w:val="33"/>
  </w:num>
  <w:num w:numId="38">
    <w:abstractNumId w:val="13"/>
  </w:num>
  <w:num w:numId="39">
    <w:abstractNumId w:val="23"/>
  </w:num>
  <w:num w:numId="40">
    <w:abstractNumId w:val="25"/>
  </w:num>
  <w:num w:numId="41">
    <w:abstractNumId w:val="27"/>
  </w:num>
  <w:num w:numId="42">
    <w:abstractNumId w:val="16"/>
  </w:num>
  <w:num w:numId="43">
    <w:abstractNumId w:val="6"/>
  </w:num>
  <w:num w:numId="44">
    <w:abstractNumId w:val="45"/>
  </w:num>
  <w:num w:numId="45">
    <w:abstractNumId w:val="40"/>
  </w:num>
  <w:num w:numId="46">
    <w:abstractNumId w:val="20"/>
  </w:num>
  <w:num w:numId="47">
    <w:abstractNumId w:val="31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7F50"/>
    <w:rsid w:val="0001065C"/>
    <w:rsid w:val="00012285"/>
    <w:rsid w:val="00033CA7"/>
    <w:rsid w:val="00036442"/>
    <w:rsid w:val="000431B6"/>
    <w:rsid w:val="000469BA"/>
    <w:rsid w:val="00050372"/>
    <w:rsid w:val="0005310E"/>
    <w:rsid w:val="00057062"/>
    <w:rsid w:val="0006070D"/>
    <w:rsid w:val="00070B1B"/>
    <w:rsid w:val="00073AE8"/>
    <w:rsid w:val="000755B3"/>
    <w:rsid w:val="0008134E"/>
    <w:rsid w:val="00084F36"/>
    <w:rsid w:val="00085E7E"/>
    <w:rsid w:val="000860D4"/>
    <w:rsid w:val="0008778F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F25D1"/>
    <w:rsid w:val="00107110"/>
    <w:rsid w:val="00115773"/>
    <w:rsid w:val="00122502"/>
    <w:rsid w:val="00131218"/>
    <w:rsid w:val="001468DF"/>
    <w:rsid w:val="0015526B"/>
    <w:rsid w:val="001611D6"/>
    <w:rsid w:val="001614A5"/>
    <w:rsid w:val="00162692"/>
    <w:rsid w:val="00164B5D"/>
    <w:rsid w:val="0016598F"/>
    <w:rsid w:val="00172D70"/>
    <w:rsid w:val="001748AA"/>
    <w:rsid w:val="00182E86"/>
    <w:rsid w:val="00184D5E"/>
    <w:rsid w:val="00190F37"/>
    <w:rsid w:val="00191A8C"/>
    <w:rsid w:val="001949E3"/>
    <w:rsid w:val="00195FF0"/>
    <w:rsid w:val="001A32EA"/>
    <w:rsid w:val="001A35F4"/>
    <w:rsid w:val="001A4A13"/>
    <w:rsid w:val="001B178C"/>
    <w:rsid w:val="001B5321"/>
    <w:rsid w:val="001C48BD"/>
    <w:rsid w:val="001D2839"/>
    <w:rsid w:val="001E2801"/>
    <w:rsid w:val="001E656A"/>
    <w:rsid w:val="001F1853"/>
    <w:rsid w:val="001F1F0E"/>
    <w:rsid w:val="00200038"/>
    <w:rsid w:val="00206438"/>
    <w:rsid w:val="0022322B"/>
    <w:rsid w:val="0022788A"/>
    <w:rsid w:val="00231C72"/>
    <w:rsid w:val="00232977"/>
    <w:rsid w:val="00232A8D"/>
    <w:rsid w:val="00241796"/>
    <w:rsid w:val="0025282B"/>
    <w:rsid w:val="00253050"/>
    <w:rsid w:val="0025420D"/>
    <w:rsid w:val="002728D0"/>
    <w:rsid w:val="0028087F"/>
    <w:rsid w:val="002A197B"/>
    <w:rsid w:val="002A3902"/>
    <w:rsid w:val="002A674C"/>
    <w:rsid w:val="002B1042"/>
    <w:rsid w:val="002D1A12"/>
    <w:rsid w:val="002D4C9E"/>
    <w:rsid w:val="002D5280"/>
    <w:rsid w:val="002E4A20"/>
    <w:rsid w:val="002E5BA3"/>
    <w:rsid w:val="002F0399"/>
    <w:rsid w:val="00300E04"/>
    <w:rsid w:val="00301A14"/>
    <w:rsid w:val="003022C9"/>
    <w:rsid w:val="003051AA"/>
    <w:rsid w:val="00315D47"/>
    <w:rsid w:val="003239E8"/>
    <w:rsid w:val="0032639E"/>
    <w:rsid w:val="00330683"/>
    <w:rsid w:val="0033409D"/>
    <w:rsid w:val="00334B6D"/>
    <w:rsid w:val="003620CB"/>
    <w:rsid w:val="00373D4D"/>
    <w:rsid w:val="00385CB0"/>
    <w:rsid w:val="003947A9"/>
    <w:rsid w:val="00396E63"/>
    <w:rsid w:val="003A077F"/>
    <w:rsid w:val="003A1E0D"/>
    <w:rsid w:val="003B6848"/>
    <w:rsid w:val="003C5D82"/>
    <w:rsid w:val="003D0235"/>
    <w:rsid w:val="003D0C7F"/>
    <w:rsid w:val="003D49A2"/>
    <w:rsid w:val="003E06B1"/>
    <w:rsid w:val="003F5E66"/>
    <w:rsid w:val="004219D4"/>
    <w:rsid w:val="00425D2A"/>
    <w:rsid w:val="0042620E"/>
    <w:rsid w:val="00432F49"/>
    <w:rsid w:val="00433B15"/>
    <w:rsid w:val="00440247"/>
    <w:rsid w:val="0044425E"/>
    <w:rsid w:val="00445ECC"/>
    <w:rsid w:val="004568FC"/>
    <w:rsid w:val="00457DE4"/>
    <w:rsid w:val="00460B37"/>
    <w:rsid w:val="0046180A"/>
    <w:rsid w:val="0048365E"/>
    <w:rsid w:val="00491E38"/>
    <w:rsid w:val="004A24A4"/>
    <w:rsid w:val="004B3B60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11E3F"/>
    <w:rsid w:val="005353B4"/>
    <w:rsid w:val="00535B2E"/>
    <w:rsid w:val="005436C3"/>
    <w:rsid w:val="005436FA"/>
    <w:rsid w:val="00543F89"/>
    <w:rsid w:val="0054465F"/>
    <w:rsid w:val="00547EDE"/>
    <w:rsid w:val="005514D0"/>
    <w:rsid w:val="00560476"/>
    <w:rsid w:val="00562080"/>
    <w:rsid w:val="0056504D"/>
    <w:rsid w:val="0058239D"/>
    <w:rsid w:val="00585611"/>
    <w:rsid w:val="005903E5"/>
    <w:rsid w:val="0059059A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20996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0742"/>
    <w:rsid w:val="006C1AEE"/>
    <w:rsid w:val="006C4551"/>
    <w:rsid w:val="006C6B00"/>
    <w:rsid w:val="006E06CC"/>
    <w:rsid w:val="006E6CDF"/>
    <w:rsid w:val="006F01C1"/>
    <w:rsid w:val="006F1E6C"/>
    <w:rsid w:val="006F40AB"/>
    <w:rsid w:val="00710C04"/>
    <w:rsid w:val="007117B6"/>
    <w:rsid w:val="00713C79"/>
    <w:rsid w:val="007303C3"/>
    <w:rsid w:val="0073482F"/>
    <w:rsid w:val="00743E61"/>
    <w:rsid w:val="00744188"/>
    <w:rsid w:val="00746406"/>
    <w:rsid w:val="00751B81"/>
    <w:rsid w:val="00751DEA"/>
    <w:rsid w:val="0075402F"/>
    <w:rsid w:val="00761AFE"/>
    <w:rsid w:val="00766F59"/>
    <w:rsid w:val="007722A7"/>
    <w:rsid w:val="00776B36"/>
    <w:rsid w:val="00776B60"/>
    <w:rsid w:val="00787980"/>
    <w:rsid w:val="00790115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36B6F"/>
    <w:rsid w:val="00843A05"/>
    <w:rsid w:val="00845352"/>
    <w:rsid w:val="00845A73"/>
    <w:rsid w:val="00854341"/>
    <w:rsid w:val="008571B5"/>
    <w:rsid w:val="00860D7E"/>
    <w:rsid w:val="00863642"/>
    <w:rsid w:val="00872719"/>
    <w:rsid w:val="00874550"/>
    <w:rsid w:val="008856C9"/>
    <w:rsid w:val="00892566"/>
    <w:rsid w:val="008930EF"/>
    <w:rsid w:val="008A1761"/>
    <w:rsid w:val="008A36A9"/>
    <w:rsid w:val="008A56A4"/>
    <w:rsid w:val="008B1831"/>
    <w:rsid w:val="008B5049"/>
    <w:rsid w:val="008D160D"/>
    <w:rsid w:val="008D1FCB"/>
    <w:rsid w:val="008D61F0"/>
    <w:rsid w:val="008E6BD9"/>
    <w:rsid w:val="008F22EB"/>
    <w:rsid w:val="009002FA"/>
    <w:rsid w:val="009105B6"/>
    <w:rsid w:val="0092000D"/>
    <w:rsid w:val="00921881"/>
    <w:rsid w:val="00937568"/>
    <w:rsid w:val="00944EE0"/>
    <w:rsid w:val="00944F27"/>
    <w:rsid w:val="00952A8E"/>
    <w:rsid w:val="009537C2"/>
    <w:rsid w:val="00957579"/>
    <w:rsid w:val="009619AC"/>
    <w:rsid w:val="00963050"/>
    <w:rsid w:val="00993994"/>
    <w:rsid w:val="009A5569"/>
    <w:rsid w:val="009A633C"/>
    <w:rsid w:val="009B4CE0"/>
    <w:rsid w:val="009C27C3"/>
    <w:rsid w:val="009C3151"/>
    <w:rsid w:val="009C640E"/>
    <w:rsid w:val="009D0C98"/>
    <w:rsid w:val="009E41A3"/>
    <w:rsid w:val="009E5195"/>
    <w:rsid w:val="00A028EA"/>
    <w:rsid w:val="00A0396E"/>
    <w:rsid w:val="00A172AC"/>
    <w:rsid w:val="00A257A5"/>
    <w:rsid w:val="00A27F06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C622A"/>
    <w:rsid w:val="00AE186E"/>
    <w:rsid w:val="00AE2F62"/>
    <w:rsid w:val="00AF24C9"/>
    <w:rsid w:val="00AF665B"/>
    <w:rsid w:val="00B07CD6"/>
    <w:rsid w:val="00B1733D"/>
    <w:rsid w:val="00B231D1"/>
    <w:rsid w:val="00B27C0E"/>
    <w:rsid w:val="00B36478"/>
    <w:rsid w:val="00B40FE1"/>
    <w:rsid w:val="00B43795"/>
    <w:rsid w:val="00B50701"/>
    <w:rsid w:val="00B52447"/>
    <w:rsid w:val="00B56BC9"/>
    <w:rsid w:val="00B619A8"/>
    <w:rsid w:val="00B64C6F"/>
    <w:rsid w:val="00B677FA"/>
    <w:rsid w:val="00B73CA2"/>
    <w:rsid w:val="00B85846"/>
    <w:rsid w:val="00B92A5C"/>
    <w:rsid w:val="00BB0466"/>
    <w:rsid w:val="00BB0B95"/>
    <w:rsid w:val="00BB1BC2"/>
    <w:rsid w:val="00BC690F"/>
    <w:rsid w:val="00BC74CF"/>
    <w:rsid w:val="00BD217B"/>
    <w:rsid w:val="00BE0D51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57012"/>
    <w:rsid w:val="00C64CDF"/>
    <w:rsid w:val="00C745D8"/>
    <w:rsid w:val="00C753A9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03F1"/>
    <w:rsid w:val="00D51173"/>
    <w:rsid w:val="00D562AE"/>
    <w:rsid w:val="00D60555"/>
    <w:rsid w:val="00D64C53"/>
    <w:rsid w:val="00D77153"/>
    <w:rsid w:val="00D83BB6"/>
    <w:rsid w:val="00DA0174"/>
    <w:rsid w:val="00DA5956"/>
    <w:rsid w:val="00DB1937"/>
    <w:rsid w:val="00DB2512"/>
    <w:rsid w:val="00DC10A6"/>
    <w:rsid w:val="00DC28C0"/>
    <w:rsid w:val="00DC5BE1"/>
    <w:rsid w:val="00DC7D71"/>
    <w:rsid w:val="00DD79F1"/>
    <w:rsid w:val="00DE2970"/>
    <w:rsid w:val="00DE5112"/>
    <w:rsid w:val="00DE7192"/>
    <w:rsid w:val="00DF09E7"/>
    <w:rsid w:val="00E01D0A"/>
    <w:rsid w:val="00E052CB"/>
    <w:rsid w:val="00E07383"/>
    <w:rsid w:val="00E13301"/>
    <w:rsid w:val="00E16942"/>
    <w:rsid w:val="00E20EF2"/>
    <w:rsid w:val="00E24929"/>
    <w:rsid w:val="00E437D5"/>
    <w:rsid w:val="00E62F77"/>
    <w:rsid w:val="00E66FBE"/>
    <w:rsid w:val="00E800E8"/>
    <w:rsid w:val="00E90F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3BA1"/>
    <w:rsid w:val="00EC5D1C"/>
    <w:rsid w:val="00EC6BF1"/>
    <w:rsid w:val="00ED000C"/>
    <w:rsid w:val="00ED1E10"/>
    <w:rsid w:val="00EF227A"/>
    <w:rsid w:val="00EF47DA"/>
    <w:rsid w:val="00F12E3A"/>
    <w:rsid w:val="00F160C6"/>
    <w:rsid w:val="00F27246"/>
    <w:rsid w:val="00F278AC"/>
    <w:rsid w:val="00F2792A"/>
    <w:rsid w:val="00F31104"/>
    <w:rsid w:val="00F42AEF"/>
    <w:rsid w:val="00F437E9"/>
    <w:rsid w:val="00F47CFD"/>
    <w:rsid w:val="00F51E3F"/>
    <w:rsid w:val="00F53CAA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281F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722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AF665B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F66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7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182" Type="http://schemas.openxmlformats.org/officeDocument/2006/relationships/oleObject" Target="embeddings/oleObject1681.bin"/><Relationship Id="rId4233" Type="http://schemas.openxmlformats.org/officeDocument/2006/relationships/oleObject" Target="embeddings/oleObject2217.bin"/><Relationship Id="rId8854" Type="http://schemas.openxmlformats.org/officeDocument/2006/relationships/image" Target="media/image4146.wmf"/><Relationship Id="rId7456" Type="http://schemas.openxmlformats.org/officeDocument/2006/relationships/image" Target="media/image3494.wmf"/><Relationship Id="rId8507" Type="http://schemas.openxmlformats.org/officeDocument/2006/relationships/oleObject" Target="embeddings/oleObject4517.bin"/><Relationship Id="rId6058" Type="http://schemas.openxmlformats.org/officeDocument/2006/relationships/oleObject" Target="embeddings/oleObject3201.bin"/><Relationship Id="rId7109" Type="http://schemas.openxmlformats.org/officeDocument/2006/relationships/image" Target="media/image3329.wmf"/><Relationship Id="rId987" Type="http://schemas.openxmlformats.org/officeDocument/2006/relationships/oleObject" Target="embeddings/oleObject554.bin"/><Relationship Id="rId2668" Type="http://schemas.openxmlformats.org/officeDocument/2006/relationships/oleObject" Target="embeddings/oleObject1423.bin"/><Relationship Id="rId3719" Type="http://schemas.openxmlformats.org/officeDocument/2006/relationships/image" Target="media/image1759.wmf"/><Relationship Id="rId4090" Type="http://schemas.openxmlformats.org/officeDocument/2006/relationships/oleObject" Target="embeddings/oleObject2145.bin"/><Relationship Id="rId5141" Type="http://schemas.openxmlformats.org/officeDocument/2006/relationships/oleObject" Target="embeddings/oleObject2709.bin"/><Relationship Id="rId1751" Type="http://schemas.openxmlformats.org/officeDocument/2006/relationships/oleObject" Target="embeddings/oleObject945.bin"/><Relationship Id="rId2802" Type="http://schemas.openxmlformats.org/officeDocument/2006/relationships/image" Target="media/image1308.wmf"/><Relationship Id="rId8364" Type="http://schemas.openxmlformats.org/officeDocument/2006/relationships/image" Target="media/image3915.wmf"/><Relationship Id="rId1404" Type="http://schemas.openxmlformats.org/officeDocument/2006/relationships/image" Target="media/image634.wmf"/><Relationship Id="rId8017" Type="http://schemas.openxmlformats.org/officeDocument/2006/relationships/oleObject" Target="embeddings/oleObject4263.bin"/><Relationship Id="rId3576" Type="http://schemas.openxmlformats.org/officeDocument/2006/relationships/oleObject" Target="embeddings/oleObject1885.bin"/><Relationship Id="rId4627" Type="http://schemas.openxmlformats.org/officeDocument/2006/relationships/oleObject" Target="embeddings/oleObject2415.bin"/><Relationship Id="rId4974" Type="http://schemas.openxmlformats.org/officeDocument/2006/relationships/image" Target="media/image2349.wmf"/><Relationship Id="rId497" Type="http://schemas.openxmlformats.org/officeDocument/2006/relationships/oleObject" Target="embeddings/oleObject304.bin"/><Relationship Id="rId2178" Type="http://schemas.openxmlformats.org/officeDocument/2006/relationships/image" Target="media/image1007.wmf"/><Relationship Id="rId3229" Type="http://schemas.openxmlformats.org/officeDocument/2006/relationships/image" Target="media/image1521.wmf"/><Relationship Id="rId7100" Type="http://schemas.openxmlformats.org/officeDocument/2006/relationships/oleObject" Target="embeddings/oleObject3769.bin"/><Relationship Id="rId6799" Type="http://schemas.openxmlformats.org/officeDocument/2006/relationships/image" Target="media/image3185.wmf"/><Relationship Id="rId3710" Type="http://schemas.openxmlformats.org/officeDocument/2006/relationships/oleObject" Target="embeddings/oleObject1952.bin"/><Relationship Id="rId9272" Type="http://schemas.openxmlformats.org/officeDocument/2006/relationships/image" Target="media/image4350.wmf"/><Relationship Id="rId631" Type="http://schemas.openxmlformats.org/officeDocument/2006/relationships/image" Target="media/image256.wmf"/><Relationship Id="rId1261" Type="http://schemas.openxmlformats.org/officeDocument/2006/relationships/oleObject" Target="embeddings/oleObject692.bin"/><Relationship Id="rId2312" Type="http://schemas.openxmlformats.org/officeDocument/2006/relationships/image" Target="media/image1074.wmf"/><Relationship Id="rId5882" Type="http://schemas.openxmlformats.org/officeDocument/2006/relationships/oleObject" Target="embeddings/oleObject3112.bin"/><Relationship Id="rId6933" Type="http://schemas.openxmlformats.org/officeDocument/2006/relationships/oleObject" Target="embeddings/oleObject3678.bin"/><Relationship Id="rId4484" Type="http://schemas.openxmlformats.org/officeDocument/2006/relationships/image" Target="media/image2137.wmf"/><Relationship Id="rId5535" Type="http://schemas.openxmlformats.org/officeDocument/2006/relationships/image" Target="media/image2604.wmf"/><Relationship Id="rId3086" Type="http://schemas.openxmlformats.org/officeDocument/2006/relationships/oleObject" Target="embeddings/oleObject1633.bin"/><Relationship Id="rId4137" Type="http://schemas.openxmlformats.org/officeDocument/2006/relationships/image" Target="media/image1965.wmf"/><Relationship Id="rId8758" Type="http://schemas.openxmlformats.org/officeDocument/2006/relationships/oleObject" Target="embeddings/oleObject4652.bin"/><Relationship Id="rId141" Type="http://schemas.openxmlformats.org/officeDocument/2006/relationships/oleObject" Target="embeddings/oleObject80.bin"/><Relationship Id="rId3220" Type="http://schemas.openxmlformats.org/officeDocument/2006/relationships/oleObject" Target="embeddings/oleObject1700.bin"/><Relationship Id="rId6790" Type="http://schemas.openxmlformats.org/officeDocument/2006/relationships/oleObject" Target="embeddings/oleObject3606.bin"/><Relationship Id="rId7841" Type="http://schemas.openxmlformats.org/officeDocument/2006/relationships/image" Target="media/image3664.wmf"/><Relationship Id="rId7" Type="http://schemas.openxmlformats.org/officeDocument/2006/relationships/endnotes" Target="endnotes.xml"/><Relationship Id="rId5392" Type="http://schemas.openxmlformats.org/officeDocument/2006/relationships/image" Target="media/image2537.wmf"/><Relationship Id="rId6443" Type="http://schemas.openxmlformats.org/officeDocument/2006/relationships/oleObject" Target="embeddings/oleObject3420.bin"/><Relationship Id="rId5045" Type="http://schemas.openxmlformats.org/officeDocument/2006/relationships/oleObject" Target="embeddings/oleObject2657.bin"/><Relationship Id="rId1655" Type="http://schemas.openxmlformats.org/officeDocument/2006/relationships/oleObject" Target="embeddings/oleObject893.bin"/><Relationship Id="rId2706" Type="http://schemas.openxmlformats.org/officeDocument/2006/relationships/image" Target="media/image1260.wmf"/><Relationship Id="rId8268" Type="http://schemas.openxmlformats.org/officeDocument/2006/relationships/image" Target="media/image3868.wmf"/><Relationship Id="rId1308" Type="http://schemas.openxmlformats.org/officeDocument/2006/relationships/image" Target="media/image586.wmf"/><Relationship Id="rId4878" Type="http://schemas.openxmlformats.org/officeDocument/2006/relationships/image" Target="media/image2309.wmf"/><Relationship Id="rId5929" Type="http://schemas.openxmlformats.org/officeDocument/2006/relationships/oleObject" Target="embeddings/oleObject3136.bin"/><Relationship Id="rId14" Type="http://schemas.openxmlformats.org/officeDocument/2006/relationships/image" Target="media/image8.wmf"/><Relationship Id="rId7004" Type="http://schemas.openxmlformats.org/officeDocument/2006/relationships/oleObject" Target="embeddings/oleObject3714.bin"/><Relationship Id="rId7351" Type="http://schemas.openxmlformats.org/officeDocument/2006/relationships/image" Target="media/image3442.wmf"/><Relationship Id="rId8402" Type="http://schemas.openxmlformats.org/officeDocument/2006/relationships/image" Target="media/image3934.wmf"/><Relationship Id="rId3961" Type="http://schemas.openxmlformats.org/officeDocument/2006/relationships/oleObject" Target="embeddings/oleObject2080.bin"/><Relationship Id="rId882" Type="http://schemas.openxmlformats.org/officeDocument/2006/relationships/image" Target="media/image379.wmf"/><Relationship Id="rId2563" Type="http://schemas.openxmlformats.org/officeDocument/2006/relationships/image" Target="media/image1189.wmf"/><Relationship Id="rId3614" Type="http://schemas.openxmlformats.org/officeDocument/2006/relationships/oleObject" Target="embeddings/oleObject1904.bin"/><Relationship Id="rId9176" Type="http://schemas.openxmlformats.org/officeDocument/2006/relationships/image" Target="media/image4301.wmf"/><Relationship Id="rId535" Type="http://schemas.openxmlformats.org/officeDocument/2006/relationships/image" Target="media/image208.wmf"/><Relationship Id="rId1165" Type="http://schemas.openxmlformats.org/officeDocument/2006/relationships/image" Target="media/image518.wmf"/><Relationship Id="rId2216" Type="http://schemas.openxmlformats.org/officeDocument/2006/relationships/image" Target="media/image1026.wmf"/><Relationship Id="rId5786" Type="http://schemas.openxmlformats.org/officeDocument/2006/relationships/oleObject" Target="embeddings/oleObject3064.bin"/><Relationship Id="rId6837" Type="http://schemas.openxmlformats.org/officeDocument/2006/relationships/oleObject" Target="embeddings/oleObject3630.bin"/><Relationship Id="rId4388" Type="http://schemas.openxmlformats.org/officeDocument/2006/relationships/oleObject" Target="embeddings/oleObject2294.bin"/><Relationship Id="rId5439" Type="http://schemas.openxmlformats.org/officeDocument/2006/relationships/oleObject" Target="embeddings/oleObject2876.bin"/><Relationship Id="rId5920" Type="http://schemas.openxmlformats.org/officeDocument/2006/relationships/oleObject" Target="embeddings/oleObject3131.bin"/><Relationship Id="rId3471" Type="http://schemas.openxmlformats.org/officeDocument/2006/relationships/image" Target="media/image1638.wmf"/><Relationship Id="rId4522" Type="http://schemas.openxmlformats.org/officeDocument/2006/relationships/image" Target="media/image2156.wmf"/><Relationship Id="rId392" Type="http://schemas.openxmlformats.org/officeDocument/2006/relationships/image" Target="media/image142.wmf"/><Relationship Id="rId2073" Type="http://schemas.openxmlformats.org/officeDocument/2006/relationships/image" Target="media/image955.wmf"/><Relationship Id="rId3124" Type="http://schemas.openxmlformats.org/officeDocument/2006/relationships/oleObject" Target="embeddings/oleObject1652.bin"/><Relationship Id="rId6694" Type="http://schemas.openxmlformats.org/officeDocument/2006/relationships/oleObject" Target="embeddings/oleObject3557.bin"/><Relationship Id="rId7745" Type="http://schemas.openxmlformats.org/officeDocument/2006/relationships/oleObject" Target="embeddings/oleObject4122.bin"/><Relationship Id="rId5296" Type="http://schemas.openxmlformats.org/officeDocument/2006/relationships/image" Target="media/image2491.wmf"/><Relationship Id="rId6347" Type="http://schemas.openxmlformats.org/officeDocument/2006/relationships/oleObject" Target="embeddings/oleObject3368.bin"/><Relationship Id="rId2957" Type="http://schemas.openxmlformats.org/officeDocument/2006/relationships/image" Target="media/image1385.wmf"/><Relationship Id="rId929" Type="http://schemas.openxmlformats.org/officeDocument/2006/relationships/oleObject" Target="embeddings/oleObject523.bin"/><Relationship Id="rId1559" Type="http://schemas.openxmlformats.org/officeDocument/2006/relationships/oleObject" Target="embeddings/oleObject845.bin"/><Relationship Id="rId4032" Type="http://schemas.openxmlformats.org/officeDocument/2006/relationships/oleObject" Target="embeddings/oleObject2116.bin"/><Relationship Id="rId5430" Type="http://schemas.openxmlformats.org/officeDocument/2006/relationships/image" Target="media/image2555.wmf"/><Relationship Id="rId8653" Type="http://schemas.openxmlformats.org/officeDocument/2006/relationships/image" Target="media/image4055.wmf"/><Relationship Id="rId7255" Type="http://schemas.openxmlformats.org/officeDocument/2006/relationships/oleObject" Target="embeddings/oleObject3855.bin"/><Relationship Id="rId8306" Type="http://schemas.openxmlformats.org/officeDocument/2006/relationships/image" Target="media/image3887.wmf"/><Relationship Id="rId3865" Type="http://schemas.openxmlformats.org/officeDocument/2006/relationships/oleObject" Target="embeddings/oleObject2030.bin"/><Relationship Id="rId4916" Type="http://schemas.openxmlformats.org/officeDocument/2006/relationships/image" Target="media/image2320.wmf"/><Relationship Id="rId786" Type="http://schemas.openxmlformats.org/officeDocument/2006/relationships/oleObject" Target="embeddings/oleObject451.bin"/><Relationship Id="rId2467" Type="http://schemas.openxmlformats.org/officeDocument/2006/relationships/oleObject" Target="embeddings/oleObject1319.bin"/><Relationship Id="rId3518" Type="http://schemas.openxmlformats.org/officeDocument/2006/relationships/oleObject" Target="embeddings/oleObject1853.bin"/><Relationship Id="rId439" Type="http://schemas.openxmlformats.org/officeDocument/2006/relationships/image" Target="media/image161.wmf"/><Relationship Id="rId1069" Type="http://schemas.openxmlformats.org/officeDocument/2006/relationships/oleObject" Target="embeddings/oleObject595.bin"/><Relationship Id="rId8163" Type="http://schemas.openxmlformats.org/officeDocument/2006/relationships/image" Target="media/image3822.wmf"/><Relationship Id="rId9214" Type="http://schemas.openxmlformats.org/officeDocument/2006/relationships/image" Target="media/image4321.wmf"/><Relationship Id="rId920" Type="http://schemas.openxmlformats.org/officeDocument/2006/relationships/image" Target="media/image398.wmf"/><Relationship Id="rId1550" Type="http://schemas.openxmlformats.org/officeDocument/2006/relationships/image" Target="media/image706.wmf"/><Relationship Id="rId2601" Type="http://schemas.openxmlformats.org/officeDocument/2006/relationships/image" Target="media/image1208.wmf"/><Relationship Id="rId1203" Type="http://schemas.openxmlformats.org/officeDocument/2006/relationships/image" Target="media/image537.wmf"/><Relationship Id="rId4773" Type="http://schemas.openxmlformats.org/officeDocument/2006/relationships/image" Target="media/image2268.wmf"/><Relationship Id="rId5824" Type="http://schemas.openxmlformats.org/officeDocument/2006/relationships/oleObject" Target="embeddings/oleObject3083.bin"/><Relationship Id="rId3375" Type="http://schemas.openxmlformats.org/officeDocument/2006/relationships/image" Target="media/image1592.wmf"/><Relationship Id="rId4426" Type="http://schemas.openxmlformats.org/officeDocument/2006/relationships/image" Target="media/image2109.wmf"/><Relationship Id="rId7996" Type="http://schemas.openxmlformats.org/officeDocument/2006/relationships/image" Target="media/image3738.wmf"/><Relationship Id="rId296" Type="http://schemas.openxmlformats.org/officeDocument/2006/relationships/oleObject" Target="embeddings/oleObject186.bin"/><Relationship Id="rId3028" Type="http://schemas.openxmlformats.org/officeDocument/2006/relationships/oleObject" Target="embeddings/oleObject1604.bin"/><Relationship Id="rId6598" Type="http://schemas.openxmlformats.org/officeDocument/2006/relationships/oleObject" Target="embeddings/oleObject3507.bin"/><Relationship Id="rId7649" Type="http://schemas.openxmlformats.org/officeDocument/2006/relationships/image" Target="media/image3589.wmf"/><Relationship Id="rId9071" Type="http://schemas.openxmlformats.org/officeDocument/2006/relationships/oleObject" Target="embeddings/oleObject4817.bin"/><Relationship Id="rId430" Type="http://schemas.openxmlformats.org/officeDocument/2006/relationships/oleObject" Target="embeddings/oleObject270.bin"/><Relationship Id="rId1060" Type="http://schemas.openxmlformats.org/officeDocument/2006/relationships/image" Target="media/image466.wmf"/><Relationship Id="rId2111" Type="http://schemas.openxmlformats.org/officeDocument/2006/relationships/image" Target="media/image974.wmf"/><Relationship Id="rId5681" Type="http://schemas.openxmlformats.org/officeDocument/2006/relationships/oleObject" Target="embeddings/oleObject3008.bin"/><Relationship Id="rId6732" Type="http://schemas.openxmlformats.org/officeDocument/2006/relationships/image" Target="media/image3151.wmf"/><Relationship Id="rId4283" Type="http://schemas.openxmlformats.org/officeDocument/2006/relationships/oleObject" Target="embeddings/oleObject2242.bin"/><Relationship Id="rId5334" Type="http://schemas.openxmlformats.org/officeDocument/2006/relationships/image" Target="media/image2510.wmf"/><Relationship Id="rId1944" Type="http://schemas.openxmlformats.org/officeDocument/2006/relationships/oleObject" Target="embeddings/oleObject1049.bin"/><Relationship Id="rId8557" Type="http://schemas.openxmlformats.org/officeDocument/2006/relationships/image" Target="media/image4009.wmf"/><Relationship Id="rId7159" Type="http://schemas.openxmlformats.org/officeDocument/2006/relationships/image" Target="media/image3352.wmf"/><Relationship Id="rId3769" Type="http://schemas.openxmlformats.org/officeDocument/2006/relationships/oleObject" Target="embeddings/oleObject1982.bin"/><Relationship Id="rId5191" Type="http://schemas.openxmlformats.org/officeDocument/2006/relationships/oleObject" Target="embeddings/oleObject2743.bin"/><Relationship Id="rId6242" Type="http://schemas.openxmlformats.org/officeDocument/2006/relationships/image" Target="media/image2931.wmf"/><Relationship Id="rId7640" Type="http://schemas.openxmlformats.org/officeDocument/2006/relationships/oleObject" Target="embeddings/oleObject4052.bin"/><Relationship Id="rId2852" Type="http://schemas.openxmlformats.org/officeDocument/2006/relationships/oleObject" Target="embeddings/oleObject1516.bin"/><Relationship Id="rId3903" Type="http://schemas.openxmlformats.org/officeDocument/2006/relationships/image" Target="media/image1849.wmf"/><Relationship Id="rId824" Type="http://schemas.openxmlformats.org/officeDocument/2006/relationships/oleObject" Target="embeddings/oleObject470.bin"/><Relationship Id="rId1454" Type="http://schemas.openxmlformats.org/officeDocument/2006/relationships/image" Target="media/image659.wmf"/><Relationship Id="rId2505" Type="http://schemas.openxmlformats.org/officeDocument/2006/relationships/image" Target="media/image1160.wmf"/><Relationship Id="rId8067" Type="http://schemas.openxmlformats.org/officeDocument/2006/relationships/oleObject" Target="embeddings/oleObject4288.bin"/><Relationship Id="rId9118" Type="http://schemas.openxmlformats.org/officeDocument/2006/relationships/image" Target="media/image4272.wmf"/><Relationship Id="rId1107" Type="http://schemas.openxmlformats.org/officeDocument/2006/relationships/oleObject" Target="embeddings/oleObject614.bin"/><Relationship Id="rId4677" Type="http://schemas.openxmlformats.org/officeDocument/2006/relationships/oleObject" Target="embeddings/oleObject2440.bin"/><Relationship Id="rId5728" Type="http://schemas.openxmlformats.org/officeDocument/2006/relationships/oleObject" Target="embeddings/oleObject3035.bin"/><Relationship Id="rId3279" Type="http://schemas.openxmlformats.org/officeDocument/2006/relationships/image" Target="media/image1546.wmf"/><Relationship Id="rId7150" Type="http://schemas.openxmlformats.org/officeDocument/2006/relationships/oleObject" Target="embeddings/oleObject3798.bin"/><Relationship Id="rId8201" Type="http://schemas.openxmlformats.org/officeDocument/2006/relationships/oleObject" Target="embeddings/oleObject4357.bin"/><Relationship Id="rId3760" Type="http://schemas.openxmlformats.org/officeDocument/2006/relationships/image" Target="media/image1779.wmf"/><Relationship Id="rId4811" Type="http://schemas.openxmlformats.org/officeDocument/2006/relationships/image" Target="media/image2279.wmf"/><Relationship Id="rId681" Type="http://schemas.openxmlformats.org/officeDocument/2006/relationships/oleObject" Target="embeddings/oleObject398.bin"/><Relationship Id="rId2362" Type="http://schemas.openxmlformats.org/officeDocument/2006/relationships/oleObject" Target="embeddings/oleObject1265.bin"/><Relationship Id="rId3413" Type="http://schemas.openxmlformats.org/officeDocument/2006/relationships/image" Target="media/image1611.wmf"/><Relationship Id="rId6983" Type="http://schemas.openxmlformats.org/officeDocument/2006/relationships/image" Target="media/image3276.wmf"/><Relationship Id="rId334" Type="http://schemas.openxmlformats.org/officeDocument/2006/relationships/image" Target="media/image118.wmf"/><Relationship Id="rId2015" Type="http://schemas.openxmlformats.org/officeDocument/2006/relationships/image" Target="media/image926.wmf"/><Relationship Id="rId5585" Type="http://schemas.openxmlformats.org/officeDocument/2006/relationships/oleObject" Target="embeddings/oleObject2954.bin"/><Relationship Id="rId6636" Type="http://schemas.openxmlformats.org/officeDocument/2006/relationships/oleObject" Target="embeddings/oleObject3528.bin"/><Relationship Id="rId4187" Type="http://schemas.openxmlformats.org/officeDocument/2006/relationships/image" Target="media/image1990.wmf"/><Relationship Id="rId5238" Type="http://schemas.openxmlformats.org/officeDocument/2006/relationships/image" Target="media/image2467.wmf"/><Relationship Id="rId1848" Type="http://schemas.openxmlformats.org/officeDocument/2006/relationships/oleObject" Target="embeddings/oleObject1001.bin"/><Relationship Id="rId3270" Type="http://schemas.openxmlformats.org/officeDocument/2006/relationships/oleObject" Target="embeddings/oleObject1725.bin"/><Relationship Id="rId4321" Type="http://schemas.openxmlformats.org/officeDocument/2006/relationships/oleObject" Target="embeddings/oleObject2261.bin"/><Relationship Id="rId191" Type="http://schemas.openxmlformats.org/officeDocument/2006/relationships/oleObject" Target="embeddings/oleObject119.bin"/><Relationship Id="rId7891" Type="http://schemas.openxmlformats.org/officeDocument/2006/relationships/image" Target="media/image3689.wmf"/><Relationship Id="rId8942" Type="http://schemas.openxmlformats.org/officeDocument/2006/relationships/image" Target="media/image4190.wmf"/><Relationship Id="rId5095" Type="http://schemas.openxmlformats.org/officeDocument/2006/relationships/oleObject" Target="embeddings/oleObject2682.bin"/><Relationship Id="rId6493" Type="http://schemas.openxmlformats.org/officeDocument/2006/relationships/oleObject" Target="embeddings/oleObject3448.bin"/><Relationship Id="rId7544" Type="http://schemas.openxmlformats.org/officeDocument/2006/relationships/image" Target="media/image3536.wmf"/><Relationship Id="rId6146" Type="http://schemas.openxmlformats.org/officeDocument/2006/relationships/oleObject" Target="embeddings/oleObject3249.bin"/><Relationship Id="rId2756" Type="http://schemas.openxmlformats.org/officeDocument/2006/relationships/image" Target="media/image1285.wmf"/><Relationship Id="rId3807" Type="http://schemas.openxmlformats.org/officeDocument/2006/relationships/oleObject" Target="embeddings/oleObject2001.bin"/><Relationship Id="rId728" Type="http://schemas.openxmlformats.org/officeDocument/2006/relationships/oleObject" Target="embeddings/oleObject422.bin"/><Relationship Id="rId1358" Type="http://schemas.openxmlformats.org/officeDocument/2006/relationships/image" Target="media/image611.wmf"/><Relationship Id="rId2409" Type="http://schemas.openxmlformats.org/officeDocument/2006/relationships/image" Target="media/image1115.wmf"/><Relationship Id="rId5979" Type="http://schemas.openxmlformats.org/officeDocument/2006/relationships/oleObject" Target="embeddings/oleObject3161.bin"/><Relationship Id="rId64" Type="http://schemas.openxmlformats.org/officeDocument/2006/relationships/oleObject" Target="embeddings/oleObject35.bin"/><Relationship Id="rId8452" Type="http://schemas.openxmlformats.org/officeDocument/2006/relationships/image" Target="media/image3959.wmf"/><Relationship Id="rId7054" Type="http://schemas.openxmlformats.org/officeDocument/2006/relationships/oleObject" Target="embeddings/oleObject3739.bin"/><Relationship Id="rId8105" Type="http://schemas.openxmlformats.org/officeDocument/2006/relationships/image" Target="media/image3793.wmf"/><Relationship Id="rId3664" Type="http://schemas.openxmlformats.org/officeDocument/2006/relationships/oleObject" Target="embeddings/oleObject1929.bin"/><Relationship Id="rId4715" Type="http://schemas.openxmlformats.org/officeDocument/2006/relationships/oleObject" Target="embeddings/oleObject2467.bin"/><Relationship Id="rId585" Type="http://schemas.openxmlformats.org/officeDocument/2006/relationships/image" Target="media/image233.wmf"/><Relationship Id="rId2266" Type="http://schemas.openxmlformats.org/officeDocument/2006/relationships/image" Target="media/image1051.wmf"/><Relationship Id="rId3317" Type="http://schemas.openxmlformats.org/officeDocument/2006/relationships/image" Target="media/image1564.wmf"/><Relationship Id="rId6887" Type="http://schemas.openxmlformats.org/officeDocument/2006/relationships/oleObject" Target="embeddings/oleObject3655.bin"/><Relationship Id="rId7938" Type="http://schemas.openxmlformats.org/officeDocument/2006/relationships/oleObject" Target="embeddings/oleObject4222.bin"/><Relationship Id="rId238" Type="http://schemas.openxmlformats.org/officeDocument/2006/relationships/image" Target="media/image85.wmf"/><Relationship Id="rId5489" Type="http://schemas.openxmlformats.org/officeDocument/2006/relationships/image" Target="media/image2581.wmf"/><Relationship Id="rId2400" Type="http://schemas.openxmlformats.org/officeDocument/2006/relationships/oleObject" Target="embeddings/oleObject1286.bin"/><Relationship Id="rId9013" Type="http://schemas.openxmlformats.org/officeDocument/2006/relationships/oleObject" Target="embeddings/oleObject4784.bin"/><Relationship Id="rId1002" Type="http://schemas.openxmlformats.org/officeDocument/2006/relationships/image" Target="media/image437.wmf"/><Relationship Id="rId5970" Type="http://schemas.openxmlformats.org/officeDocument/2006/relationships/image" Target="media/image2810.wmf"/><Relationship Id="rId3174" Type="http://schemas.openxmlformats.org/officeDocument/2006/relationships/oleObject" Target="embeddings/oleObject1677.bin"/><Relationship Id="rId4572" Type="http://schemas.openxmlformats.org/officeDocument/2006/relationships/image" Target="media/image2181.wmf"/><Relationship Id="rId5623" Type="http://schemas.openxmlformats.org/officeDocument/2006/relationships/oleObject" Target="embeddings/oleObject2973.bin"/><Relationship Id="rId4225" Type="http://schemas.openxmlformats.org/officeDocument/2006/relationships/oleObject" Target="embeddings/oleObject2213.bin"/><Relationship Id="rId7795" Type="http://schemas.openxmlformats.org/officeDocument/2006/relationships/image" Target="media/image3641.wmf"/><Relationship Id="rId8846" Type="http://schemas.openxmlformats.org/officeDocument/2006/relationships/image" Target="media/image4142.wmf"/><Relationship Id="rId6397" Type="http://schemas.openxmlformats.org/officeDocument/2006/relationships/image" Target="media/image3000.wmf"/><Relationship Id="rId7448" Type="http://schemas.openxmlformats.org/officeDocument/2006/relationships/image" Target="media/image3490.wmf"/><Relationship Id="rId979" Type="http://schemas.openxmlformats.org/officeDocument/2006/relationships/oleObject" Target="embeddings/oleObject550.bin"/><Relationship Id="rId5480" Type="http://schemas.openxmlformats.org/officeDocument/2006/relationships/oleObject" Target="embeddings/oleObject2900.bin"/><Relationship Id="rId6531" Type="http://schemas.openxmlformats.org/officeDocument/2006/relationships/oleObject" Target="embeddings/oleObject3467.bin"/><Relationship Id="rId4082" Type="http://schemas.openxmlformats.org/officeDocument/2006/relationships/oleObject" Target="embeddings/oleObject2141.bin"/><Relationship Id="rId5133" Type="http://schemas.openxmlformats.org/officeDocument/2006/relationships/oleObject" Target="embeddings/oleObject2703.bin"/><Relationship Id="rId1743" Type="http://schemas.openxmlformats.org/officeDocument/2006/relationships/oleObject" Target="embeddings/oleObject940.bin"/><Relationship Id="rId8009" Type="http://schemas.openxmlformats.org/officeDocument/2006/relationships/oleObject" Target="embeddings/oleObject4259.bin"/><Relationship Id="rId8356" Type="http://schemas.openxmlformats.org/officeDocument/2006/relationships/image" Target="media/image3911.wmf"/><Relationship Id="rId4966" Type="http://schemas.openxmlformats.org/officeDocument/2006/relationships/image" Target="media/image2345.wmf"/><Relationship Id="rId3568" Type="http://schemas.openxmlformats.org/officeDocument/2006/relationships/oleObject" Target="embeddings/oleObject1881.bin"/><Relationship Id="rId4619" Type="http://schemas.openxmlformats.org/officeDocument/2006/relationships/oleObject" Target="embeddings/oleObject2411.bin"/><Relationship Id="rId489" Type="http://schemas.openxmlformats.org/officeDocument/2006/relationships/oleObject" Target="embeddings/oleObject300.bin"/><Relationship Id="rId6041" Type="http://schemas.openxmlformats.org/officeDocument/2006/relationships/image" Target="media/image2845.wmf"/><Relationship Id="rId9264" Type="http://schemas.openxmlformats.org/officeDocument/2006/relationships/image" Target="media/image4346.wmf"/><Relationship Id="rId970" Type="http://schemas.openxmlformats.org/officeDocument/2006/relationships/image" Target="media/image421.wmf"/><Relationship Id="rId1253" Type="http://schemas.openxmlformats.org/officeDocument/2006/relationships/oleObject" Target="embeddings/oleObject688.bin"/><Relationship Id="rId2651" Type="http://schemas.openxmlformats.org/officeDocument/2006/relationships/image" Target="media/image1233.wmf"/><Relationship Id="rId3702" Type="http://schemas.openxmlformats.org/officeDocument/2006/relationships/oleObject" Target="embeddings/oleObject1948.bin"/><Relationship Id="rId623" Type="http://schemas.openxmlformats.org/officeDocument/2006/relationships/image" Target="media/image252.wmf"/><Relationship Id="rId2304" Type="http://schemas.openxmlformats.org/officeDocument/2006/relationships/image" Target="media/image1070.wmf"/><Relationship Id="rId5874" Type="http://schemas.openxmlformats.org/officeDocument/2006/relationships/oleObject" Target="embeddings/oleObject3108.bin"/><Relationship Id="rId6925" Type="http://schemas.openxmlformats.org/officeDocument/2006/relationships/oleObject" Target="embeddings/oleObject3674.bin"/><Relationship Id="rId4476" Type="http://schemas.openxmlformats.org/officeDocument/2006/relationships/image" Target="media/image2133.wmf"/><Relationship Id="rId5527" Type="http://schemas.openxmlformats.org/officeDocument/2006/relationships/image" Target="media/image2600.wmf"/><Relationship Id="rId3078" Type="http://schemas.openxmlformats.org/officeDocument/2006/relationships/oleObject" Target="embeddings/oleObject1629.bin"/><Relationship Id="rId4129" Type="http://schemas.openxmlformats.org/officeDocument/2006/relationships/image" Target="media/image1961.wmf"/><Relationship Id="rId7699" Type="http://schemas.openxmlformats.org/officeDocument/2006/relationships/oleObject" Target="embeddings/oleObject4089.bin"/><Relationship Id="rId8000" Type="http://schemas.openxmlformats.org/officeDocument/2006/relationships/image" Target="media/image3742.wmf"/><Relationship Id="rId4610" Type="http://schemas.openxmlformats.org/officeDocument/2006/relationships/image" Target="media/image2200.wmf"/><Relationship Id="rId480" Type="http://schemas.openxmlformats.org/officeDocument/2006/relationships/image" Target="media/image181.wmf"/><Relationship Id="rId2161" Type="http://schemas.openxmlformats.org/officeDocument/2006/relationships/oleObject" Target="embeddings/oleObject1159.bin"/><Relationship Id="rId3212" Type="http://schemas.openxmlformats.org/officeDocument/2006/relationships/oleObject" Target="embeddings/oleObject1696.bin"/><Relationship Id="rId133" Type="http://schemas.openxmlformats.org/officeDocument/2006/relationships/image" Target="media/image54.wmf"/><Relationship Id="rId5384" Type="http://schemas.openxmlformats.org/officeDocument/2006/relationships/image" Target="media/image2533.wmf"/><Relationship Id="rId6782" Type="http://schemas.openxmlformats.org/officeDocument/2006/relationships/oleObject" Target="embeddings/oleObject3602.bin"/><Relationship Id="rId7833" Type="http://schemas.openxmlformats.org/officeDocument/2006/relationships/image" Target="media/image3660.wmf"/><Relationship Id="rId5037" Type="http://schemas.openxmlformats.org/officeDocument/2006/relationships/oleObject" Target="embeddings/oleObject2653.bin"/><Relationship Id="rId6435" Type="http://schemas.openxmlformats.org/officeDocument/2006/relationships/oleObject" Target="embeddings/oleObject3416.bin"/><Relationship Id="rId1994" Type="http://schemas.openxmlformats.org/officeDocument/2006/relationships/oleObject" Target="embeddings/oleObject1075.bin"/><Relationship Id="rId1647" Type="http://schemas.openxmlformats.org/officeDocument/2006/relationships/oleObject" Target="embeddings/oleObject889.bin"/><Relationship Id="rId4120" Type="http://schemas.openxmlformats.org/officeDocument/2006/relationships/oleObject" Target="embeddings/oleObject2160.bin"/><Relationship Id="rId7690" Type="http://schemas.openxmlformats.org/officeDocument/2006/relationships/image" Target="media/image3602.wmf"/><Relationship Id="rId8741" Type="http://schemas.openxmlformats.org/officeDocument/2006/relationships/oleObject" Target="embeddings/oleObject4643.bin"/><Relationship Id="rId6292" Type="http://schemas.openxmlformats.org/officeDocument/2006/relationships/image" Target="media/image2956.wmf"/><Relationship Id="rId7343" Type="http://schemas.openxmlformats.org/officeDocument/2006/relationships/image" Target="media/image3438.wmf"/><Relationship Id="rId3953" Type="http://schemas.openxmlformats.org/officeDocument/2006/relationships/oleObject" Target="embeddings/oleObject2076.bin"/><Relationship Id="rId9168" Type="http://schemas.openxmlformats.org/officeDocument/2006/relationships/image" Target="media/image4297.wmf"/><Relationship Id="rId874" Type="http://schemas.openxmlformats.org/officeDocument/2006/relationships/oleObject" Target="embeddings/oleObject495.bin"/><Relationship Id="rId2555" Type="http://schemas.openxmlformats.org/officeDocument/2006/relationships/image" Target="media/image1185.wmf"/><Relationship Id="rId3606" Type="http://schemas.openxmlformats.org/officeDocument/2006/relationships/oleObject" Target="embeddings/oleObject1900.bin"/><Relationship Id="rId527" Type="http://schemas.openxmlformats.org/officeDocument/2006/relationships/image" Target="media/image204.wmf"/><Relationship Id="rId1157" Type="http://schemas.openxmlformats.org/officeDocument/2006/relationships/image" Target="media/image514.wmf"/><Relationship Id="rId2208" Type="http://schemas.openxmlformats.org/officeDocument/2006/relationships/image" Target="media/image1022.wmf"/><Relationship Id="rId5778" Type="http://schemas.openxmlformats.org/officeDocument/2006/relationships/oleObject" Target="embeddings/oleObject3060.bin"/><Relationship Id="rId6829" Type="http://schemas.openxmlformats.org/officeDocument/2006/relationships/oleObject" Target="embeddings/oleObject3626.bin"/><Relationship Id="rId8251" Type="http://schemas.openxmlformats.org/officeDocument/2006/relationships/oleObject" Target="embeddings/oleObject4388.bin"/><Relationship Id="rId3463" Type="http://schemas.openxmlformats.org/officeDocument/2006/relationships/image" Target="media/image1635.wmf"/><Relationship Id="rId4861" Type="http://schemas.openxmlformats.org/officeDocument/2006/relationships/image" Target="media/image2300.wmf"/><Relationship Id="rId5912" Type="http://schemas.openxmlformats.org/officeDocument/2006/relationships/oleObject" Target="embeddings/oleObject3127.bin"/><Relationship Id="rId384" Type="http://schemas.openxmlformats.org/officeDocument/2006/relationships/oleObject" Target="embeddings/oleObject241.bin"/><Relationship Id="rId2065" Type="http://schemas.openxmlformats.org/officeDocument/2006/relationships/image" Target="media/image951.wmf"/><Relationship Id="rId3116" Type="http://schemas.openxmlformats.org/officeDocument/2006/relationships/oleObject" Target="embeddings/oleObject1648.bin"/><Relationship Id="rId4514" Type="http://schemas.openxmlformats.org/officeDocument/2006/relationships/image" Target="media/image2152.wmf"/><Relationship Id="rId6686" Type="http://schemas.openxmlformats.org/officeDocument/2006/relationships/oleObject" Target="embeddings/oleObject3553.bin"/><Relationship Id="rId7737" Type="http://schemas.openxmlformats.org/officeDocument/2006/relationships/oleObject" Target="embeddings/oleObject4115.bin"/><Relationship Id="rId5288" Type="http://schemas.openxmlformats.org/officeDocument/2006/relationships/image" Target="media/image2487.wmf"/><Relationship Id="rId6339" Type="http://schemas.openxmlformats.org/officeDocument/2006/relationships/oleObject" Target="embeddings/oleObject3360.bin"/><Relationship Id="rId1898" Type="http://schemas.openxmlformats.org/officeDocument/2006/relationships/oleObject" Target="embeddings/oleObject1026.bin"/><Relationship Id="rId2949" Type="http://schemas.openxmlformats.org/officeDocument/2006/relationships/image" Target="media/image1381.wmf"/><Relationship Id="rId6820" Type="http://schemas.openxmlformats.org/officeDocument/2006/relationships/image" Target="media/image3195.wmf"/><Relationship Id="rId4371" Type="http://schemas.openxmlformats.org/officeDocument/2006/relationships/image" Target="media/image2082.wmf"/><Relationship Id="rId5422" Type="http://schemas.openxmlformats.org/officeDocument/2006/relationships/image" Target="media/image2551.wmf"/><Relationship Id="rId4024" Type="http://schemas.openxmlformats.org/officeDocument/2006/relationships/oleObject" Target="embeddings/oleObject2112.bin"/><Relationship Id="rId7594" Type="http://schemas.openxmlformats.org/officeDocument/2006/relationships/image" Target="media/image3561.wmf"/><Relationship Id="rId8992" Type="http://schemas.openxmlformats.org/officeDocument/2006/relationships/image" Target="media/image4215.wmf"/><Relationship Id="rId6196" Type="http://schemas.openxmlformats.org/officeDocument/2006/relationships/oleObject" Target="embeddings/oleObject3283.bin"/><Relationship Id="rId7247" Type="http://schemas.openxmlformats.org/officeDocument/2006/relationships/oleObject" Target="embeddings/oleObject3851.bin"/><Relationship Id="rId8645" Type="http://schemas.openxmlformats.org/officeDocument/2006/relationships/image" Target="media/image4051.wmf"/><Relationship Id="rId3857" Type="http://schemas.openxmlformats.org/officeDocument/2006/relationships/oleObject" Target="embeddings/oleObject2026.bin"/><Relationship Id="rId4908" Type="http://schemas.openxmlformats.org/officeDocument/2006/relationships/image" Target="media/image2316.wmf"/><Relationship Id="rId778" Type="http://schemas.openxmlformats.org/officeDocument/2006/relationships/oleObject" Target="embeddings/oleObject447.bin"/><Relationship Id="rId2459" Type="http://schemas.openxmlformats.org/officeDocument/2006/relationships/oleObject" Target="embeddings/oleObject1315.bin"/><Relationship Id="rId6330" Type="http://schemas.openxmlformats.org/officeDocument/2006/relationships/image" Target="media/image2975.wmf"/><Relationship Id="rId1542" Type="http://schemas.openxmlformats.org/officeDocument/2006/relationships/image" Target="media/image702.wmf"/><Relationship Id="rId2940" Type="http://schemas.openxmlformats.org/officeDocument/2006/relationships/oleObject" Target="embeddings/oleObject1560.bin"/><Relationship Id="rId8155" Type="http://schemas.openxmlformats.org/officeDocument/2006/relationships/image" Target="media/image3818.wmf"/><Relationship Id="rId9206" Type="http://schemas.openxmlformats.org/officeDocument/2006/relationships/image" Target="media/image4317.wmf"/><Relationship Id="rId912" Type="http://schemas.openxmlformats.org/officeDocument/2006/relationships/image" Target="media/image394.wmf"/><Relationship Id="rId4765" Type="http://schemas.openxmlformats.org/officeDocument/2006/relationships/image" Target="media/image2264.wmf"/><Relationship Id="rId5816" Type="http://schemas.openxmlformats.org/officeDocument/2006/relationships/oleObject" Target="embeddings/oleObject3079.bin"/><Relationship Id="rId288" Type="http://schemas.openxmlformats.org/officeDocument/2006/relationships/oleObject" Target="embeddings/oleObject178.bin"/><Relationship Id="rId3367" Type="http://schemas.openxmlformats.org/officeDocument/2006/relationships/image" Target="media/image1588.wmf"/><Relationship Id="rId4418" Type="http://schemas.openxmlformats.org/officeDocument/2006/relationships/oleObject" Target="embeddings/oleObject2309.bin"/><Relationship Id="rId7988" Type="http://schemas.openxmlformats.org/officeDocument/2006/relationships/image" Target="media/image3733.wmf"/><Relationship Id="rId2450" Type="http://schemas.openxmlformats.org/officeDocument/2006/relationships/oleObject" Target="embeddings/oleObject1311.bin"/><Relationship Id="rId3501" Type="http://schemas.openxmlformats.org/officeDocument/2006/relationships/image" Target="media/image1653.wmf"/><Relationship Id="rId9063" Type="http://schemas.openxmlformats.org/officeDocument/2006/relationships/image" Target="media/image4247.wmf"/><Relationship Id="rId422" Type="http://schemas.openxmlformats.org/officeDocument/2006/relationships/image" Target="media/image153.wmf"/><Relationship Id="rId1052" Type="http://schemas.openxmlformats.org/officeDocument/2006/relationships/image" Target="media/image462.wmf"/><Relationship Id="rId2103" Type="http://schemas.openxmlformats.org/officeDocument/2006/relationships/image" Target="media/image970.wmf"/><Relationship Id="rId5673" Type="http://schemas.openxmlformats.org/officeDocument/2006/relationships/oleObject" Target="embeddings/oleObject3003.bin"/><Relationship Id="rId4275" Type="http://schemas.openxmlformats.org/officeDocument/2006/relationships/oleObject" Target="embeddings/oleObject2238.bin"/><Relationship Id="rId5326" Type="http://schemas.openxmlformats.org/officeDocument/2006/relationships/image" Target="media/image2506.wmf"/><Relationship Id="rId6724" Type="http://schemas.openxmlformats.org/officeDocument/2006/relationships/image" Target="media/image3147.wmf"/><Relationship Id="rId8896" Type="http://schemas.openxmlformats.org/officeDocument/2006/relationships/image" Target="media/image4167.wmf"/><Relationship Id="rId1936" Type="http://schemas.openxmlformats.org/officeDocument/2006/relationships/oleObject" Target="embeddings/oleObject1045.bin"/><Relationship Id="rId7498" Type="http://schemas.openxmlformats.org/officeDocument/2006/relationships/image" Target="media/image3513.wmf"/><Relationship Id="rId8549" Type="http://schemas.openxmlformats.org/officeDocument/2006/relationships/oleObject" Target="embeddings/oleObject4539.bin"/><Relationship Id="rId3011" Type="http://schemas.openxmlformats.org/officeDocument/2006/relationships/image" Target="media/image1412.wmf"/><Relationship Id="rId6581" Type="http://schemas.openxmlformats.org/officeDocument/2006/relationships/image" Target="media/image3081.wmf"/><Relationship Id="rId7632" Type="http://schemas.openxmlformats.org/officeDocument/2006/relationships/oleObject" Target="embeddings/oleObject4048.bin"/><Relationship Id="rId5183" Type="http://schemas.openxmlformats.org/officeDocument/2006/relationships/oleObject" Target="embeddings/oleObject2739.bin"/><Relationship Id="rId6234" Type="http://schemas.openxmlformats.org/officeDocument/2006/relationships/image" Target="media/image2927.wmf"/><Relationship Id="rId1793" Type="http://schemas.openxmlformats.org/officeDocument/2006/relationships/oleObject" Target="embeddings/oleObject969.bin"/><Relationship Id="rId2844" Type="http://schemas.openxmlformats.org/officeDocument/2006/relationships/oleObject" Target="embeddings/oleObject1512.bin"/><Relationship Id="rId8059" Type="http://schemas.openxmlformats.org/officeDocument/2006/relationships/oleObject" Target="embeddings/oleObject4284.bin"/><Relationship Id="rId816" Type="http://schemas.openxmlformats.org/officeDocument/2006/relationships/oleObject" Target="embeddings/oleObject466.bin"/><Relationship Id="rId1446" Type="http://schemas.openxmlformats.org/officeDocument/2006/relationships/image" Target="media/image655.wmf"/><Relationship Id="rId4669" Type="http://schemas.openxmlformats.org/officeDocument/2006/relationships/oleObject" Target="embeddings/oleObject2436.bin"/><Relationship Id="rId8540" Type="http://schemas.openxmlformats.org/officeDocument/2006/relationships/image" Target="media/image4002.wmf"/><Relationship Id="rId6091" Type="http://schemas.openxmlformats.org/officeDocument/2006/relationships/image" Target="media/image2870.wmf"/><Relationship Id="rId7142" Type="http://schemas.openxmlformats.org/officeDocument/2006/relationships/oleObject" Target="embeddings/oleObject3794.bin"/><Relationship Id="rId3752" Type="http://schemas.openxmlformats.org/officeDocument/2006/relationships/image" Target="media/image1775.wmf"/><Relationship Id="rId673" Type="http://schemas.openxmlformats.org/officeDocument/2006/relationships/oleObject" Target="embeddings/oleObject394.bin"/><Relationship Id="rId2354" Type="http://schemas.openxmlformats.org/officeDocument/2006/relationships/oleObject" Target="embeddings/oleObject1261.bin"/><Relationship Id="rId3405" Type="http://schemas.openxmlformats.org/officeDocument/2006/relationships/image" Target="media/image1607.wmf"/><Relationship Id="rId4803" Type="http://schemas.openxmlformats.org/officeDocument/2006/relationships/image" Target="media/image2275.wmf"/><Relationship Id="rId326" Type="http://schemas.openxmlformats.org/officeDocument/2006/relationships/oleObject" Target="embeddings/oleObject207.bin"/><Relationship Id="rId2007" Type="http://schemas.openxmlformats.org/officeDocument/2006/relationships/image" Target="media/image922.wmf"/><Relationship Id="rId6975" Type="http://schemas.openxmlformats.org/officeDocument/2006/relationships/image" Target="media/image3272.wmf"/><Relationship Id="rId4179" Type="http://schemas.openxmlformats.org/officeDocument/2006/relationships/image" Target="media/image1986.wmf"/><Relationship Id="rId5577" Type="http://schemas.openxmlformats.org/officeDocument/2006/relationships/oleObject" Target="embeddings/oleObject2949.bin"/><Relationship Id="rId6628" Type="http://schemas.openxmlformats.org/officeDocument/2006/relationships/oleObject" Target="embeddings/oleObject3523.bin"/><Relationship Id="rId8050" Type="http://schemas.openxmlformats.org/officeDocument/2006/relationships/image" Target="media/image3767.wmf"/><Relationship Id="rId9101" Type="http://schemas.openxmlformats.org/officeDocument/2006/relationships/oleObject" Target="embeddings/oleObject4834.bin"/><Relationship Id="rId4660" Type="http://schemas.openxmlformats.org/officeDocument/2006/relationships/image" Target="media/image2225.wmf"/><Relationship Id="rId5711" Type="http://schemas.openxmlformats.org/officeDocument/2006/relationships/oleObject" Target="embeddings/oleObject3025.bin"/><Relationship Id="rId3262" Type="http://schemas.openxmlformats.org/officeDocument/2006/relationships/oleObject" Target="embeddings/oleObject1721.bin"/><Relationship Id="rId4313" Type="http://schemas.openxmlformats.org/officeDocument/2006/relationships/oleObject" Target="embeddings/oleObject2257.bin"/><Relationship Id="rId7883" Type="http://schemas.openxmlformats.org/officeDocument/2006/relationships/image" Target="media/image3685.wmf"/><Relationship Id="rId183" Type="http://schemas.openxmlformats.org/officeDocument/2006/relationships/oleObject" Target="embeddings/oleObject111.bin"/><Relationship Id="rId6485" Type="http://schemas.openxmlformats.org/officeDocument/2006/relationships/image" Target="media/image3038.wmf"/><Relationship Id="rId7536" Type="http://schemas.openxmlformats.org/officeDocument/2006/relationships/image" Target="media/image3532.wmf"/><Relationship Id="rId8934" Type="http://schemas.openxmlformats.org/officeDocument/2006/relationships/image" Target="media/image4186.wmf"/><Relationship Id="rId5087" Type="http://schemas.openxmlformats.org/officeDocument/2006/relationships/oleObject" Target="embeddings/oleObject2678.bin"/><Relationship Id="rId6138" Type="http://schemas.openxmlformats.org/officeDocument/2006/relationships/oleObject" Target="embeddings/oleObject3243.bin"/><Relationship Id="rId1697" Type="http://schemas.openxmlformats.org/officeDocument/2006/relationships/image" Target="media/image779.wmf"/><Relationship Id="rId2748" Type="http://schemas.openxmlformats.org/officeDocument/2006/relationships/image" Target="media/image1281.wmf"/><Relationship Id="rId4170" Type="http://schemas.openxmlformats.org/officeDocument/2006/relationships/oleObject" Target="embeddings/oleObject2185.bin"/><Relationship Id="rId5221" Type="http://schemas.openxmlformats.org/officeDocument/2006/relationships/oleObject" Target="embeddings/oleObject2759.bin"/><Relationship Id="rId8791" Type="http://schemas.openxmlformats.org/officeDocument/2006/relationships/image" Target="media/image4118.wmf"/><Relationship Id="rId56" Type="http://schemas.openxmlformats.org/officeDocument/2006/relationships/oleObject" Target="embeddings/oleObject30.bin"/><Relationship Id="rId1831" Type="http://schemas.openxmlformats.org/officeDocument/2006/relationships/image" Target="media/image835.wmf"/><Relationship Id="rId7393" Type="http://schemas.openxmlformats.org/officeDocument/2006/relationships/image" Target="media/image3463.wmf"/><Relationship Id="rId8444" Type="http://schemas.openxmlformats.org/officeDocument/2006/relationships/image" Target="media/image3955.wmf"/><Relationship Id="rId7046" Type="http://schemas.openxmlformats.org/officeDocument/2006/relationships/oleObject" Target="embeddings/oleObject3735.bin"/><Relationship Id="rId577" Type="http://schemas.openxmlformats.org/officeDocument/2006/relationships/image" Target="media/image229.wmf"/><Relationship Id="rId2258" Type="http://schemas.openxmlformats.org/officeDocument/2006/relationships/image" Target="media/image1047.wmf"/><Relationship Id="rId3656" Type="http://schemas.openxmlformats.org/officeDocument/2006/relationships/oleObject" Target="embeddings/oleObject1925.bin"/><Relationship Id="rId4707" Type="http://schemas.openxmlformats.org/officeDocument/2006/relationships/oleObject" Target="embeddings/oleObject2462.bin"/><Relationship Id="rId3309" Type="http://schemas.openxmlformats.org/officeDocument/2006/relationships/image" Target="media/image1560.wmf"/><Relationship Id="rId6879" Type="http://schemas.openxmlformats.org/officeDocument/2006/relationships/oleObject" Target="embeddings/oleObject3651.bin"/><Relationship Id="rId711" Type="http://schemas.openxmlformats.org/officeDocument/2006/relationships/image" Target="media/image294.wmf"/><Relationship Id="rId1341" Type="http://schemas.openxmlformats.org/officeDocument/2006/relationships/oleObject" Target="embeddings/oleObject735.bin"/><Relationship Id="rId5962" Type="http://schemas.openxmlformats.org/officeDocument/2006/relationships/image" Target="media/image2806.wmf"/><Relationship Id="rId9005" Type="http://schemas.openxmlformats.org/officeDocument/2006/relationships/oleObject" Target="embeddings/oleObject4780.bin"/><Relationship Id="rId4564" Type="http://schemas.openxmlformats.org/officeDocument/2006/relationships/image" Target="media/image2177.wmf"/><Relationship Id="rId5615" Type="http://schemas.openxmlformats.org/officeDocument/2006/relationships/oleObject" Target="embeddings/oleObject2969.bin"/><Relationship Id="rId3166" Type="http://schemas.openxmlformats.org/officeDocument/2006/relationships/oleObject" Target="embeddings/oleObject1673.bin"/><Relationship Id="rId4217" Type="http://schemas.openxmlformats.org/officeDocument/2006/relationships/oleObject" Target="embeddings/oleObject2209.bin"/><Relationship Id="rId6389" Type="http://schemas.openxmlformats.org/officeDocument/2006/relationships/image" Target="media/image2996.wmf"/><Relationship Id="rId7787" Type="http://schemas.openxmlformats.org/officeDocument/2006/relationships/image" Target="media/image3637.wmf"/><Relationship Id="rId8838" Type="http://schemas.openxmlformats.org/officeDocument/2006/relationships/image" Target="media/image4138.wmf"/><Relationship Id="rId2999" Type="http://schemas.openxmlformats.org/officeDocument/2006/relationships/image" Target="media/image1406.wmf"/><Relationship Id="rId3300" Type="http://schemas.openxmlformats.org/officeDocument/2006/relationships/oleObject" Target="embeddings/oleObject1741.bin"/><Relationship Id="rId6870" Type="http://schemas.openxmlformats.org/officeDocument/2006/relationships/image" Target="media/image3220.wmf"/><Relationship Id="rId7921" Type="http://schemas.openxmlformats.org/officeDocument/2006/relationships/image" Target="media/image3704.wmf"/><Relationship Id="rId221" Type="http://schemas.openxmlformats.org/officeDocument/2006/relationships/oleObject" Target="embeddings/oleObject136.bin"/><Relationship Id="rId5472" Type="http://schemas.openxmlformats.org/officeDocument/2006/relationships/image" Target="media/image2573.wmf"/><Relationship Id="rId6523" Type="http://schemas.openxmlformats.org/officeDocument/2006/relationships/oleObject" Target="embeddings/oleObject3463.bin"/><Relationship Id="rId4074" Type="http://schemas.openxmlformats.org/officeDocument/2006/relationships/oleObject" Target="embeddings/oleObject2137.bin"/><Relationship Id="rId5125" Type="http://schemas.openxmlformats.org/officeDocument/2006/relationships/oleObject" Target="embeddings/oleObject2699.bin"/><Relationship Id="rId8695" Type="http://schemas.openxmlformats.org/officeDocument/2006/relationships/image" Target="media/image4074.wmf"/><Relationship Id="rId7297" Type="http://schemas.openxmlformats.org/officeDocument/2006/relationships/oleObject" Target="embeddings/oleObject3878.bin"/><Relationship Id="rId8348" Type="http://schemas.openxmlformats.org/officeDocument/2006/relationships/image" Target="media/image3908.wmf"/><Relationship Id="rId1735" Type="http://schemas.openxmlformats.org/officeDocument/2006/relationships/oleObject" Target="embeddings/oleObject934.bin"/><Relationship Id="rId4958" Type="http://schemas.openxmlformats.org/officeDocument/2006/relationships/image" Target="media/image2341.wmf"/><Relationship Id="rId6380" Type="http://schemas.openxmlformats.org/officeDocument/2006/relationships/oleObject" Target="embeddings/oleObject3385.bin"/><Relationship Id="rId7431" Type="http://schemas.openxmlformats.org/officeDocument/2006/relationships/image" Target="media/image3482.wmf"/><Relationship Id="rId2990" Type="http://schemas.openxmlformats.org/officeDocument/2006/relationships/oleObject" Target="embeddings/oleObject1585.bin"/><Relationship Id="rId6033" Type="http://schemas.openxmlformats.org/officeDocument/2006/relationships/image" Target="media/image2841.wmf"/><Relationship Id="rId962" Type="http://schemas.openxmlformats.org/officeDocument/2006/relationships/image" Target="media/image417.wmf"/><Relationship Id="rId1592" Type="http://schemas.openxmlformats.org/officeDocument/2006/relationships/image" Target="media/image727.wmf"/><Relationship Id="rId2643" Type="http://schemas.openxmlformats.org/officeDocument/2006/relationships/image" Target="media/image1229.wmf"/><Relationship Id="rId9256" Type="http://schemas.openxmlformats.org/officeDocument/2006/relationships/image" Target="media/image4342.wmf"/><Relationship Id="rId615" Type="http://schemas.openxmlformats.org/officeDocument/2006/relationships/image" Target="media/image248.wmf"/><Relationship Id="rId1245" Type="http://schemas.openxmlformats.org/officeDocument/2006/relationships/oleObject" Target="embeddings/oleObject684.bin"/><Relationship Id="rId4468" Type="http://schemas.openxmlformats.org/officeDocument/2006/relationships/image" Target="media/image2129.wmf"/><Relationship Id="rId5866" Type="http://schemas.openxmlformats.org/officeDocument/2006/relationships/oleObject" Target="embeddings/oleObject3104.bin"/><Relationship Id="rId6917" Type="http://schemas.openxmlformats.org/officeDocument/2006/relationships/oleObject" Target="embeddings/oleObject3670.bin"/><Relationship Id="rId5519" Type="http://schemas.openxmlformats.org/officeDocument/2006/relationships/image" Target="media/image2596.wmf"/><Relationship Id="rId3551" Type="http://schemas.openxmlformats.org/officeDocument/2006/relationships/image" Target="media/image1675.wmf"/><Relationship Id="rId4602" Type="http://schemas.openxmlformats.org/officeDocument/2006/relationships/image" Target="media/image2196.wmf"/><Relationship Id="rId472" Type="http://schemas.openxmlformats.org/officeDocument/2006/relationships/image" Target="media/image177.wmf"/><Relationship Id="rId2153" Type="http://schemas.openxmlformats.org/officeDocument/2006/relationships/oleObject" Target="embeddings/oleObject1155.bin"/><Relationship Id="rId3204" Type="http://schemas.openxmlformats.org/officeDocument/2006/relationships/oleObject" Target="embeddings/oleObject1692.bin"/><Relationship Id="rId6774" Type="http://schemas.openxmlformats.org/officeDocument/2006/relationships/oleObject" Target="embeddings/oleObject3598.bin"/><Relationship Id="rId7825" Type="http://schemas.openxmlformats.org/officeDocument/2006/relationships/image" Target="media/image3656.wmf"/><Relationship Id="rId125" Type="http://schemas.openxmlformats.org/officeDocument/2006/relationships/image" Target="media/image50.wmf"/><Relationship Id="rId5376" Type="http://schemas.openxmlformats.org/officeDocument/2006/relationships/image" Target="media/image2529.wmf"/><Relationship Id="rId6427" Type="http://schemas.openxmlformats.org/officeDocument/2006/relationships/oleObject" Target="embeddings/oleObject3412.bin"/><Relationship Id="rId5029" Type="http://schemas.openxmlformats.org/officeDocument/2006/relationships/oleObject" Target="embeddings/oleObject2649.bin"/><Relationship Id="rId8599" Type="http://schemas.openxmlformats.org/officeDocument/2006/relationships/image" Target="media/image4030.wmf"/><Relationship Id="rId1986" Type="http://schemas.openxmlformats.org/officeDocument/2006/relationships/oleObject" Target="embeddings/oleObject1071.bin"/><Relationship Id="rId1639" Type="http://schemas.openxmlformats.org/officeDocument/2006/relationships/oleObject" Target="embeddings/oleObject885.bin"/><Relationship Id="rId3061" Type="http://schemas.openxmlformats.org/officeDocument/2006/relationships/image" Target="media/image1437.wmf"/><Relationship Id="rId5510" Type="http://schemas.openxmlformats.org/officeDocument/2006/relationships/oleObject" Target="embeddings/oleObject2915.bin"/><Relationship Id="rId4112" Type="http://schemas.openxmlformats.org/officeDocument/2006/relationships/oleObject" Target="embeddings/oleObject2156.bin"/><Relationship Id="rId7682" Type="http://schemas.openxmlformats.org/officeDocument/2006/relationships/image" Target="media/image3598.wmf"/><Relationship Id="rId8733" Type="http://schemas.openxmlformats.org/officeDocument/2006/relationships/oleObject" Target="embeddings/oleObject4639.bin"/><Relationship Id="rId6284" Type="http://schemas.openxmlformats.org/officeDocument/2006/relationships/image" Target="media/image2952.wmf"/><Relationship Id="rId7335" Type="http://schemas.openxmlformats.org/officeDocument/2006/relationships/image" Target="media/image3434.wmf"/><Relationship Id="rId2894" Type="http://schemas.openxmlformats.org/officeDocument/2006/relationships/oleObject" Target="embeddings/oleObject1537.bin"/><Relationship Id="rId866" Type="http://schemas.openxmlformats.org/officeDocument/2006/relationships/oleObject" Target="embeddings/oleObject491.bin"/><Relationship Id="rId1496" Type="http://schemas.openxmlformats.org/officeDocument/2006/relationships/image" Target="media/image679.wmf"/><Relationship Id="rId2547" Type="http://schemas.openxmlformats.org/officeDocument/2006/relationships/image" Target="media/image1181.wmf"/><Relationship Id="rId3945" Type="http://schemas.openxmlformats.org/officeDocument/2006/relationships/oleObject" Target="embeddings/oleObject2072.bin"/><Relationship Id="rId519" Type="http://schemas.openxmlformats.org/officeDocument/2006/relationships/oleObject" Target="embeddings/oleObject315.bin"/><Relationship Id="rId1149" Type="http://schemas.openxmlformats.org/officeDocument/2006/relationships/oleObject" Target="embeddings/oleObject635.bin"/><Relationship Id="rId5020" Type="http://schemas.openxmlformats.org/officeDocument/2006/relationships/image" Target="media/image2372.wmf"/><Relationship Id="rId7192" Type="http://schemas.openxmlformats.org/officeDocument/2006/relationships/oleObject" Target="embeddings/oleObject3822.bin"/><Relationship Id="rId8590" Type="http://schemas.openxmlformats.org/officeDocument/2006/relationships/oleObject" Target="embeddings/oleObject4561.bin"/><Relationship Id="rId1630" Type="http://schemas.openxmlformats.org/officeDocument/2006/relationships/image" Target="media/image746.wmf"/><Relationship Id="rId8243" Type="http://schemas.openxmlformats.org/officeDocument/2006/relationships/oleObject" Target="embeddings/oleObject4384.bin"/><Relationship Id="rId4853" Type="http://schemas.openxmlformats.org/officeDocument/2006/relationships/oleObject" Target="embeddings/oleObject2554.bin"/><Relationship Id="rId5904" Type="http://schemas.openxmlformats.org/officeDocument/2006/relationships/oleObject" Target="embeddings/oleObject3123.bin"/><Relationship Id="rId3455" Type="http://schemas.openxmlformats.org/officeDocument/2006/relationships/image" Target="media/image1632.wmf"/><Relationship Id="rId4506" Type="http://schemas.openxmlformats.org/officeDocument/2006/relationships/image" Target="media/image2148.wmf"/><Relationship Id="rId376" Type="http://schemas.openxmlformats.org/officeDocument/2006/relationships/image" Target="media/image136.wmf"/><Relationship Id="rId2057" Type="http://schemas.openxmlformats.org/officeDocument/2006/relationships/image" Target="media/image947.wmf"/><Relationship Id="rId3108" Type="http://schemas.openxmlformats.org/officeDocument/2006/relationships/oleObject" Target="embeddings/oleObject1644.bin"/><Relationship Id="rId6678" Type="http://schemas.openxmlformats.org/officeDocument/2006/relationships/oleObject" Target="embeddings/oleObject3549.bin"/><Relationship Id="rId7729" Type="http://schemas.openxmlformats.org/officeDocument/2006/relationships/oleObject" Target="embeddings/oleObject4110.bin"/><Relationship Id="rId9151" Type="http://schemas.openxmlformats.org/officeDocument/2006/relationships/oleObject" Target="embeddings/oleObject4859.bin"/><Relationship Id="rId1140" Type="http://schemas.openxmlformats.org/officeDocument/2006/relationships/image" Target="media/image506.wmf"/><Relationship Id="rId510" Type="http://schemas.openxmlformats.org/officeDocument/2006/relationships/image" Target="media/image196.wmf"/><Relationship Id="rId5761" Type="http://schemas.openxmlformats.org/officeDocument/2006/relationships/image" Target="media/image2706.wmf"/><Relationship Id="rId6812" Type="http://schemas.openxmlformats.org/officeDocument/2006/relationships/oleObject" Target="embeddings/oleObject3617.bin"/><Relationship Id="rId4363" Type="http://schemas.openxmlformats.org/officeDocument/2006/relationships/image" Target="media/image2078.wmf"/><Relationship Id="rId5414" Type="http://schemas.openxmlformats.org/officeDocument/2006/relationships/image" Target="media/image2547.wmf"/><Relationship Id="rId8984" Type="http://schemas.openxmlformats.org/officeDocument/2006/relationships/image" Target="media/image4211.wmf"/><Relationship Id="rId4016" Type="http://schemas.openxmlformats.org/officeDocument/2006/relationships/oleObject" Target="embeddings/oleObject2108.bin"/><Relationship Id="rId7586" Type="http://schemas.openxmlformats.org/officeDocument/2006/relationships/image" Target="media/image3557.wmf"/><Relationship Id="rId8637" Type="http://schemas.openxmlformats.org/officeDocument/2006/relationships/image" Target="media/image4049.wmf"/><Relationship Id="rId6188" Type="http://schemas.openxmlformats.org/officeDocument/2006/relationships/image" Target="media/image2907.wmf"/><Relationship Id="rId7239" Type="http://schemas.openxmlformats.org/officeDocument/2006/relationships/oleObject" Target="embeddings/oleObject3847.bin"/><Relationship Id="rId2798" Type="http://schemas.openxmlformats.org/officeDocument/2006/relationships/image" Target="media/image1306.wmf"/><Relationship Id="rId3849" Type="http://schemas.openxmlformats.org/officeDocument/2006/relationships/oleObject" Target="embeddings/oleObject2022.bin"/><Relationship Id="rId5271" Type="http://schemas.openxmlformats.org/officeDocument/2006/relationships/oleObject" Target="embeddings/oleObject2785.bin"/><Relationship Id="rId7720" Type="http://schemas.openxmlformats.org/officeDocument/2006/relationships/image" Target="media/image3611.wmf"/><Relationship Id="rId6322" Type="http://schemas.openxmlformats.org/officeDocument/2006/relationships/image" Target="media/image2971.wmf"/><Relationship Id="rId1881" Type="http://schemas.openxmlformats.org/officeDocument/2006/relationships/image" Target="media/image860.wmf"/><Relationship Id="rId2932" Type="http://schemas.openxmlformats.org/officeDocument/2006/relationships/oleObject" Target="embeddings/oleObject1556.bin"/><Relationship Id="rId8494" Type="http://schemas.openxmlformats.org/officeDocument/2006/relationships/image" Target="media/image3980.wmf"/><Relationship Id="rId904" Type="http://schemas.openxmlformats.org/officeDocument/2006/relationships/image" Target="media/image390.wmf"/><Relationship Id="rId1534" Type="http://schemas.openxmlformats.org/officeDocument/2006/relationships/image" Target="media/image698.wmf"/><Relationship Id="rId7096" Type="http://schemas.openxmlformats.org/officeDocument/2006/relationships/oleObject" Target="embeddings/oleObject3767.bin"/><Relationship Id="rId8147" Type="http://schemas.openxmlformats.org/officeDocument/2006/relationships/image" Target="media/image3814.wmf"/><Relationship Id="rId4757" Type="http://schemas.openxmlformats.org/officeDocument/2006/relationships/image" Target="media/image2259.wmf"/><Relationship Id="rId3359" Type="http://schemas.openxmlformats.org/officeDocument/2006/relationships/image" Target="media/image1584.wmf"/><Relationship Id="rId5808" Type="http://schemas.openxmlformats.org/officeDocument/2006/relationships/oleObject" Target="embeddings/oleObject3075.bin"/><Relationship Id="rId7230" Type="http://schemas.openxmlformats.org/officeDocument/2006/relationships/oleObject" Target="embeddings/oleObject3841.bin"/><Relationship Id="rId3840" Type="http://schemas.openxmlformats.org/officeDocument/2006/relationships/image" Target="media/image1819.wmf"/><Relationship Id="rId9055" Type="http://schemas.openxmlformats.org/officeDocument/2006/relationships/oleObject" Target="embeddings/oleObject4808.bin"/><Relationship Id="rId761" Type="http://schemas.openxmlformats.org/officeDocument/2006/relationships/image" Target="media/image319.wmf"/><Relationship Id="rId1391" Type="http://schemas.openxmlformats.org/officeDocument/2006/relationships/oleObject" Target="embeddings/oleObject760.bin"/><Relationship Id="rId2442" Type="http://schemas.openxmlformats.org/officeDocument/2006/relationships/oleObject" Target="embeddings/oleObject1307.bin"/><Relationship Id="rId414" Type="http://schemas.openxmlformats.org/officeDocument/2006/relationships/image" Target="media/image149.wmf"/><Relationship Id="rId1044" Type="http://schemas.openxmlformats.org/officeDocument/2006/relationships/image" Target="media/image458.wmf"/><Relationship Id="rId5665" Type="http://schemas.openxmlformats.org/officeDocument/2006/relationships/oleObject" Target="embeddings/oleObject2999.bin"/><Relationship Id="rId6716" Type="http://schemas.openxmlformats.org/officeDocument/2006/relationships/image" Target="media/image3143.wmf"/><Relationship Id="rId4267" Type="http://schemas.openxmlformats.org/officeDocument/2006/relationships/oleObject" Target="embeddings/oleObject2234.bin"/><Relationship Id="rId5318" Type="http://schemas.openxmlformats.org/officeDocument/2006/relationships/image" Target="media/image2502.wmf"/><Relationship Id="rId8888" Type="http://schemas.openxmlformats.org/officeDocument/2006/relationships/image" Target="media/image4163.wmf"/><Relationship Id="rId1928" Type="http://schemas.openxmlformats.org/officeDocument/2006/relationships/oleObject" Target="embeddings/oleObject1041.bin"/><Relationship Id="rId3350" Type="http://schemas.openxmlformats.org/officeDocument/2006/relationships/oleObject" Target="embeddings/oleObject1767.bin"/><Relationship Id="rId271" Type="http://schemas.openxmlformats.org/officeDocument/2006/relationships/oleObject" Target="embeddings/oleObject166.bin"/><Relationship Id="rId3003" Type="http://schemas.openxmlformats.org/officeDocument/2006/relationships/image" Target="media/image1408.wmf"/><Relationship Id="rId4401" Type="http://schemas.openxmlformats.org/officeDocument/2006/relationships/image" Target="media/image2097.wmf"/><Relationship Id="rId7971" Type="http://schemas.openxmlformats.org/officeDocument/2006/relationships/image" Target="media/image3724.wmf"/><Relationship Id="rId6573" Type="http://schemas.openxmlformats.org/officeDocument/2006/relationships/image" Target="media/image3077.wmf"/><Relationship Id="rId7624" Type="http://schemas.openxmlformats.org/officeDocument/2006/relationships/oleObject" Target="embeddings/oleObject4044.bin"/><Relationship Id="rId5175" Type="http://schemas.openxmlformats.org/officeDocument/2006/relationships/oleObject" Target="embeddings/oleObject2735.bin"/><Relationship Id="rId6226" Type="http://schemas.openxmlformats.org/officeDocument/2006/relationships/image" Target="media/image2923.wmf"/><Relationship Id="rId1785" Type="http://schemas.openxmlformats.org/officeDocument/2006/relationships/oleObject" Target="embeddings/oleObject965.bin"/><Relationship Id="rId2836" Type="http://schemas.openxmlformats.org/officeDocument/2006/relationships/image" Target="media/image1325.wmf"/><Relationship Id="rId8398" Type="http://schemas.openxmlformats.org/officeDocument/2006/relationships/image" Target="media/image3932.wmf"/><Relationship Id="rId808" Type="http://schemas.openxmlformats.org/officeDocument/2006/relationships/oleObject" Target="embeddings/oleObject462.bin"/><Relationship Id="rId1438" Type="http://schemas.openxmlformats.org/officeDocument/2006/relationships/image" Target="media/image651.wmf"/><Relationship Id="rId7481" Type="http://schemas.openxmlformats.org/officeDocument/2006/relationships/oleObject" Target="embeddings/oleObject3973.bin"/><Relationship Id="rId6083" Type="http://schemas.openxmlformats.org/officeDocument/2006/relationships/image" Target="media/image2866.wmf"/><Relationship Id="rId7134" Type="http://schemas.openxmlformats.org/officeDocument/2006/relationships/oleObject" Target="embeddings/oleObject3790.bin"/><Relationship Id="rId8532" Type="http://schemas.openxmlformats.org/officeDocument/2006/relationships/image" Target="media/image3998.wmf"/><Relationship Id="rId2693" Type="http://schemas.openxmlformats.org/officeDocument/2006/relationships/oleObject" Target="embeddings/oleObject1436.bin"/><Relationship Id="rId3744" Type="http://schemas.openxmlformats.org/officeDocument/2006/relationships/image" Target="media/image1771.wmf"/><Relationship Id="rId665" Type="http://schemas.openxmlformats.org/officeDocument/2006/relationships/oleObject" Target="embeddings/oleObject390.bin"/><Relationship Id="rId1295" Type="http://schemas.openxmlformats.org/officeDocument/2006/relationships/oleObject" Target="embeddings/oleObject712.bin"/><Relationship Id="rId2346" Type="http://schemas.openxmlformats.org/officeDocument/2006/relationships/oleObject" Target="embeddings/oleObject1257.bin"/><Relationship Id="rId6967" Type="http://schemas.openxmlformats.org/officeDocument/2006/relationships/image" Target="media/image3268.wmf"/><Relationship Id="rId318" Type="http://schemas.openxmlformats.org/officeDocument/2006/relationships/oleObject" Target="embeddings/oleObject201.bin"/><Relationship Id="rId5569" Type="http://schemas.openxmlformats.org/officeDocument/2006/relationships/image" Target="media/image2621.wmf"/><Relationship Id="rId8042" Type="http://schemas.openxmlformats.org/officeDocument/2006/relationships/image" Target="media/image3763.wmf"/><Relationship Id="rId4652" Type="http://schemas.openxmlformats.org/officeDocument/2006/relationships/image" Target="media/image2221.wmf"/><Relationship Id="rId5703" Type="http://schemas.openxmlformats.org/officeDocument/2006/relationships/image" Target="media/image2679.wmf"/><Relationship Id="rId175" Type="http://schemas.openxmlformats.org/officeDocument/2006/relationships/oleObject" Target="embeddings/oleObject107.bin"/><Relationship Id="rId3254" Type="http://schemas.openxmlformats.org/officeDocument/2006/relationships/oleObject" Target="embeddings/oleObject1717.bin"/><Relationship Id="rId4305" Type="http://schemas.openxmlformats.org/officeDocument/2006/relationships/oleObject" Target="embeddings/oleObject2253.bin"/><Relationship Id="rId7875" Type="http://schemas.openxmlformats.org/officeDocument/2006/relationships/image" Target="media/image3681.wmf"/><Relationship Id="rId8926" Type="http://schemas.openxmlformats.org/officeDocument/2006/relationships/image" Target="media/image4182.wmf"/><Relationship Id="rId6477" Type="http://schemas.openxmlformats.org/officeDocument/2006/relationships/image" Target="media/image3034.wmf"/><Relationship Id="rId7528" Type="http://schemas.openxmlformats.org/officeDocument/2006/relationships/image" Target="media/image3528.wmf"/><Relationship Id="rId5079" Type="http://schemas.openxmlformats.org/officeDocument/2006/relationships/oleObject" Target="embeddings/oleObject2674.bin"/><Relationship Id="rId1689" Type="http://schemas.openxmlformats.org/officeDocument/2006/relationships/oleObject" Target="embeddings/oleObject910.bin"/><Relationship Id="rId5560" Type="http://schemas.openxmlformats.org/officeDocument/2006/relationships/oleObject" Target="embeddings/oleObject2940.bin"/><Relationship Id="rId4162" Type="http://schemas.openxmlformats.org/officeDocument/2006/relationships/oleObject" Target="embeddings/oleObject2181.bin"/><Relationship Id="rId5213" Type="http://schemas.openxmlformats.org/officeDocument/2006/relationships/oleObject" Target="embeddings/oleObject2754.bin"/><Relationship Id="rId6611" Type="http://schemas.openxmlformats.org/officeDocument/2006/relationships/image" Target="media/image3094.wmf"/><Relationship Id="rId8783" Type="http://schemas.openxmlformats.org/officeDocument/2006/relationships/image" Target="media/image4114.wmf"/><Relationship Id="rId48" Type="http://schemas.openxmlformats.org/officeDocument/2006/relationships/oleObject" Target="embeddings/oleObject23.bin"/><Relationship Id="rId1823" Type="http://schemas.openxmlformats.org/officeDocument/2006/relationships/image" Target="media/image831.wmf"/><Relationship Id="rId7385" Type="http://schemas.openxmlformats.org/officeDocument/2006/relationships/image" Target="media/image3459.wmf"/><Relationship Id="rId8436" Type="http://schemas.openxmlformats.org/officeDocument/2006/relationships/image" Target="media/image3951.wmf"/><Relationship Id="rId3995" Type="http://schemas.openxmlformats.org/officeDocument/2006/relationships/oleObject" Target="embeddings/oleObject2097.bin"/><Relationship Id="rId7038" Type="http://schemas.openxmlformats.org/officeDocument/2006/relationships/oleObject" Target="embeddings/oleObject3731.bin"/><Relationship Id="rId2597" Type="http://schemas.openxmlformats.org/officeDocument/2006/relationships/image" Target="media/image1206.wmf"/><Relationship Id="rId3648" Type="http://schemas.openxmlformats.org/officeDocument/2006/relationships/oleObject" Target="embeddings/oleObject1921.bin"/><Relationship Id="rId569" Type="http://schemas.openxmlformats.org/officeDocument/2006/relationships/image" Target="media/image225.wmf"/><Relationship Id="rId1199" Type="http://schemas.openxmlformats.org/officeDocument/2006/relationships/image" Target="media/image535.wmf"/><Relationship Id="rId5070" Type="http://schemas.openxmlformats.org/officeDocument/2006/relationships/image" Target="media/image2397.wmf"/><Relationship Id="rId6121" Type="http://schemas.openxmlformats.org/officeDocument/2006/relationships/image" Target="media/image2884.wmf"/><Relationship Id="rId8293" Type="http://schemas.openxmlformats.org/officeDocument/2006/relationships/oleObject" Target="embeddings/oleObject4409.bin"/><Relationship Id="rId1680" Type="http://schemas.openxmlformats.org/officeDocument/2006/relationships/image" Target="media/image771.wmf"/><Relationship Id="rId2731" Type="http://schemas.openxmlformats.org/officeDocument/2006/relationships/oleObject" Target="embeddings/oleObject1455.bin"/><Relationship Id="rId703" Type="http://schemas.openxmlformats.org/officeDocument/2006/relationships/oleObject" Target="embeddings/oleObject409.bin"/><Relationship Id="rId1333" Type="http://schemas.openxmlformats.org/officeDocument/2006/relationships/oleObject" Target="embeddings/oleObject731.bin"/><Relationship Id="rId5954" Type="http://schemas.openxmlformats.org/officeDocument/2006/relationships/image" Target="media/image2802.wmf"/><Relationship Id="rId4556" Type="http://schemas.openxmlformats.org/officeDocument/2006/relationships/image" Target="media/image2173.wmf"/><Relationship Id="rId5607" Type="http://schemas.openxmlformats.org/officeDocument/2006/relationships/oleObject" Target="embeddings/oleObject2965.bin"/><Relationship Id="rId3158" Type="http://schemas.openxmlformats.org/officeDocument/2006/relationships/oleObject" Target="embeddings/oleObject1669.bin"/><Relationship Id="rId4209" Type="http://schemas.openxmlformats.org/officeDocument/2006/relationships/image" Target="media/image2001.wmf"/><Relationship Id="rId7779" Type="http://schemas.openxmlformats.org/officeDocument/2006/relationships/image" Target="media/image3633.wmf"/><Relationship Id="rId560" Type="http://schemas.openxmlformats.org/officeDocument/2006/relationships/oleObject" Target="embeddings/oleObject336.bin"/><Relationship Id="rId1190" Type="http://schemas.openxmlformats.org/officeDocument/2006/relationships/oleObject" Target="embeddings/oleObject656.bin"/><Relationship Id="rId2241" Type="http://schemas.openxmlformats.org/officeDocument/2006/relationships/oleObject" Target="embeddings/oleObject1199.bin"/><Relationship Id="rId213" Type="http://schemas.openxmlformats.org/officeDocument/2006/relationships/oleObject" Target="embeddings/oleObject131.bin"/><Relationship Id="rId6862" Type="http://schemas.openxmlformats.org/officeDocument/2006/relationships/image" Target="media/image3216.wmf"/><Relationship Id="rId7913" Type="http://schemas.openxmlformats.org/officeDocument/2006/relationships/image" Target="media/image3700.wmf"/><Relationship Id="rId4066" Type="http://schemas.openxmlformats.org/officeDocument/2006/relationships/oleObject" Target="embeddings/oleObject2133.bin"/><Relationship Id="rId5464" Type="http://schemas.openxmlformats.org/officeDocument/2006/relationships/image" Target="media/image2569.wmf"/><Relationship Id="rId6515" Type="http://schemas.openxmlformats.org/officeDocument/2006/relationships/oleObject" Target="embeddings/oleObject3459.bin"/><Relationship Id="rId5117" Type="http://schemas.openxmlformats.org/officeDocument/2006/relationships/oleObject" Target="embeddings/oleObject2694.bin"/><Relationship Id="rId8687" Type="http://schemas.openxmlformats.org/officeDocument/2006/relationships/image" Target="media/image4071.wmf"/><Relationship Id="rId1727" Type="http://schemas.openxmlformats.org/officeDocument/2006/relationships/oleObject" Target="embeddings/oleObject930.bin"/><Relationship Id="rId7289" Type="http://schemas.openxmlformats.org/officeDocument/2006/relationships/oleObject" Target="embeddings/oleObject3874.bin"/><Relationship Id="rId3899" Type="http://schemas.openxmlformats.org/officeDocument/2006/relationships/image" Target="media/image1847.wmf"/><Relationship Id="rId4200" Type="http://schemas.openxmlformats.org/officeDocument/2006/relationships/oleObject" Target="embeddings/oleObject2200.bin"/><Relationship Id="rId7770" Type="http://schemas.openxmlformats.org/officeDocument/2006/relationships/oleObject" Target="embeddings/oleObject4138.bin"/><Relationship Id="rId6372" Type="http://schemas.openxmlformats.org/officeDocument/2006/relationships/oleObject" Target="embeddings/oleObject3381.bin"/><Relationship Id="rId7423" Type="http://schemas.openxmlformats.org/officeDocument/2006/relationships/image" Target="media/image3478.wmf"/><Relationship Id="rId8821" Type="http://schemas.openxmlformats.org/officeDocument/2006/relationships/oleObject" Target="embeddings/oleObject4688.bin"/><Relationship Id="rId6025" Type="http://schemas.openxmlformats.org/officeDocument/2006/relationships/image" Target="media/image2837.wmf"/><Relationship Id="rId2982" Type="http://schemas.openxmlformats.org/officeDocument/2006/relationships/oleObject" Target="embeddings/oleObject1581.bin"/><Relationship Id="rId8197" Type="http://schemas.openxmlformats.org/officeDocument/2006/relationships/image" Target="media/image3839.wmf"/><Relationship Id="rId954" Type="http://schemas.openxmlformats.org/officeDocument/2006/relationships/oleObject" Target="embeddings/oleObject537.bin"/><Relationship Id="rId1584" Type="http://schemas.openxmlformats.org/officeDocument/2006/relationships/image" Target="media/image723.wmf"/><Relationship Id="rId2635" Type="http://schemas.openxmlformats.org/officeDocument/2006/relationships/image" Target="media/image1225.wmf"/><Relationship Id="rId9248" Type="http://schemas.openxmlformats.org/officeDocument/2006/relationships/image" Target="media/image4338.wmf"/><Relationship Id="rId607" Type="http://schemas.openxmlformats.org/officeDocument/2006/relationships/image" Target="media/image244.wmf"/><Relationship Id="rId1237" Type="http://schemas.openxmlformats.org/officeDocument/2006/relationships/oleObject" Target="embeddings/oleObject680.bin"/><Relationship Id="rId5858" Type="http://schemas.openxmlformats.org/officeDocument/2006/relationships/oleObject" Target="embeddings/oleObject3100.bin"/><Relationship Id="rId6909" Type="http://schemas.openxmlformats.org/officeDocument/2006/relationships/oleObject" Target="embeddings/oleObject3666.bin"/><Relationship Id="rId7280" Type="http://schemas.openxmlformats.org/officeDocument/2006/relationships/image" Target="media/image3407.wmf"/><Relationship Id="rId8331" Type="http://schemas.openxmlformats.org/officeDocument/2006/relationships/oleObject" Target="embeddings/oleObject4428.bin"/><Relationship Id="rId2492" Type="http://schemas.openxmlformats.org/officeDocument/2006/relationships/oleObject" Target="embeddings/oleObject1335.bin"/><Relationship Id="rId3890" Type="http://schemas.openxmlformats.org/officeDocument/2006/relationships/oleObject" Target="embeddings/oleObject2044.bin"/><Relationship Id="rId4941" Type="http://schemas.openxmlformats.org/officeDocument/2006/relationships/oleObject" Target="embeddings/oleObject2605.bin"/><Relationship Id="rId464" Type="http://schemas.openxmlformats.org/officeDocument/2006/relationships/image" Target="media/image173.wmf"/><Relationship Id="rId1094" Type="http://schemas.openxmlformats.org/officeDocument/2006/relationships/image" Target="media/image483.wmf"/><Relationship Id="rId2145" Type="http://schemas.openxmlformats.org/officeDocument/2006/relationships/image" Target="media/image991.wmf"/><Relationship Id="rId3543" Type="http://schemas.openxmlformats.org/officeDocument/2006/relationships/oleObject" Target="embeddings/oleObject1866.bin"/><Relationship Id="rId117" Type="http://schemas.openxmlformats.org/officeDocument/2006/relationships/image" Target="media/image46.wmf"/><Relationship Id="rId6766" Type="http://schemas.openxmlformats.org/officeDocument/2006/relationships/oleObject" Target="embeddings/oleObject3594.bin"/><Relationship Id="rId7817" Type="http://schemas.openxmlformats.org/officeDocument/2006/relationships/image" Target="media/image3652.wmf"/><Relationship Id="rId5368" Type="http://schemas.openxmlformats.org/officeDocument/2006/relationships/image" Target="media/image2525.wmf"/><Relationship Id="rId6419" Type="http://schemas.openxmlformats.org/officeDocument/2006/relationships/oleObject" Target="embeddings/oleObject3408.bin"/><Relationship Id="rId1978" Type="http://schemas.openxmlformats.org/officeDocument/2006/relationships/image" Target="media/image908.wmf"/><Relationship Id="rId4451" Type="http://schemas.openxmlformats.org/officeDocument/2006/relationships/oleObject" Target="embeddings/oleObject2327.bin"/><Relationship Id="rId5502" Type="http://schemas.openxmlformats.org/officeDocument/2006/relationships/oleObject" Target="embeddings/oleObject2911.bin"/><Relationship Id="rId6900" Type="http://schemas.openxmlformats.org/officeDocument/2006/relationships/image" Target="media/image3235.wmf"/><Relationship Id="rId3053" Type="http://schemas.openxmlformats.org/officeDocument/2006/relationships/image" Target="media/image1433.wmf"/><Relationship Id="rId4104" Type="http://schemas.openxmlformats.org/officeDocument/2006/relationships/oleObject" Target="embeddings/oleObject2152.bin"/><Relationship Id="rId6276" Type="http://schemas.openxmlformats.org/officeDocument/2006/relationships/image" Target="media/image2948.wmf"/><Relationship Id="rId7674" Type="http://schemas.openxmlformats.org/officeDocument/2006/relationships/image" Target="media/image3597.png"/><Relationship Id="rId8725" Type="http://schemas.openxmlformats.org/officeDocument/2006/relationships/oleObject" Target="embeddings/oleObject4635.bin"/><Relationship Id="rId7327" Type="http://schemas.openxmlformats.org/officeDocument/2006/relationships/image" Target="media/image3430.wmf"/><Relationship Id="rId2886" Type="http://schemas.openxmlformats.org/officeDocument/2006/relationships/oleObject" Target="embeddings/oleObject1533.bin"/><Relationship Id="rId3937" Type="http://schemas.openxmlformats.org/officeDocument/2006/relationships/oleObject" Target="embeddings/oleObject2067.bin"/><Relationship Id="rId858" Type="http://schemas.openxmlformats.org/officeDocument/2006/relationships/oleObject" Target="embeddings/oleObject487.bin"/><Relationship Id="rId1488" Type="http://schemas.openxmlformats.org/officeDocument/2006/relationships/image" Target="media/image675.wmf"/><Relationship Id="rId2539" Type="http://schemas.openxmlformats.org/officeDocument/2006/relationships/image" Target="media/image1177.wmf"/><Relationship Id="rId6410" Type="http://schemas.openxmlformats.org/officeDocument/2006/relationships/image" Target="media/image3003.wmf"/><Relationship Id="rId5012" Type="http://schemas.openxmlformats.org/officeDocument/2006/relationships/image" Target="media/image2368.wmf"/><Relationship Id="rId8582" Type="http://schemas.openxmlformats.org/officeDocument/2006/relationships/oleObject" Target="embeddings/oleObject4557.bin"/><Relationship Id="rId7184" Type="http://schemas.openxmlformats.org/officeDocument/2006/relationships/image" Target="media/image3364.wmf"/><Relationship Id="rId8235" Type="http://schemas.openxmlformats.org/officeDocument/2006/relationships/image" Target="media/image3852.wmf"/><Relationship Id="rId1622" Type="http://schemas.openxmlformats.org/officeDocument/2006/relationships/image" Target="media/image742.wmf"/><Relationship Id="rId3794" Type="http://schemas.openxmlformats.org/officeDocument/2006/relationships/image" Target="media/image1796.wmf"/><Relationship Id="rId4845" Type="http://schemas.openxmlformats.org/officeDocument/2006/relationships/oleObject" Target="embeddings/oleObject2550.bin"/><Relationship Id="rId2396" Type="http://schemas.openxmlformats.org/officeDocument/2006/relationships/oleObject" Target="embeddings/oleObject1284.bin"/><Relationship Id="rId3447" Type="http://schemas.openxmlformats.org/officeDocument/2006/relationships/image" Target="media/image1628.wmf"/><Relationship Id="rId368" Type="http://schemas.openxmlformats.org/officeDocument/2006/relationships/image" Target="media/image132.wmf"/><Relationship Id="rId2049" Type="http://schemas.openxmlformats.org/officeDocument/2006/relationships/image" Target="media/image943.wmf"/><Relationship Id="rId2530" Type="http://schemas.openxmlformats.org/officeDocument/2006/relationships/oleObject" Target="embeddings/oleObject1354.bin"/><Relationship Id="rId8092" Type="http://schemas.openxmlformats.org/officeDocument/2006/relationships/oleObject" Target="embeddings/oleObject4302.bin"/><Relationship Id="rId9143" Type="http://schemas.openxmlformats.org/officeDocument/2006/relationships/oleObject" Target="embeddings/oleObject4855.bin"/><Relationship Id="rId502" Type="http://schemas.openxmlformats.org/officeDocument/2006/relationships/image" Target="media/image192.wmf"/><Relationship Id="rId1132" Type="http://schemas.openxmlformats.org/officeDocument/2006/relationships/image" Target="media/image502.wmf"/><Relationship Id="rId4355" Type="http://schemas.openxmlformats.org/officeDocument/2006/relationships/image" Target="media/image2074.wmf"/><Relationship Id="rId5753" Type="http://schemas.openxmlformats.org/officeDocument/2006/relationships/image" Target="media/image2702.wmf"/><Relationship Id="rId6804" Type="http://schemas.openxmlformats.org/officeDocument/2006/relationships/oleObject" Target="embeddings/oleObject3613.bin"/><Relationship Id="rId1949" Type="http://schemas.openxmlformats.org/officeDocument/2006/relationships/image" Target="media/image894.wmf"/><Relationship Id="rId4008" Type="http://schemas.openxmlformats.org/officeDocument/2006/relationships/oleObject" Target="embeddings/oleObject2104.bin"/><Relationship Id="rId5406" Type="http://schemas.openxmlformats.org/officeDocument/2006/relationships/image" Target="media/image2544.wmf"/><Relationship Id="rId5820" Type="http://schemas.openxmlformats.org/officeDocument/2006/relationships/oleObject" Target="embeddings/oleObject3081.bin"/><Relationship Id="rId8976" Type="http://schemas.openxmlformats.org/officeDocument/2006/relationships/image" Target="media/image4207.wmf"/><Relationship Id="rId292" Type="http://schemas.openxmlformats.org/officeDocument/2006/relationships/oleObject" Target="embeddings/oleObject182.bin"/><Relationship Id="rId3371" Type="http://schemas.openxmlformats.org/officeDocument/2006/relationships/image" Target="media/image1590.wmf"/><Relationship Id="rId4422" Type="http://schemas.openxmlformats.org/officeDocument/2006/relationships/image" Target="media/image2107.wmf"/><Relationship Id="rId7578" Type="http://schemas.openxmlformats.org/officeDocument/2006/relationships/image" Target="media/image3553.wmf"/><Relationship Id="rId7992" Type="http://schemas.openxmlformats.org/officeDocument/2006/relationships/image" Target="media/image3735.wmf"/><Relationship Id="rId8629" Type="http://schemas.openxmlformats.org/officeDocument/2006/relationships/image" Target="media/image4045.wmf"/><Relationship Id="rId3024" Type="http://schemas.openxmlformats.org/officeDocument/2006/relationships/oleObject" Target="embeddings/oleObject1602.bin"/><Relationship Id="rId6594" Type="http://schemas.openxmlformats.org/officeDocument/2006/relationships/oleObject" Target="embeddings/oleObject3504.bin"/><Relationship Id="rId7645" Type="http://schemas.openxmlformats.org/officeDocument/2006/relationships/image" Target="media/image3587.wmf"/><Relationship Id="rId2040" Type="http://schemas.openxmlformats.org/officeDocument/2006/relationships/oleObject" Target="embeddings/oleObject1098.bin"/><Relationship Id="rId5196" Type="http://schemas.openxmlformats.org/officeDocument/2006/relationships/image" Target="media/image2447.wmf"/><Relationship Id="rId6247" Type="http://schemas.openxmlformats.org/officeDocument/2006/relationships/oleObject" Target="embeddings/oleObject3310.bin"/><Relationship Id="rId6661" Type="http://schemas.openxmlformats.org/officeDocument/2006/relationships/image" Target="media/image3117.wmf"/><Relationship Id="rId7712" Type="http://schemas.openxmlformats.org/officeDocument/2006/relationships/oleObject" Target="embeddings/oleObject4098.bin"/><Relationship Id="rId5263" Type="http://schemas.openxmlformats.org/officeDocument/2006/relationships/image" Target="media/image2479.wmf"/><Relationship Id="rId6314" Type="http://schemas.openxmlformats.org/officeDocument/2006/relationships/image" Target="media/image2967.wmf"/><Relationship Id="rId1459" Type="http://schemas.openxmlformats.org/officeDocument/2006/relationships/oleObject" Target="embeddings/oleObject794.bin"/><Relationship Id="rId2857" Type="http://schemas.openxmlformats.org/officeDocument/2006/relationships/image" Target="media/image1335.wmf"/><Relationship Id="rId3908" Type="http://schemas.openxmlformats.org/officeDocument/2006/relationships/oleObject" Target="embeddings/oleObject2053.bin"/><Relationship Id="rId5330" Type="http://schemas.openxmlformats.org/officeDocument/2006/relationships/image" Target="media/image2508.wmf"/><Relationship Id="rId8486" Type="http://schemas.openxmlformats.org/officeDocument/2006/relationships/image" Target="media/image3976.wmf"/><Relationship Id="rId98" Type="http://schemas.openxmlformats.org/officeDocument/2006/relationships/oleObject" Target="embeddings/oleObject58.bin"/><Relationship Id="rId829" Type="http://schemas.openxmlformats.org/officeDocument/2006/relationships/image" Target="media/image353.wmf"/><Relationship Id="rId1873" Type="http://schemas.openxmlformats.org/officeDocument/2006/relationships/image" Target="media/image856.wmf"/><Relationship Id="rId2924" Type="http://schemas.openxmlformats.org/officeDocument/2006/relationships/oleObject" Target="embeddings/oleObject1552.bin"/><Relationship Id="rId7088" Type="http://schemas.openxmlformats.org/officeDocument/2006/relationships/oleObject" Target="embeddings/oleObject3763.bin"/><Relationship Id="rId8139" Type="http://schemas.openxmlformats.org/officeDocument/2006/relationships/image" Target="media/image3810.wmf"/><Relationship Id="rId1526" Type="http://schemas.openxmlformats.org/officeDocument/2006/relationships/image" Target="media/image694.wmf"/><Relationship Id="rId1940" Type="http://schemas.openxmlformats.org/officeDocument/2006/relationships/oleObject" Target="embeddings/oleObject1047.bin"/><Relationship Id="rId8553" Type="http://schemas.openxmlformats.org/officeDocument/2006/relationships/oleObject" Target="embeddings/oleObject4542.bin"/><Relationship Id="rId3698" Type="http://schemas.openxmlformats.org/officeDocument/2006/relationships/oleObject" Target="embeddings/oleObject1946.bin"/><Relationship Id="rId4749" Type="http://schemas.openxmlformats.org/officeDocument/2006/relationships/oleObject" Target="embeddings/oleObject2490.bin"/><Relationship Id="rId7155" Type="http://schemas.openxmlformats.org/officeDocument/2006/relationships/image" Target="media/image3351.wmf"/><Relationship Id="rId8206" Type="http://schemas.openxmlformats.org/officeDocument/2006/relationships/oleObject" Target="embeddings/oleObject4360.bin"/><Relationship Id="rId8620" Type="http://schemas.openxmlformats.org/officeDocument/2006/relationships/oleObject" Target="embeddings/oleObject4576.bin"/><Relationship Id="rId3765" Type="http://schemas.openxmlformats.org/officeDocument/2006/relationships/oleObject" Target="embeddings/oleObject1980.bin"/><Relationship Id="rId4816" Type="http://schemas.openxmlformats.org/officeDocument/2006/relationships/oleObject" Target="embeddings/oleObject2531.bin"/><Relationship Id="rId6171" Type="http://schemas.openxmlformats.org/officeDocument/2006/relationships/image" Target="media/image2899.wmf"/><Relationship Id="rId7222" Type="http://schemas.openxmlformats.org/officeDocument/2006/relationships/oleObject" Target="embeddings/oleObject3837.bin"/><Relationship Id="rId686" Type="http://schemas.openxmlformats.org/officeDocument/2006/relationships/image" Target="media/image282.wmf"/><Relationship Id="rId2367" Type="http://schemas.openxmlformats.org/officeDocument/2006/relationships/image" Target="media/image1094.wmf"/><Relationship Id="rId2781" Type="http://schemas.openxmlformats.org/officeDocument/2006/relationships/oleObject" Target="embeddings/oleObject1480.bin"/><Relationship Id="rId3418" Type="http://schemas.openxmlformats.org/officeDocument/2006/relationships/oleObject" Target="embeddings/oleObject1801.bin"/><Relationship Id="rId339" Type="http://schemas.openxmlformats.org/officeDocument/2006/relationships/oleObject" Target="embeddings/oleObject215.bin"/><Relationship Id="rId753" Type="http://schemas.openxmlformats.org/officeDocument/2006/relationships/image" Target="media/image315.wmf"/><Relationship Id="rId1383" Type="http://schemas.openxmlformats.org/officeDocument/2006/relationships/oleObject" Target="embeddings/oleObject756.bin"/><Relationship Id="rId2434" Type="http://schemas.openxmlformats.org/officeDocument/2006/relationships/oleObject" Target="embeddings/oleObject1303.bin"/><Relationship Id="rId3832" Type="http://schemas.openxmlformats.org/officeDocument/2006/relationships/image" Target="media/image1815.wmf"/><Relationship Id="rId6988" Type="http://schemas.openxmlformats.org/officeDocument/2006/relationships/oleObject" Target="embeddings/oleObject3706.bin"/><Relationship Id="rId9047" Type="http://schemas.openxmlformats.org/officeDocument/2006/relationships/oleObject" Target="embeddings/oleObject4804.bin"/><Relationship Id="rId406" Type="http://schemas.openxmlformats.org/officeDocument/2006/relationships/image" Target="media/image146.wmf"/><Relationship Id="rId1036" Type="http://schemas.openxmlformats.org/officeDocument/2006/relationships/image" Target="media/image454.wmf"/><Relationship Id="rId8063" Type="http://schemas.openxmlformats.org/officeDocument/2006/relationships/oleObject" Target="embeddings/oleObject4286.bin"/><Relationship Id="rId9114" Type="http://schemas.openxmlformats.org/officeDocument/2006/relationships/image" Target="media/image4270.wmf"/><Relationship Id="rId820" Type="http://schemas.openxmlformats.org/officeDocument/2006/relationships/oleObject" Target="embeddings/oleObject468.bin"/><Relationship Id="rId1450" Type="http://schemas.openxmlformats.org/officeDocument/2006/relationships/image" Target="media/image657.wmf"/><Relationship Id="rId2501" Type="http://schemas.openxmlformats.org/officeDocument/2006/relationships/image" Target="media/image1158.wmf"/><Relationship Id="rId5657" Type="http://schemas.openxmlformats.org/officeDocument/2006/relationships/oleObject" Target="embeddings/oleObject2995.bin"/><Relationship Id="rId6708" Type="http://schemas.openxmlformats.org/officeDocument/2006/relationships/image" Target="media/image3139.wmf"/><Relationship Id="rId1103" Type="http://schemas.openxmlformats.org/officeDocument/2006/relationships/oleObject" Target="embeddings/oleObject612.bin"/><Relationship Id="rId4259" Type="http://schemas.openxmlformats.org/officeDocument/2006/relationships/oleObject" Target="embeddings/oleObject2230.bin"/><Relationship Id="rId4673" Type="http://schemas.openxmlformats.org/officeDocument/2006/relationships/oleObject" Target="embeddings/oleObject2438.bin"/><Relationship Id="rId5724" Type="http://schemas.openxmlformats.org/officeDocument/2006/relationships/image" Target="media/image2689.wmf"/><Relationship Id="rId8130" Type="http://schemas.openxmlformats.org/officeDocument/2006/relationships/oleObject" Target="embeddings/oleObject4321.bin"/><Relationship Id="rId3275" Type="http://schemas.openxmlformats.org/officeDocument/2006/relationships/image" Target="media/image1544.wmf"/><Relationship Id="rId4326" Type="http://schemas.openxmlformats.org/officeDocument/2006/relationships/image" Target="media/image2059.wmf"/><Relationship Id="rId4740" Type="http://schemas.openxmlformats.org/officeDocument/2006/relationships/oleObject" Target="embeddings/oleObject2481.bin"/><Relationship Id="rId7896" Type="http://schemas.openxmlformats.org/officeDocument/2006/relationships/oleObject" Target="embeddings/oleObject4201.bin"/><Relationship Id="rId8947" Type="http://schemas.openxmlformats.org/officeDocument/2006/relationships/oleObject" Target="embeddings/oleObject4751.bin"/><Relationship Id="rId196" Type="http://schemas.openxmlformats.org/officeDocument/2006/relationships/oleObject" Target="embeddings/oleObject123.bin"/><Relationship Id="rId2291" Type="http://schemas.openxmlformats.org/officeDocument/2006/relationships/oleObject" Target="embeddings/oleObject1224.bin"/><Relationship Id="rId3342" Type="http://schemas.openxmlformats.org/officeDocument/2006/relationships/oleObject" Target="embeddings/oleObject1763.bin"/><Relationship Id="rId6498" Type="http://schemas.openxmlformats.org/officeDocument/2006/relationships/image" Target="media/image3044.wmf"/><Relationship Id="rId7549" Type="http://schemas.openxmlformats.org/officeDocument/2006/relationships/oleObject" Target="embeddings/oleObject4007.bin"/><Relationship Id="rId263" Type="http://schemas.openxmlformats.org/officeDocument/2006/relationships/oleObject" Target="embeddings/oleObject162.bin"/><Relationship Id="rId6565" Type="http://schemas.openxmlformats.org/officeDocument/2006/relationships/oleObject" Target="embeddings/oleObject3488.bin"/><Relationship Id="rId7963" Type="http://schemas.openxmlformats.org/officeDocument/2006/relationships/oleObject" Target="embeddings/oleObject4236.bin"/><Relationship Id="rId330" Type="http://schemas.openxmlformats.org/officeDocument/2006/relationships/image" Target="media/image116.wmf"/><Relationship Id="rId2011" Type="http://schemas.openxmlformats.org/officeDocument/2006/relationships/image" Target="media/image924.wmf"/><Relationship Id="rId5167" Type="http://schemas.openxmlformats.org/officeDocument/2006/relationships/oleObject" Target="embeddings/oleObject2731.bin"/><Relationship Id="rId6218" Type="http://schemas.openxmlformats.org/officeDocument/2006/relationships/image" Target="media/image2919.wmf"/><Relationship Id="rId7616" Type="http://schemas.openxmlformats.org/officeDocument/2006/relationships/image" Target="media/image3572.wmf"/><Relationship Id="rId4183" Type="http://schemas.openxmlformats.org/officeDocument/2006/relationships/image" Target="media/image1988.wmf"/><Relationship Id="rId5581" Type="http://schemas.openxmlformats.org/officeDocument/2006/relationships/image" Target="media/image2626.wmf"/><Relationship Id="rId6632" Type="http://schemas.openxmlformats.org/officeDocument/2006/relationships/oleObject" Target="embeddings/oleObject3525.bin"/><Relationship Id="rId1777" Type="http://schemas.openxmlformats.org/officeDocument/2006/relationships/oleObject" Target="embeddings/oleObject961.bin"/><Relationship Id="rId2828" Type="http://schemas.openxmlformats.org/officeDocument/2006/relationships/image" Target="media/image1321.wmf"/><Relationship Id="rId5234" Type="http://schemas.openxmlformats.org/officeDocument/2006/relationships/image" Target="media/image2465.wmf"/><Relationship Id="rId69" Type="http://schemas.openxmlformats.org/officeDocument/2006/relationships/image" Target="media/image28.wmf"/><Relationship Id="rId1844" Type="http://schemas.openxmlformats.org/officeDocument/2006/relationships/oleObject" Target="embeddings/oleObject999.bin"/><Relationship Id="rId4250" Type="http://schemas.openxmlformats.org/officeDocument/2006/relationships/image" Target="media/image2021.wmf"/><Relationship Id="rId5301" Type="http://schemas.openxmlformats.org/officeDocument/2006/relationships/oleObject" Target="embeddings/oleObject2804.bin"/><Relationship Id="rId8457" Type="http://schemas.openxmlformats.org/officeDocument/2006/relationships/oleObject" Target="embeddings/oleObject4492.bin"/><Relationship Id="rId8871" Type="http://schemas.openxmlformats.org/officeDocument/2006/relationships/oleObject" Target="embeddings/oleObject4713.bin"/><Relationship Id="rId7059" Type="http://schemas.openxmlformats.org/officeDocument/2006/relationships/oleObject" Target="embeddings/oleObject3744.bin"/><Relationship Id="rId7473" Type="http://schemas.openxmlformats.org/officeDocument/2006/relationships/oleObject" Target="embeddings/oleObject3969.bin"/><Relationship Id="rId8524" Type="http://schemas.openxmlformats.org/officeDocument/2006/relationships/image" Target="media/image3994.wmf"/><Relationship Id="rId1911" Type="http://schemas.openxmlformats.org/officeDocument/2006/relationships/image" Target="media/image875.wmf"/><Relationship Id="rId3669" Type="http://schemas.openxmlformats.org/officeDocument/2006/relationships/image" Target="media/image1734.wmf"/><Relationship Id="rId6075" Type="http://schemas.openxmlformats.org/officeDocument/2006/relationships/image" Target="media/image2862.wmf"/><Relationship Id="rId7126" Type="http://schemas.openxmlformats.org/officeDocument/2006/relationships/oleObject" Target="embeddings/oleObject3786.bin"/><Relationship Id="rId7540" Type="http://schemas.openxmlformats.org/officeDocument/2006/relationships/image" Target="media/image3534.wmf"/><Relationship Id="rId5091" Type="http://schemas.openxmlformats.org/officeDocument/2006/relationships/oleObject" Target="embeddings/oleObject2680.bin"/><Relationship Id="rId6142" Type="http://schemas.openxmlformats.org/officeDocument/2006/relationships/oleObject" Target="embeddings/oleObject3245.bin"/><Relationship Id="rId1287" Type="http://schemas.openxmlformats.org/officeDocument/2006/relationships/oleObject" Target="embeddings/oleObject707.bin"/><Relationship Id="rId2685" Type="http://schemas.openxmlformats.org/officeDocument/2006/relationships/oleObject" Target="embeddings/oleObject1432.bin"/><Relationship Id="rId3736" Type="http://schemas.openxmlformats.org/officeDocument/2006/relationships/oleObject" Target="embeddings/oleObject1965.bin"/><Relationship Id="rId657" Type="http://schemas.openxmlformats.org/officeDocument/2006/relationships/oleObject" Target="embeddings/oleObject385.bin"/><Relationship Id="rId2338" Type="http://schemas.openxmlformats.org/officeDocument/2006/relationships/oleObject" Target="embeddings/oleObject1253.bin"/><Relationship Id="rId2752" Type="http://schemas.openxmlformats.org/officeDocument/2006/relationships/image" Target="media/image1283.wmf"/><Relationship Id="rId3803" Type="http://schemas.openxmlformats.org/officeDocument/2006/relationships/oleObject" Target="embeddings/oleObject1999.bin"/><Relationship Id="rId6959" Type="http://schemas.openxmlformats.org/officeDocument/2006/relationships/oleObject" Target="embeddings/oleObject3691.bin"/><Relationship Id="rId724" Type="http://schemas.openxmlformats.org/officeDocument/2006/relationships/oleObject" Target="embeddings/oleObject420.bin"/><Relationship Id="rId1354" Type="http://schemas.openxmlformats.org/officeDocument/2006/relationships/image" Target="media/image609.wmf"/><Relationship Id="rId2405" Type="http://schemas.openxmlformats.org/officeDocument/2006/relationships/image" Target="media/image1113.wmf"/><Relationship Id="rId5975" Type="http://schemas.openxmlformats.org/officeDocument/2006/relationships/oleObject" Target="embeddings/oleObject3159.bin"/><Relationship Id="rId8381" Type="http://schemas.openxmlformats.org/officeDocument/2006/relationships/oleObject" Target="embeddings/oleObject4454.bin"/><Relationship Id="rId9018" Type="http://schemas.openxmlformats.org/officeDocument/2006/relationships/image" Target="media/image4228.wmf"/><Relationship Id="rId60" Type="http://schemas.openxmlformats.org/officeDocument/2006/relationships/oleObject" Target="embeddings/oleObject33.bin"/><Relationship Id="rId1007" Type="http://schemas.openxmlformats.org/officeDocument/2006/relationships/oleObject" Target="embeddings/oleObject564.bin"/><Relationship Id="rId1421" Type="http://schemas.openxmlformats.org/officeDocument/2006/relationships/oleObject" Target="embeddings/oleObject775.bin"/><Relationship Id="rId4577" Type="http://schemas.openxmlformats.org/officeDocument/2006/relationships/oleObject" Target="embeddings/oleObject2390.bin"/><Relationship Id="rId4991" Type="http://schemas.openxmlformats.org/officeDocument/2006/relationships/oleObject" Target="embeddings/oleObject2630.bin"/><Relationship Id="rId5628" Type="http://schemas.openxmlformats.org/officeDocument/2006/relationships/oleObject" Target="embeddings/oleObject2976.bin"/><Relationship Id="rId8034" Type="http://schemas.openxmlformats.org/officeDocument/2006/relationships/image" Target="media/image3759.wmf"/><Relationship Id="rId3179" Type="http://schemas.openxmlformats.org/officeDocument/2006/relationships/image" Target="media/image1496.wmf"/><Relationship Id="rId3593" Type="http://schemas.openxmlformats.org/officeDocument/2006/relationships/image" Target="media/image1696.wmf"/><Relationship Id="rId4644" Type="http://schemas.openxmlformats.org/officeDocument/2006/relationships/image" Target="media/image2217.wmf"/><Relationship Id="rId7050" Type="http://schemas.openxmlformats.org/officeDocument/2006/relationships/oleObject" Target="embeddings/oleObject3737.bin"/><Relationship Id="rId8101" Type="http://schemas.openxmlformats.org/officeDocument/2006/relationships/image" Target="media/image3791.wmf"/><Relationship Id="rId2195" Type="http://schemas.openxmlformats.org/officeDocument/2006/relationships/oleObject" Target="embeddings/oleObject1176.bin"/><Relationship Id="rId3246" Type="http://schemas.openxmlformats.org/officeDocument/2006/relationships/oleObject" Target="embeddings/oleObject1713.bin"/><Relationship Id="rId167" Type="http://schemas.openxmlformats.org/officeDocument/2006/relationships/image" Target="media/image60.wmf"/><Relationship Id="rId581" Type="http://schemas.openxmlformats.org/officeDocument/2006/relationships/image" Target="media/image231.wmf"/><Relationship Id="rId2262" Type="http://schemas.openxmlformats.org/officeDocument/2006/relationships/image" Target="media/image1049.wmf"/><Relationship Id="rId3660" Type="http://schemas.openxmlformats.org/officeDocument/2006/relationships/oleObject" Target="embeddings/oleObject1927.bin"/><Relationship Id="rId4711" Type="http://schemas.openxmlformats.org/officeDocument/2006/relationships/oleObject" Target="embeddings/oleObject2465.bin"/><Relationship Id="rId7867" Type="http://schemas.openxmlformats.org/officeDocument/2006/relationships/image" Target="media/image3677.wmf"/><Relationship Id="rId8918" Type="http://schemas.openxmlformats.org/officeDocument/2006/relationships/image" Target="media/image4178.wmf"/><Relationship Id="rId234" Type="http://schemas.openxmlformats.org/officeDocument/2006/relationships/image" Target="media/image83.wmf"/><Relationship Id="rId3313" Type="http://schemas.openxmlformats.org/officeDocument/2006/relationships/image" Target="media/image1562.wmf"/><Relationship Id="rId6469" Type="http://schemas.openxmlformats.org/officeDocument/2006/relationships/oleObject" Target="embeddings/oleObject3435.bin"/><Relationship Id="rId6883" Type="http://schemas.openxmlformats.org/officeDocument/2006/relationships/oleObject" Target="embeddings/oleObject3653.bin"/><Relationship Id="rId7934" Type="http://schemas.openxmlformats.org/officeDocument/2006/relationships/oleObject" Target="embeddings/oleObject4220.bin"/><Relationship Id="rId5485" Type="http://schemas.openxmlformats.org/officeDocument/2006/relationships/image" Target="media/image2579.wmf"/><Relationship Id="rId6536" Type="http://schemas.openxmlformats.org/officeDocument/2006/relationships/image" Target="media/image3063.wmf"/><Relationship Id="rId6950" Type="http://schemas.openxmlformats.org/officeDocument/2006/relationships/image" Target="media/image3260.wmf"/><Relationship Id="rId301" Type="http://schemas.openxmlformats.org/officeDocument/2006/relationships/oleObject" Target="embeddings/oleObject191.bin"/><Relationship Id="rId4087" Type="http://schemas.openxmlformats.org/officeDocument/2006/relationships/image" Target="media/image1940.wmf"/><Relationship Id="rId5138" Type="http://schemas.openxmlformats.org/officeDocument/2006/relationships/oleObject" Target="embeddings/oleObject2706.bin"/><Relationship Id="rId5552" Type="http://schemas.openxmlformats.org/officeDocument/2006/relationships/oleObject" Target="embeddings/oleObject2936.bin"/><Relationship Id="rId6603" Type="http://schemas.openxmlformats.org/officeDocument/2006/relationships/image" Target="media/image3090.wmf"/><Relationship Id="rId1748" Type="http://schemas.openxmlformats.org/officeDocument/2006/relationships/image" Target="media/image801.wmf"/><Relationship Id="rId4154" Type="http://schemas.openxmlformats.org/officeDocument/2006/relationships/oleObject" Target="embeddings/oleObject2177.bin"/><Relationship Id="rId5205" Type="http://schemas.openxmlformats.org/officeDocument/2006/relationships/oleObject" Target="embeddings/oleObject2750.bin"/><Relationship Id="rId8775" Type="http://schemas.openxmlformats.org/officeDocument/2006/relationships/image" Target="media/image4110.wmf"/><Relationship Id="rId3170" Type="http://schemas.openxmlformats.org/officeDocument/2006/relationships/oleObject" Target="embeddings/oleObject1675.bin"/><Relationship Id="rId4221" Type="http://schemas.openxmlformats.org/officeDocument/2006/relationships/oleObject" Target="embeddings/oleObject2211.bin"/><Relationship Id="rId7377" Type="http://schemas.openxmlformats.org/officeDocument/2006/relationships/image" Target="media/image3455.wmf"/><Relationship Id="rId8428" Type="http://schemas.openxmlformats.org/officeDocument/2006/relationships/image" Target="media/image3947.wmf"/><Relationship Id="rId1815" Type="http://schemas.openxmlformats.org/officeDocument/2006/relationships/oleObject" Target="embeddings/oleObject984.bin"/><Relationship Id="rId6393" Type="http://schemas.openxmlformats.org/officeDocument/2006/relationships/image" Target="media/image2998.wmf"/><Relationship Id="rId7791" Type="http://schemas.openxmlformats.org/officeDocument/2006/relationships/image" Target="media/image3639.wmf"/><Relationship Id="rId8842" Type="http://schemas.openxmlformats.org/officeDocument/2006/relationships/image" Target="media/image4140.wmf"/><Relationship Id="rId3987" Type="http://schemas.openxmlformats.org/officeDocument/2006/relationships/oleObject" Target="embeddings/oleObject2093.bin"/><Relationship Id="rId6046" Type="http://schemas.openxmlformats.org/officeDocument/2006/relationships/oleObject" Target="embeddings/oleObject3195.bin"/><Relationship Id="rId7444" Type="http://schemas.openxmlformats.org/officeDocument/2006/relationships/oleObject" Target="embeddings/oleObject3952.bin"/><Relationship Id="rId2589" Type="http://schemas.openxmlformats.org/officeDocument/2006/relationships/image" Target="media/image1202.wmf"/><Relationship Id="rId6460" Type="http://schemas.openxmlformats.org/officeDocument/2006/relationships/image" Target="media/image3026.wmf"/><Relationship Id="rId7511" Type="http://schemas.openxmlformats.org/officeDocument/2006/relationships/oleObject" Target="embeddings/oleObject3988.bin"/><Relationship Id="rId975" Type="http://schemas.openxmlformats.org/officeDocument/2006/relationships/oleObject" Target="embeddings/oleObject548.bin"/><Relationship Id="rId2656" Type="http://schemas.openxmlformats.org/officeDocument/2006/relationships/oleObject" Target="embeddings/oleObject1417.bin"/><Relationship Id="rId3707" Type="http://schemas.openxmlformats.org/officeDocument/2006/relationships/image" Target="media/image1753.wmf"/><Relationship Id="rId5062" Type="http://schemas.openxmlformats.org/officeDocument/2006/relationships/image" Target="media/image2393.wmf"/><Relationship Id="rId6113" Type="http://schemas.openxmlformats.org/officeDocument/2006/relationships/oleObject" Target="embeddings/oleObject3229.bin"/><Relationship Id="rId9269" Type="http://schemas.openxmlformats.org/officeDocument/2006/relationships/oleObject" Target="embeddings/oleObject4917.bin"/><Relationship Id="rId628" Type="http://schemas.openxmlformats.org/officeDocument/2006/relationships/oleObject" Target="embeddings/oleObject370.bin"/><Relationship Id="rId1258" Type="http://schemas.openxmlformats.org/officeDocument/2006/relationships/image" Target="media/image564.wmf"/><Relationship Id="rId1672" Type="http://schemas.openxmlformats.org/officeDocument/2006/relationships/image" Target="media/image767.wmf"/><Relationship Id="rId2309" Type="http://schemas.openxmlformats.org/officeDocument/2006/relationships/oleObject" Target="embeddings/oleObject1233.bin"/><Relationship Id="rId2723" Type="http://schemas.openxmlformats.org/officeDocument/2006/relationships/oleObject" Target="embeddings/oleObject1451.bin"/><Relationship Id="rId5879" Type="http://schemas.openxmlformats.org/officeDocument/2006/relationships/image" Target="media/image2765.wmf"/><Relationship Id="rId8285" Type="http://schemas.openxmlformats.org/officeDocument/2006/relationships/oleObject" Target="embeddings/oleObject4405.bin"/><Relationship Id="rId1325" Type="http://schemas.openxmlformats.org/officeDocument/2006/relationships/oleObject" Target="embeddings/oleObject727.bin"/><Relationship Id="rId8352" Type="http://schemas.openxmlformats.org/officeDocument/2006/relationships/image" Target="media/image3909.wmf"/><Relationship Id="rId3497" Type="http://schemas.openxmlformats.org/officeDocument/2006/relationships/image" Target="media/image1651.wmf"/><Relationship Id="rId4895" Type="http://schemas.openxmlformats.org/officeDocument/2006/relationships/oleObject" Target="embeddings/oleObject2576.bin"/><Relationship Id="rId5946" Type="http://schemas.openxmlformats.org/officeDocument/2006/relationships/image" Target="media/image2798.wmf"/><Relationship Id="rId8005" Type="http://schemas.openxmlformats.org/officeDocument/2006/relationships/oleObject" Target="embeddings/oleObject4257.bin"/><Relationship Id="rId31" Type="http://schemas.openxmlformats.org/officeDocument/2006/relationships/oleObject" Target="embeddings/oleObject13.bin"/><Relationship Id="rId2099" Type="http://schemas.openxmlformats.org/officeDocument/2006/relationships/image" Target="media/image968.wmf"/><Relationship Id="rId4548" Type="http://schemas.openxmlformats.org/officeDocument/2006/relationships/image" Target="media/image2169.wmf"/><Relationship Id="rId4962" Type="http://schemas.openxmlformats.org/officeDocument/2006/relationships/image" Target="media/image2343.wmf"/><Relationship Id="rId7021" Type="http://schemas.openxmlformats.org/officeDocument/2006/relationships/image" Target="media/image3295.wmf"/><Relationship Id="rId3564" Type="http://schemas.openxmlformats.org/officeDocument/2006/relationships/oleObject" Target="embeddings/oleObject1879.bin"/><Relationship Id="rId4615" Type="http://schemas.openxmlformats.org/officeDocument/2006/relationships/oleObject" Target="embeddings/oleObject2409.bin"/><Relationship Id="rId485" Type="http://schemas.openxmlformats.org/officeDocument/2006/relationships/oleObject" Target="embeddings/oleObject298.bin"/><Relationship Id="rId2166" Type="http://schemas.openxmlformats.org/officeDocument/2006/relationships/image" Target="media/image1001.wmf"/><Relationship Id="rId2580" Type="http://schemas.openxmlformats.org/officeDocument/2006/relationships/oleObject" Target="embeddings/oleObject1379.bin"/><Relationship Id="rId3217" Type="http://schemas.openxmlformats.org/officeDocument/2006/relationships/image" Target="media/image1515.wmf"/><Relationship Id="rId3631" Type="http://schemas.openxmlformats.org/officeDocument/2006/relationships/image" Target="media/image1715.wmf"/><Relationship Id="rId6787" Type="http://schemas.openxmlformats.org/officeDocument/2006/relationships/image" Target="media/image3179.wmf"/><Relationship Id="rId7838" Type="http://schemas.openxmlformats.org/officeDocument/2006/relationships/oleObject" Target="embeddings/oleObject4172.bin"/><Relationship Id="rId9193" Type="http://schemas.openxmlformats.org/officeDocument/2006/relationships/oleObject" Target="embeddings/oleObject4879.bin"/><Relationship Id="rId138" Type="http://schemas.openxmlformats.org/officeDocument/2006/relationships/oleObject" Target="embeddings/oleObject78.bin"/><Relationship Id="rId552" Type="http://schemas.openxmlformats.org/officeDocument/2006/relationships/oleObject" Target="embeddings/oleObject332.bin"/><Relationship Id="rId1182" Type="http://schemas.openxmlformats.org/officeDocument/2006/relationships/oleObject" Target="embeddings/oleObject652.bin"/><Relationship Id="rId2233" Type="http://schemas.openxmlformats.org/officeDocument/2006/relationships/oleObject" Target="embeddings/oleObject1195.bin"/><Relationship Id="rId5389" Type="http://schemas.openxmlformats.org/officeDocument/2006/relationships/oleObject" Target="embeddings/oleObject2850.bin"/><Relationship Id="rId6854" Type="http://schemas.openxmlformats.org/officeDocument/2006/relationships/image" Target="media/image3212.wmf"/><Relationship Id="rId9260" Type="http://schemas.openxmlformats.org/officeDocument/2006/relationships/image" Target="media/image4344.wmf"/><Relationship Id="rId205" Type="http://schemas.openxmlformats.org/officeDocument/2006/relationships/image" Target="media/image74.wmf"/><Relationship Id="rId2300" Type="http://schemas.openxmlformats.org/officeDocument/2006/relationships/image" Target="media/image1068.wmf"/><Relationship Id="rId5456" Type="http://schemas.openxmlformats.org/officeDocument/2006/relationships/image" Target="media/image2565.wmf"/><Relationship Id="rId6507" Type="http://schemas.openxmlformats.org/officeDocument/2006/relationships/oleObject" Target="embeddings/oleObject3455.bin"/><Relationship Id="rId7905" Type="http://schemas.openxmlformats.org/officeDocument/2006/relationships/image" Target="media/image3696.wmf"/><Relationship Id="rId1999" Type="http://schemas.openxmlformats.org/officeDocument/2006/relationships/image" Target="media/image918.wmf"/><Relationship Id="rId4058" Type="http://schemas.openxmlformats.org/officeDocument/2006/relationships/oleObject" Target="embeddings/oleObject2129.bin"/><Relationship Id="rId4472" Type="http://schemas.openxmlformats.org/officeDocument/2006/relationships/image" Target="media/image2131.wmf"/><Relationship Id="rId5109" Type="http://schemas.openxmlformats.org/officeDocument/2006/relationships/oleObject" Target="embeddings/oleObject2689.bin"/><Relationship Id="rId5870" Type="http://schemas.openxmlformats.org/officeDocument/2006/relationships/oleObject" Target="embeddings/oleObject3106.bin"/><Relationship Id="rId6921" Type="http://schemas.openxmlformats.org/officeDocument/2006/relationships/oleObject" Target="embeddings/oleObject3672.bin"/><Relationship Id="rId3074" Type="http://schemas.openxmlformats.org/officeDocument/2006/relationships/oleObject" Target="embeddings/oleObject1627.bin"/><Relationship Id="rId4125" Type="http://schemas.openxmlformats.org/officeDocument/2006/relationships/image" Target="media/image1959.wmf"/><Relationship Id="rId5523" Type="http://schemas.openxmlformats.org/officeDocument/2006/relationships/image" Target="media/image2598.wmf"/><Relationship Id="rId8679" Type="http://schemas.openxmlformats.org/officeDocument/2006/relationships/image" Target="media/image4067.wmf"/><Relationship Id="rId1719" Type="http://schemas.openxmlformats.org/officeDocument/2006/relationships/oleObject" Target="embeddings/oleObject926.bin"/><Relationship Id="rId7695" Type="http://schemas.openxmlformats.org/officeDocument/2006/relationships/oleObject" Target="embeddings/oleObject4087.bin"/><Relationship Id="rId8746" Type="http://schemas.openxmlformats.org/officeDocument/2006/relationships/image" Target="media/image4097.wmf"/><Relationship Id="rId2090" Type="http://schemas.openxmlformats.org/officeDocument/2006/relationships/oleObject" Target="embeddings/oleObject1123.bin"/><Relationship Id="rId3141" Type="http://schemas.openxmlformats.org/officeDocument/2006/relationships/image" Target="media/image1477.wmf"/><Relationship Id="rId6297" Type="http://schemas.openxmlformats.org/officeDocument/2006/relationships/oleObject" Target="embeddings/oleObject3335.bin"/><Relationship Id="rId7348" Type="http://schemas.openxmlformats.org/officeDocument/2006/relationships/oleObject" Target="embeddings/oleObject3904.bin"/><Relationship Id="rId7762" Type="http://schemas.openxmlformats.org/officeDocument/2006/relationships/oleObject" Target="embeddings/oleObject4134.bin"/><Relationship Id="rId8813" Type="http://schemas.openxmlformats.org/officeDocument/2006/relationships/oleObject" Target="embeddings/oleObject4683.bin"/><Relationship Id="rId3958" Type="http://schemas.openxmlformats.org/officeDocument/2006/relationships/image" Target="media/image1876.wmf"/><Relationship Id="rId6364" Type="http://schemas.openxmlformats.org/officeDocument/2006/relationships/oleObject" Target="embeddings/oleObject3377.bin"/><Relationship Id="rId7415" Type="http://schemas.openxmlformats.org/officeDocument/2006/relationships/image" Target="media/image3474.wmf"/><Relationship Id="rId879" Type="http://schemas.openxmlformats.org/officeDocument/2006/relationships/oleObject" Target="embeddings/oleObject498.bin"/><Relationship Id="rId5380" Type="http://schemas.openxmlformats.org/officeDocument/2006/relationships/image" Target="media/image2531.wmf"/><Relationship Id="rId6017" Type="http://schemas.openxmlformats.org/officeDocument/2006/relationships/image" Target="media/image2833.wmf"/><Relationship Id="rId6431" Type="http://schemas.openxmlformats.org/officeDocument/2006/relationships/oleObject" Target="embeddings/oleObject3414.bin"/><Relationship Id="rId1576" Type="http://schemas.openxmlformats.org/officeDocument/2006/relationships/image" Target="media/image719.wmf"/><Relationship Id="rId2974" Type="http://schemas.openxmlformats.org/officeDocument/2006/relationships/oleObject" Target="embeddings/oleObject1577.bin"/><Relationship Id="rId5033" Type="http://schemas.openxmlformats.org/officeDocument/2006/relationships/oleObject" Target="embeddings/oleObject2651.bin"/><Relationship Id="rId8189" Type="http://schemas.openxmlformats.org/officeDocument/2006/relationships/image" Target="media/image3835.wmf"/><Relationship Id="rId946" Type="http://schemas.openxmlformats.org/officeDocument/2006/relationships/oleObject" Target="embeddings/oleObject532.bin"/><Relationship Id="rId1229" Type="http://schemas.openxmlformats.org/officeDocument/2006/relationships/oleObject" Target="embeddings/oleObject676.bin"/><Relationship Id="rId1990" Type="http://schemas.openxmlformats.org/officeDocument/2006/relationships/oleObject" Target="embeddings/oleObject1073.bin"/><Relationship Id="rId2627" Type="http://schemas.openxmlformats.org/officeDocument/2006/relationships/image" Target="media/image1221.wmf"/><Relationship Id="rId5100" Type="http://schemas.openxmlformats.org/officeDocument/2006/relationships/image" Target="media/image2412.wmf"/><Relationship Id="rId8256" Type="http://schemas.openxmlformats.org/officeDocument/2006/relationships/image" Target="media/image3862.wmf"/><Relationship Id="rId1643" Type="http://schemas.openxmlformats.org/officeDocument/2006/relationships/oleObject" Target="embeddings/oleObject887.bin"/><Relationship Id="rId4799" Type="http://schemas.openxmlformats.org/officeDocument/2006/relationships/oleObject" Target="embeddings/oleObject2521.bin"/><Relationship Id="rId8670" Type="http://schemas.openxmlformats.org/officeDocument/2006/relationships/oleObject" Target="embeddings/oleObject4604.bin"/><Relationship Id="rId1710" Type="http://schemas.openxmlformats.org/officeDocument/2006/relationships/image" Target="media/image785.wmf"/><Relationship Id="rId4866" Type="http://schemas.openxmlformats.org/officeDocument/2006/relationships/oleObject" Target="embeddings/oleObject2560.bin"/><Relationship Id="rId5917" Type="http://schemas.openxmlformats.org/officeDocument/2006/relationships/image" Target="media/image2784.wmf"/><Relationship Id="rId7272" Type="http://schemas.openxmlformats.org/officeDocument/2006/relationships/image" Target="media/image3403.wmf"/><Relationship Id="rId8323" Type="http://schemas.openxmlformats.org/officeDocument/2006/relationships/oleObject" Target="embeddings/oleObject4424.bin"/><Relationship Id="rId3468" Type="http://schemas.openxmlformats.org/officeDocument/2006/relationships/oleObject" Target="embeddings/oleObject1828.bin"/><Relationship Id="rId3882" Type="http://schemas.openxmlformats.org/officeDocument/2006/relationships/oleObject" Target="embeddings/oleObject2039.bin"/><Relationship Id="rId4519" Type="http://schemas.openxmlformats.org/officeDocument/2006/relationships/oleObject" Target="embeddings/oleObject2361.bin"/><Relationship Id="rId4933" Type="http://schemas.openxmlformats.org/officeDocument/2006/relationships/oleObject" Target="embeddings/oleObject2601.bin"/><Relationship Id="rId389" Type="http://schemas.openxmlformats.org/officeDocument/2006/relationships/image" Target="media/image141.wmf"/><Relationship Id="rId2484" Type="http://schemas.openxmlformats.org/officeDocument/2006/relationships/oleObject" Target="embeddings/oleObject1330.bin"/><Relationship Id="rId3535" Type="http://schemas.openxmlformats.org/officeDocument/2006/relationships/image" Target="media/image1670.wmf"/><Relationship Id="rId9097" Type="http://schemas.openxmlformats.org/officeDocument/2006/relationships/oleObject" Target="embeddings/oleObject4832.bin"/><Relationship Id="rId456" Type="http://schemas.openxmlformats.org/officeDocument/2006/relationships/image" Target="media/image169.wmf"/><Relationship Id="rId870" Type="http://schemas.openxmlformats.org/officeDocument/2006/relationships/oleObject" Target="embeddings/oleObject493.bin"/><Relationship Id="rId1086" Type="http://schemas.openxmlformats.org/officeDocument/2006/relationships/image" Target="media/image479.wmf"/><Relationship Id="rId2137" Type="http://schemas.openxmlformats.org/officeDocument/2006/relationships/image" Target="media/image987.wmf"/><Relationship Id="rId2551" Type="http://schemas.openxmlformats.org/officeDocument/2006/relationships/image" Target="media/image1183.wmf"/><Relationship Id="rId9164" Type="http://schemas.openxmlformats.org/officeDocument/2006/relationships/image" Target="media/image4295.wmf"/><Relationship Id="rId109" Type="http://schemas.openxmlformats.org/officeDocument/2006/relationships/image" Target="media/image42.wmf"/><Relationship Id="rId523" Type="http://schemas.openxmlformats.org/officeDocument/2006/relationships/image" Target="media/image202.wmf"/><Relationship Id="rId1153" Type="http://schemas.openxmlformats.org/officeDocument/2006/relationships/oleObject" Target="embeddings/oleObject637.bin"/><Relationship Id="rId2204" Type="http://schemas.openxmlformats.org/officeDocument/2006/relationships/image" Target="media/image1020.wmf"/><Relationship Id="rId3602" Type="http://schemas.openxmlformats.org/officeDocument/2006/relationships/oleObject" Target="embeddings/oleObject1898.bin"/><Relationship Id="rId6758" Type="http://schemas.openxmlformats.org/officeDocument/2006/relationships/image" Target="media/image3164.emf"/><Relationship Id="rId7809" Type="http://schemas.openxmlformats.org/officeDocument/2006/relationships/image" Target="media/image3648.wmf"/><Relationship Id="rId8180" Type="http://schemas.openxmlformats.org/officeDocument/2006/relationships/oleObject" Target="embeddings/oleObject4346.bin"/><Relationship Id="rId9231" Type="http://schemas.openxmlformats.org/officeDocument/2006/relationships/oleObject" Target="embeddings/oleObject4898.bin"/><Relationship Id="rId5774" Type="http://schemas.openxmlformats.org/officeDocument/2006/relationships/oleObject" Target="embeddings/oleObject3058.bin"/><Relationship Id="rId6825" Type="http://schemas.openxmlformats.org/officeDocument/2006/relationships/oleObject" Target="embeddings/oleObject3624.bin"/><Relationship Id="rId1220" Type="http://schemas.openxmlformats.org/officeDocument/2006/relationships/oleObject" Target="embeddings/oleObject671.bin"/><Relationship Id="rId4376" Type="http://schemas.openxmlformats.org/officeDocument/2006/relationships/oleObject" Target="embeddings/oleObject2288.bin"/><Relationship Id="rId4790" Type="http://schemas.openxmlformats.org/officeDocument/2006/relationships/oleObject" Target="embeddings/oleObject2512.bin"/><Relationship Id="rId5427" Type="http://schemas.openxmlformats.org/officeDocument/2006/relationships/oleObject" Target="embeddings/oleObject2870.bin"/><Relationship Id="rId5841" Type="http://schemas.openxmlformats.org/officeDocument/2006/relationships/image" Target="media/image2746.wmf"/><Relationship Id="rId8997" Type="http://schemas.openxmlformats.org/officeDocument/2006/relationships/oleObject" Target="embeddings/oleObject4776.bin"/><Relationship Id="rId3392" Type="http://schemas.openxmlformats.org/officeDocument/2006/relationships/oleObject" Target="embeddings/oleObject1788.bin"/><Relationship Id="rId4029" Type="http://schemas.openxmlformats.org/officeDocument/2006/relationships/image" Target="media/image1911.wmf"/><Relationship Id="rId4443" Type="http://schemas.openxmlformats.org/officeDocument/2006/relationships/oleObject" Target="embeddings/oleObject2323.bin"/><Relationship Id="rId7599" Type="http://schemas.openxmlformats.org/officeDocument/2006/relationships/oleObject" Target="embeddings/oleObject4032.bin"/><Relationship Id="rId3045" Type="http://schemas.openxmlformats.org/officeDocument/2006/relationships/image" Target="media/image1429.wmf"/><Relationship Id="rId4510" Type="http://schemas.openxmlformats.org/officeDocument/2006/relationships/image" Target="media/image2150.wmf"/><Relationship Id="rId7666" Type="http://schemas.openxmlformats.org/officeDocument/2006/relationships/image" Target="media/image3593.wmf"/><Relationship Id="rId8717" Type="http://schemas.openxmlformats.org/officeDocument/2006/relationships/oleObject" Target="embeddings/oleObject4631.bin"/><Relationship Id="rId380" Type="http://schemas.openxmlformats.org/officeDocument/2006/relationships/image" Target="media/image138.wmf"/><Relationship Id="rId2061" Type="http://schemas.openxmlformats.org/officeDocument/2006/relationships/image" Target="media/image949.wmf"/><Relationship Id="rId3112" Type="http://schemas.openxmlformats.org/officeDocument/2006/relationships/oleObject" Target="embeddings/oleObject1646.bin"/><Relationship Id="rId6268" Type="http://schemas.openxmlformats.org/officeDocument/2006/relationships/image" Target="media/image2944.wmf"/><Relationship Id="rId6682" Type="http://schemas.openxmlformats.org/officeDocument/2006/relationships/oleObject" Target="embeddings/oleObject3551.bin"/><Relationship Id="rId7319" Type="http://schemas.openxmlformats.org/officeDocument/2006/relationships/image" Target="media/image3426.wmf"/><Relationship Id="rId5284" Type="http://schemas.openxmlformats.org/officeDocument/2006/relationships/image" Target="media/image2485.wmf"/><Relationship Id="rId6335" Type="http://schemas.openxmlformats.org/officeDocument/2006/relationships/oleObject" Target="embeddings/oleObject3356.bin"/><Relationship Id="rId7733" Type="http://schemas.openxmlformats.org/officeDocument/2006/relationships/image" Target="media/image3617.wmf"/><Relationship Id="rId100" Type="http://schemas.openxmlformats.org/officeDocument/2006/relationships/oleObject" Target="embeddings/oleObject59.bin"/><Relationship Id="rId2878" Type="http://schemas.openxmlformats.org/officeDocument/2006/relationships/oleObject" Target="embeddings/oleObject1529.bin"/><Relationship Id="rId3929" Type="http://schemas.openxmlformats.org/officeDocument/2006/relationships/image" Target="media/image1862.wmf"/><Relationship Id="rId7800" Type="http://schemas.openxmlformats.org/officeDocument/2006/relationships/oleObject" Target="embeddings/oleObject4153.bin"/><Relationship Id="rId1894" Type="http://schemas.openxmlformats.org/officeDocument/2006/relationships/oleObject" Target="embeddings/oleObject1024.bin"/><Relationship Id="rId2945" Type="http://schemas.openxmlformats.org/officeDocument/2006/relationships/image" Target="media/image1379.wmf"/><Relationship Id="rId5351" Type="http://schemas.openxmlformats.org/officeDocument/2006/relationships/oleObject" Target="embeddings/oleObject2829.bin"/><Relationship Id="rId6402" Type="http://schemas.openxmlformats.org/officeDocument/2006/relationships/oleObject" Target="embeddings/oleObject3397.bin"/><Relationship Id="rId917" Type="http://schemas.openxmlformats.org/officeDocument/2006/relationships/oleObject" Target="embeddings/oleObject517.bin"/><Relationship Id="rId1547" Type="http://schemas.openxmlformats.org/officeDocument/2006/relationships/oleObject" Target="embeddings/oleObject839.bin"/><Relationship Id="rId1961" Type="http://schemas.openxmlformats.org/officeDocument/2006/relationships/image" Target="media/image900.wmf"/><Relationship Id="rId5004" Type="http://schemas.openxmlformats.org/officeDocument/2006/relationships/image" Target="media/image2364.wmf"/><Relationship Id="rId8574" Type="http://schemas.openxmlformats.org/officeDocument/2006/relationships/oleObject" Target="embeddings/oleObject4553.bin"/><Relationship Id="rId1614" Type="http://schemas.openxmlformats.org/officeDocument/2006/relationships/image" Target="media/image738.wmf"/><Relationship Id="rId4020" Type="http://schemas.openxmlformats.org/officeDocument/2006/relationships/oleObject" Target="embeddings/oleObject2110.bin"/><Relationship Id="rId7176" Type="http://schemas.openxmlformats.org/officeDocument/2006/relationships/image" Target="media/image3360.wmf"/><Relationship Id="rId7590" Type="http://schemas.openxmlformats.org/officeDocument/2006/relationships/image" Target="media/image3559.wmf"/><Relationship Id="rId8227" Type="http://schemas.openxmlformats.org/officeDocument/2006/relationships/oleObject" Target="embeddings/oleObject4375.bin"/><Relationship Id="rId8641" Type="http://schemas.openxmlformats.org/officeDocument/2006/relationships/oleObject" Target="embeddings/oleObject4587.bin"/><Relationship Id="rId3786" Type="http://schemas.openxmlformats.org/officeDocument/2006/relationships/image" Target="media/image1792.wmf"/><Relationship Id="rId6192" Type="http://schemas.openxmlformats.org/officeDocument/2006/relationships/image" Target="media/image2909.wmf"/><Relationship Id="rId7243" Type="http://schemas.openxmlformats.org/officeDocument/2006/relationships/oleObject" Target="embeddings/oleObject3849.bin"/><Relationship Id="rId2388" Type="http://schemas.openxmlformats.org/officeDocument/2006/relationships/oleObject" Target="embeddings/oleObject1280.bin"/><Relationship Id="rId3439" Type="http://schemas.openxmlformats.org/officeDocument/2006/relationships/image" Target="media/image1624.wmf"/><Relationship Id="rId4837" Type="http://schemas.openxmlformats.org/officeDocument/2006/relationships/oleObject" Target="embeddings/oleObject2546.bin"/><Relationship Id="rId7310" Type="http://schemas.openxmlformats.org/officeDocument/2006/relationships/oleObject" Target="embeddings/oleObject3885.bin"/><Relationship Id="rId3853" Type="http://schemas.openxmlformats.org/officeDocument/2006/relationships/oleObject" Target="embeddings/oleObject2024.bin"/><Relationship Id="rId4904" Type="http://schemas.openxmlformats.org/officeDocument/2006/relationships/oleObject" Target="embeddings/oleObject2585.bin"/><Relationship Id="rId9068" Type="http://schemas.openxmlformats.org/officeDocument/2006/relationships/image" Target="media/image4249.wmf"/><Relationship Id="rId774" Type="http://schemas.openxmlformats.org/officeDocument/2006/relationships/oleObject" Target="embeddings/oleObject445.bin"/><Relationship Id="rId1057" Type="http://schemas.openxmlformats.org/officeDocument/2006/relationships/oleObject" Target="embeddings/oleObject589.bin"/><Relationship Id="rId2455" Type="http://schemas.openxmlformats.org/officeDocument/2006/relationships/image" Target="media/image1138.wmf"/><Relationship Id="rId3506" Type="http://schemas.openxmlformats.org/officeDocument/2006/relationships/oleObject" Target="embeddings/oleObject1847.bin"/><Relationship Id="rId3920" Type="http://schemas.openxmlformats.org/officeDocument/2006/relationships/oleObject" Target="embeddings/oleObject2059.bin"/><Relationship Id="rId8084" Type="http://schemas.openxmlformats.org/officeDocument/2006/relationships/image" Target="media/image3783.wmf"/><Relationship Id="rId427" Type="http://schemas.openxmlformats.org/officeDocument/2006/relationships/oleObject" Target="embeddings/oleObject268.bin"/><Relationship Id="rId841" Type="http://schemas.openxmlformats.org/officeDocument/2006/relationships/image" Target="media/image359.wmf"/><Relationship Id="rId1471" Type="http://schemas.openxmlformats.org/officeDocument/2006/relationships/oleObject" Target="embeddings/oleObject800.bin"/><Relationship Id="rId2108" Type="http://schemas.openxmlformats.org/officeDocument/2006/relationships/oleObject" Target="embeddings/oleObject1132.bin"/><Relationship Id="rId2522" Type="http://schemas.openxmlformats.org/officeDocument/2006/relationships/oleObject" Target="embeddings/oleObject1350.bin"/><Relationship Id="rId5678" Type="http://schemas.openxmlformats.org/officeDocument/2006/relationships/image" Target="media/image2668.wmf"/><Relationship Id="rId6729" Type="http://schemas.openxmlformats.org/officeDocument/2006/relationships/oleObject" Target="embeddings/oleObject3576.bin"/><Relationship Id="rId9135" Type="http://schemas.openxmlformats.org/officeDocument/2006/relationships/oleObject" Target="embeddings/oleObject4851.bin"/><Relationship Id="rId1124" Type="http://schemas.openxmlformats.org/officeDocument/2006/relationships/image" Target="media/image498.wmf"/><Relationship Id="rId4694" Type="http://schemas.openxmlformats.org/officeDocument/2006/relationships/oleObject" Target="embeddings/oleObject2449.bin"/><Relationship Id="rId5745" Type="http://schemas.openxmlformats.org/officeDocument/2006/relationships/image" Target="media/image2698.wmf"/><Relationship Id="rId8151" Type="http://schemas.openxmlformats.org/officeDocument/2006/relationships/image" Target="media/image3816.wmf"/><Relationship Id="rId9202" Type="http://schemas.openxmlformats.org/officeDocument/2006/relationships/image" Target="media/image4315.wmf"/><Relationship Id="rId3296" Type="http://schemas.openxmlformats.org/officeDocument/2006/relationships/oleObject" Target="embeddings/oleObject1739.bin"/><Relationship Id="rId4347" Type="http://schemas.openxmlformats.org/officeDocument/2006/relationships/image" Target="media/image2070.wmf"/><Relationship Id="rId4761" Type="http://schemas.openxmlformats.org/officeDocument/2006/relationships/oleObject" Target="embeddings/oleObject2496.bin"/><Relationship Id="rId3363" Type="http://schemas.openxmlformats.org/officeDocument/2006/relationships/image" Target="media/image1586.wmf"/><Relationship Id="rId4414" Type="http://schemas.openxmlformats.org/officeDocument/2006/relationships/oleObject" Target="embeddings/oleObject2307.bin"/><Relationship Id="rId5812" Type="http://schemas.openxmlformats.org/officeDocument/2006/relationships/oleObject" Target="embeddings/oleObject3077.bin"/><Relationship Id="rId8968" Type="http://schemas.openxmlformats.org/officeDocument/2006/relationships/image" Target="media/image4203.wmf"/><Relationship Id="rId284" Type="http://schemas.openxmlformats.org/officeDocument/2006/relationships/oleObject" Target="embeddings/oleObject174.bin"/><Relationship Id="rId3016" Type="http://schemas.openxmlformats.org/officeDocument/2006/relationships/oleObject" Target="embeddings/oleObject1598.bin"/><Relationship Id="rId7984" Type="http://schemas.openxmlformats.org/officeDocument/2006/relationships/image" Target="media/image3731.wmf"/><Relationship Id="rId3430" Type="http://schemas.openxmlformats.org/officeDocument/2006/relationships/oleObject" Target="embeddings/oleObject1807.bin"/><Relationship Id="rId5188" Type="http://schemas.openxmlformats.org/officeDocument/2006/relationships/image" Target="media/image2443.wmf"/><Relationship Id="rId6586" Type="http://schemas.openxmlformats.org/officeDocument/2006/relationships/oleObject" Target="embeddings/oleObject3499.bin"/><Relationship Id="rId7637" Type="http://schemas.openxmlformats.org/officeDocument/2006/relationships/image" Target="media/image3583.wmf"/><Relationship Id="rId351" Type="http://schemas.openxmlformats.org/officeDocument/2006/relationships/oleObject" Target="embeddings/oleObject223.bin"/><Relationship Id="rId2032" Type="http://schemas.openxmlformats.org/officeDocument/2006/relationships/oleObject" Target="embeddings/oleObject1094.bin"/><Relationship Id="rId6239" Type="http://schemas.openxmlformats.org/officeDocument/2006/relationships/oleObject" Target="embeddings/oleObject3306.bin"/><Relationship Id="rId6653" Type="http://schemas.openxmlformats.org/officeDocument/2006/relationships/image" Target="media/image3113.wmf"/><Relationship Id="rId7704" Type="http://schemas.openxmlformats.org/officeDocument/2006/relationships/image" Target="media/image3609.wmf"/><Relationship Id="rId1798" Type="http://schemas.openxmlformats.org/officeDocument/2006/relationships/image" Target="media/image823.wmf"/><Relationship Id="rId2849" Type="http://schemas.openxmlformats.org/officeDocument/2006/relationships/image" Target="media/image1331.wmf"/><Relationship Id="rId5255" Type="http://schemas.openxmlformats.org/officeDocument/2006/relationships/oleObject" Target="embeddings/oleObject2776.bin"/><Relationship Id="rId6306" Type="http://schemas.openxmlformats.org/officeDocument/2006/relationships/image" Target="media/image2963.wmf"/><Relationship Id="rId6720" Type="http://schemas.openxmlformats.org/officeDocument/2006/relationships/image" Target="media/image3145.wmf"/><Relationship Id="rId1865" Type="http://schemas.openxmlformats.org/officeDocument/2006/relationships/image" Target="media/image852.wmf"/><Relationship Id="rId4271" Type="http://schemas.openxmlformats.org/officeDocument/2006/relationships/oleObject" Target="embeddings/oleObject2236.bin"/><Relationship Id="rId5322" Type="http://schemas.openxmlformats.org/officeDocument/2006/relationships/image" Target="media/image2504.wmf"/><Relationship Id="rId8478" Type="http://schemas.openxmlformats.org/officeDocument/2006/relationships/image" Target="media/image3972.wmf"/><Relationship Id="rId8892" Type="http://schemas.openxmlformats.org/officeDocument/2006/relationships/image" Target="media/image4165.wmf"/><Relationship Id="rId1518" Type="http://schemas.openxmlformats.org/officeDocument/2006/relationships/image" Target="media/image690.wmf"/><Relationship Id="rId2916" Type="http://schemas.openxmlformats.org/officeDocument/2006/relationships/oleObject" Target="embeddings/oleObject1548.bin"/><Relationship Id="rId7494" Type="http://schemas.openxmlformats.org/officeDocument/2006/relationships/image" Target="media/image3511.wmf"/><Relationship Id="rId8545" Type="http://schemas.openxmlformats.org/officeDocument/2006/relationships/oleObject" Target="embeddings/oleObject4537.bin"/><Relationship Id="rId1932" Type="http://schemas.openxmlformats.org/officeDocument/2006/relationships/oleObject" Target="embeddings/oleObject1043.bin"/><Relationship Id="rId6096" Type="http://schemas.openxmlformats.org/officeDocument/2006/relationships/oleObject" Target="embeddings/oleObject3220.bin"/><Relationship Id="rId7147" Type="http://schemas.openxmlformats.org/officeDocument/2006/relationships/image" Target="media/image3347.wmf"/><Relationship Id="rId6163" Type="http://schemas.openxmlformats.org/officeDocument/2006/relationships/image" Target="media/image2895.wmf"/><Relationship Id="rId7561" Type="http://schemas.openxmlformats.org/officeDocument/2006/relationships/oleObject" Target="embeddings/oleObject4013.bin"/><Relationship Id="rId8612" Type="http://schemas.openxmlformats.org/officeDocument/2006/relationships/oleObject" Target="embeddings/oleObject4572.bin"/><Relationship Id="rId3757" Type="http://schemas.openxmlformats.org/officeDocument/2006/relationships/oleObject" Target="embeddings/oleObject1976.bin"/><Relationship Id="rId4808" Type="http://schemas.openxmlformats.org/officeDocument/2006/relationships/oleObject" Target="embeddings/oleObject2527.bin"/><Relationship Id="rId7214" Type="http://schemas.openxmlformats.org/officeDocument/2006/relationships/oleObject" Target="embeddings/oleObject3833.bin"/><Relationship Id="rId678" Type="http://schemas.openxmlformats.org/officeDocument/2006/relationships/image" Target="media/image278.wmf"/><Relationship Id="rId2359" Type="http://schemas.openxmlformats.org/officeDocument/2006/relationships/image" Target="media/image1092.wmf"/><Relationship Id="rId2773" Type="http://schemas.openxmlformats.org/officeDocument/2006/relationships/oleObject" Target="embeddings/oleObject1476.bin"/><Relationship Id="rId3824" Type="http://schemas.openxmlformats.org/officeDocument/2006/relationships/image" Target="media/image1811.wmf"/><Relationship Id="rId6230" Type="http://schemas.openxmlformats.org/officeDocument/2006/relationships/image" Target="media/image2925.wmf"/><Relationship Id="rId745" Type="http://schemas.openxmlformats.org/officeDocument/2006/relationships/image" Target="media/image311.wmf"/><Relationship Id="rId1375" Type="http://schemas.openxmlformats.org/officeDocument/2006/relationships/oleObject" Target="embeddings/oleObject752.bin"/><Relationship Id="rId2426" Type="http://schemas.openxmlformats.org/officeDocument/2006/relationships/oleObject" Target="embeddings/oleObject1299.bin"/><Relationship Id="rId5996" Type="http://schemas.openxmlformats.org/officeDocument/2006/relationships/image" Target="media/image2823.wmf"/><Relationship Id="rId9039" Type="http://schemas.openxmlformats.org/officeDocument/2006/relationships/oleObject" Target="embeddings/oleObject4799.bin"/><Relationship Id="rId81" Type="http://schemas.openxmlformats.org/officeDocument/2006/relationships/image" Target="media/image34.wmf"/><Relationship Id="rId812" Type="http://schemas.openxmlformats.org/officeDocument/2006/relationships/oleObject" Target="embeddings/oleObject464.bin"/><Relationship Id="rId1028" Type="http://schemas.openxmlformats.org/officeDocument/2006/relationships/image" Target="media/image450.wmf"/><Relationship Id="rId1442" Type="http://schemas.openxmlformats.org/officeDocument/2006/relationships/image" Target="media/image653.wmf"/><Relationship Id="rId2840" Type="http://schemas.openxmlformats.org/officeDocument/2006/relationships/oleObject" Target="embeddings/oleObject1510.bin"/><Relationship Id="rId4598" Type="http://schemas.openxmlformats.org/officeDocument/2006/relationships/image" Target="media/image2194.wmf"/><Relationship Id="rId5649" Type="http://schemas.openxmlformats.org/officeDocument/2006/relationships/oleObject" Target="embeddings/oleObject2991.bin"/><Relationship Id="rId8055" Type="http://schemas.openxmlformats.org/officeDocument/2006/relationships/oleObject" Target="embeddings/oleObject4282.bin"/><Relationship Id="rId9106" Type="http://schemas.openxmlformats.org/officeDocument/2006/relationships/image" Target="media/image4266.wmf"/><Relationship Id="rId7071" Type="http://schemas.openxmlformats.org/officeDocument/2006/relationships/oleObject" Target="embeddings/oleObject3754.bin"/><Relationship Id="rId8122" Type="http://schemas.openxmlformats.org/officeDocument/2006/relationships/oleObject" Target="embeddings/oleObject4317.bin"/><Relationship Id="rId3267" Type="http://schemas.openxmlformats.org/officeDocument/2006/relationships/image" Target="media/image1540.wmf"/><Relationship Id="rId4665" Type="http://schemas.openxmlformats.org/officeDocument/2006/relationships/oleObject" Target="embeddings/oleObject2434.bin"/><Relationship Id="rId5716" Type="http://schemas.openxmlformats.org/officeDocument/2006/relationships/image" Target="media/image2685.wmf"/><Relationship Id="rId188" Type="http://schemas.openxmlformats.org/officeDocument/2006/relationships/oleObject" Target="embeddings/oleObject116.bin"/><Relationship Id="rId3681" Type="http://schemas.openxmlformats.org/officeDocument/2006/relationships/image" Target="media/image1740.wmf"/><Relationship Id="rId4318" Type="http://schemas.openxmlformats.org/officeDocument/2006/relationships/image" Target="media/image2055.wmf"/><Relationship Id="rId4732" Type="http://schemas.openxmlformats.org/officeDocument/2006/relationships/oleObject" Target="embeddings/oleObject2476.bin"/><Relationship Id="rId7888" Type="http://schemas.openxmlformats.org/officeDocument/2006/relationships/oleObject" Target="embeddings/oleObject4197.bin"/><Relationship Id="rId8939" Type="http://schemas.openxmlformats.org/officeDocument/2006/relationships/oleObject" Target="embeddings/oleObject4747.bin"/><Relationship Id="rId2283" Type="http://schemas.openxmlformats.org/officeDocument/2006/relationships/oleObject" Target="embeddings/oleObject1220.bin"/><Relationship Id="rId3334" Type="http://schemas.openxmlformats.org/officeDocument/2006/relationships/oleObject" Target="embeddings/oleObject1759.bin"/><Relationship Id="rId7955" Type="http://schemas.openxmlformats.org/officeDocument/2006/relationships/oleObject" Target="embeddings/oleObject4231.bin"/><Relationship Id="rId255" Type="http://schemas.openxmlformats.org/officeDocument/2006/relationships/oleObject" Target="embeddings/oleObject158.bin"/><Relationship Id="rId2350" Type="http://schemas.openxmlformats.org/officeDocument/2006/relationships/oleObject" Target="embeddings/oleObject1259.bin"/><Relationship Id="rId3401" Type="http://schemas.openxmlformats.org/officeDocument/2006/relationships/image" Target="media/image1605.wmf"/><Relationship Id="rId6557" Type="http://schemas.openxmlformats.org/officeDocument/2006/relationships/oleObject" Target="embeddings/oleObject3483.bin"/><Relationship Id="rId6971" Type="http://schemas.openxmlformats.org/officeDocument/2006/relationships/image" Target="media/image3270.wmf"/><Relationship Id="rId7608" Type="http://schemas.openxmlformats.org/officeDocument/2006/relationships/image" Target="media/image3568.wmf"/><Relationship Id="rId322" Type="http://schemas.openxmlformats.org/officeDocument/2006/relationships/oleObject" Target="embeddings/oleObject203.bin"/><Relationship Id="rId2003" Type="http://schemas.openxmlformats.org/officeDocument/2006/relationships/image" Target="media/image920.wmf"/><Relationship Id="rId5159" Type="http://schemas.openxmlformats.org/officeDocument/2006/relationships/oleObject" Target="embeddings/oleObject2723.bin"/><Relationship Id="rId5573" Type="http://schemas.openxmlformats.org/officeDocument/2006/relationships/image" Target="media/image2623.wmf"/><Relationship Id="rId6624" Type="http://schemas.openxmlformats.org/officeDocument/2006/relationships/oleObject" Target="embeddings/oleObject3521.bin"/><Relationship Id="rId9030" Type="http://schemas.openxmlformats.org/officeDocument/2006/relationships/image" Target="media/image4234.wmf"/><Relationship Id="rId4175" Type="http://schemas.openxmlformats.org/officeDocument/2006/relationships/image" Target="media/image1984.wmf"/><Relationship Id="rId5226" Type="http://schemas.openxmlformats.org/officeDocument/2006/relationships/image" Target="media/image2461.wmf"/><Relationship Id="rId1769" Type="http://schemas.openxmlformats.org/officeDocument/2006/relationships/oleObject" Target="embeddings/oleObject956.bin"/><Relationship Id="rId3191" Type="http://schemas.openxmlformats.org/officeDocument/2006/relationships/image" Target="media/image1502.wmf"/><Relationship Id="rId4242" Type="http://schemas.openxmlformats.org/officeDocument/2006/relationships/image" Target="media/image2017.wmf"/><Relationship Id="rId5640" Type="http://schemas.openxmlformats.org/officeDocument/2006/relationships/oleObject" Target="embeddings/oleObject2986.bin"/><Relationship Id="rId7398" Type="http://schemas.openxmlformats.org/officeDocument/2006/relationships/oleObject" Target="embeddings/oleObject3929.bin"/><Relationship Id="rId8796" Type="http://schemas.openxmlformats.org/officeDocument/2006/relationships/oleObject" Target="embeddings/oleObject4673.bin"/><Relationship Id="rId1836" Type="http://schemas.openxmlformats.org/officeDocument/2006/relationships/oleObject" Target="embeddings/oleObject995.bin"/><Relationship Id="rId8449" Type="http://schemas.openxmlformats.org/officeDocument/2006/relationships/oleObject" Target="embeddings/oleObject4488.bin"/><Relationship Id="rId8863" Type="http://schemas.openxmlformats.org/officeDocument/2006/relationships/oleObject" Target="embeddings/oleObject4709.bin"/><Relationship Id="rId1903" Type="http://schemas.openxmlformats.org/officeDocument/2006/relationships/image" Target="media/image871.wmf"/><Relationship Id="rId7465" Type="http://schemas.openxmlformats.org/officeDocument/2006/relationships/image" Target="media/image3498.wmf"/><Relationship Id="rId8516" Type="http://schemas.openxmlformats.org/officeDocument/2006/relationships/oleObject" Target="embeddings/oleObject4522.bin"/><Relationship Id="rId8930" Type="http://schemas.openxmlformats.org/officeDocument/2006/relationships/image" Target="media/image4184.wmf"/><Relationship Id="rId6067" Type="http://schemas.openxmlformats.org/officeDocument/2006/relationships/image" Target="media/image2858.wmf"/><Relationship Id="rId6481" Type="http://schemas.openxmlformats.org/officeDocument/2006/relationships/image" Target="media/image3036.wmf"/><Relationship Id="rId7118" Type="http://schemas.openxmlformats.org/officeDocument/2006/relationships/oleObject" Target="embeddings/oleObject3782.bin"/><Relationship Id="rId7532" Type="http://schemas.openxmlformats.org/officeDocument/2006/relationships/image" Target="media/image3530.wmf"/><Relationship Id="rId996" Type="http://schemas.openxmlformats.org/officeDocument/2006/relationships/image" Target="media/image434.wmf"/><Relationship Id="rId2677" Type="http://schemas.openxmlformats.org/officeDocument/2006/relationships/oleObject" Target="embeddings/oleObject1428.bin"/><Relationship Id="rId3728" Type="http://schemas.openxmlformats.org/officeDocument/2006/relationships/oleObject" Target="embeddings/oleObject1961.bin"/><Relationship Id="rId5083" Type="http://schemas.openxmlformats.org/officeDocument/2006/relationships/oleObject" Target="embeddings/oleObject2676.bin"/><Relationship Id="rId6134" Type="http://schemas.openxmlformats.org/officeDocument/2006/relationships/oleObject" Target="embeddings/oleObject3241.bin"/><Relationship Id="rId649" Type="http://schemas.openxmlformats.org/officeDocument/2006/relationships/oleObject" Target="embeddings/oleObject381.bin"/><Relationship Id="rId1279" Type="http://schemas.openxmlformats.org/officeDocument/2006/relationships/oleObject" Target="embeddings/oleObject701.bin"/><Relationship Id="rId5150" Type="http://schemas.openxmlformats.org/officeDocument/2006/relationships/oleObject" Target="embeddings/oleObject2714.bin"/><Relationship Id="rId6201" Type="http://schemas.openxmlformats.org/officeDocument/2006/relationships/oleObject" Target="embeddings/oleObject3286.bin"/><Relationship Id="rId1346" Type="http://schemas.openxmlformats.org/officeDocument/2006/relationships/image" Target="media/image605.wmf"/><Relationship Id="rId1693" Type="http://schemas.openxmlformats.org/officeDocument/2006/relationships/image" Target="media/image777.wmf"/><Relationship Id="rId2744" Type="http://schemas.openxmlformats.org/officeDocument/2006/relationships/image" Target="media/image1279.wmf"/><Relationship Id="rId8373" Type="http://schemas.openxmlformats.org/officeDocument/2006/relationships/oleObject" Target="embeddings/oleObject4450.bin"/><Relationship Id="rId716" Type="http://schemas.openxmlformats.org/officeDocument/2006/relationships/oleObject" Target="embeddings/oleObject416.bin"/><Relationship Id="rId1760" Type="http://schemas.openxmlformats.org/officeDocument/2006/relationships/image" Target="media/image807.wmf"/><Relationship Id="rId2811" Type="http://schemas.openxmlformats.org/officeDocument/2006/relationships/oleObject" Target="embeddings/oleObject1495.bin"/><Relationship Id="rId5967" Type="http://schemas.openxmlformats.org/officeDocument/2006/relationships/oleObject" Target="embeddings/oleObject3155.bin"/><Relationship Id="rId8026" Type="http://schemas.openxmlformats.org/officeDocument/2006/relationships/image" Target="media/image3755.wmf"/><Relationship Id="rId52" Type="http://schemas.openxmlformats.org/officeDocument/2006/relationships/oleObject" Target="embeddings/oleObject26.bin"/><Relationship Id="rId1413" Type="http://schemas.openxmlformats.org/officeDocument/2006/relationships/oleObject" Target="embeddings/oleObject771.bin"/><Relationship Id="rId4569" Type="http://schemas.openxmlformats.org/officeDocument/2006/relationships/oleObject" Target="embeddings/oleObject2386.bin"/><Relationship Id="rId4983" Type="http://schemas.openxmlformats.org/officeDocument/2006/relationships/oleObject" Target="embeddings/oleObject2626.bin"/><Relationship Id="rId8440" Type="http://schemas.openxmlformats.org/officeDocument/2006/relationships/image" Target="media/image3953.wmf"/><Relationship Id="rId3585" Type="http://schemas.openxmlformats.org/officeDocument/2006/relationships/image" Target="media/image1692.wmf"/><Relationship Id="rId4636" Type="http://schemas.openxmlformats.org/officeDocument/2006/relationships/image" Target="media/image2213.wmf"/><Relationship Id="rId7042" Type="http://schemas.openxmlformats.org/officeDocument/2006/relationships/oleObject" Target="embeddings/oleObject3733.bin"/><Relationship Id="rId2187" Type="http://schemas.openxmlformats.org/officeDocument/2006/relationships/oleObject" Target="embeddings/oleObject1172.bin"/><Relationship Id="rId3238" Type="http://schemas.openxmlformats.org/officeDocument/2006/relationships/oleObject" Target="embeddings/oleObject1709.bin"/><Relationship Id="rId3652" Type="http://schemas.openxmlformats.org/officeDocument/2006/relationships/oleObject" Target="embeddings/oleObject1923.bin"/><Relationship Id="rId4703" Type="http://schemas.openxmlformats.org/officeDocument/2006/relationships/oleObject" Target="embeddings/oleObject2458.bin"/><Relationship Id="rId7859" Type="http://schemas.openxmlformats.org/officeDocument/2006/relationships/image" Target="media/image3673.wmf"/><Relationship Id="rId159" Type="http://schemas.openxmlformats.org/officeDocument/2006/relationships/oleObject" Target="embeddings/oleObject98.bin"/><Relationship Id="rId573" Type="http://schemas.openxmlformats.org/officeDocument/2006/relationships/image" Target="media/image227.wmf"/><Relationship Id="rId2254" Type="http://schemas.openxmlformats.org/officeDocument/2006/relationships/image" Target="media/image1045.wmf"/><Relationship Id="rId3305" Type="http://schemas.openxmlformats.org/officeDocument/2006/relationships/image" Target="media/image1558.wmf"/><Relationship Id="rId9281" Type="http://schemas.openxmlformats.org/officeDocument/2006/relationships/oleObject" Target="embeddings/oleObject4923.bin"/><Relationship Id="rId226" Type="http://schemas.openxmlformats.org/officeDocument/2006/relationships/oleObject" Target="embeddings/oleObject141.bin"/><Relationship Id="rId1270" Type="http://schemas.openxmlformats.org/officeDocument/2006/relationships/image" Target="media/image570.wmf"/><Relationship Id="rId5477" Type="http://schemas.openxmlformats.org/officeDocument/2006/relationships/oleObject" Target="embeddings/oleObject2898.bin"/><Relationship Id="rId6875" Type="http://schemas.openxmlformats.org/officeDocument/2006/relationships/oleObject" Target="embeddings/oleObject3649.bin"/><Relationship Id="rId7926" Type="http://schemas.openxmlformats.org/officeDocument/2006/relationships/oleObject" Target="embeddings/oleObject4216.bin"/><Relationship Id="rId640" Type="http://schemas.openxmlformats.org/officeDocument/2006/relationships/image" Target="media/image260.wmf"/><Relationship Id="rId2321" Type="http://schemas.openxmlformats.org/officeDocument/2006/relationships/oleObject" Target="embeddings/oleObject1240.bin"/><Relationship Id="rId4079" Type="http://schemas.openxmlformats.org/officeDocument/2006/relationships/image" Target="media/image1936.wmf"/><Relationship Id="rId5891" Type="http://schemas.openxmlformats.org/officeDocument/2006/relationships/image" Target="media/image2771.wmf"/><Relationship Id="rId6528" Type="http://schemas.openxmlformats.org/officeDocument/2006/relationships/image" Target="media/image3059.wmf"/><Relationship Id="rId6942" Type="http://schemas.openxmlformats.org/officeDocument/2006/relationships/image" Target="media/image3256.wmf"/><Relationship Id="rId9001" Type="http://schemas.openxmlformats.org/officeDocument/2006/relationships/oleObject" Target="embeddings/oleObject4778.bin"/><Relationship Id="rId4493" Type="http://schemas.openxmlformats.org/officeDocument/2006/relationships/oleObject" Target="embeddings/oleObject2348.bin"/><Relationship Id="rId5544" Type="http://schemas.openxmlformats.org/officeDocument/2006/relationships/oleObject" Target="embeddings/oleObject2932.bin"/><Relationship Id="rId3095" Type="http://schemas.openxmlformats.org/officeDocument/2006/relationships/image" Target="media/image1454.wmf"/><Relationship Id="rId4146" Type="http://schemas.openxmlformats.org/officeDocument/2006/relationships/oleObject" Target="embeddings/oleObject2173.bin"/><Relationship Id="rId4560" Type="http://schemas.openxmlformats.org/officeDocument/2006/relationships/image" Target="media/image2175.wmf"/><Relationship Id="rId5611" Type="http://schemas.openxmlformats.org/officeDocument/2006/relationships/oleObject" Target="embeddings/oleObject2967.bin"/><Relationship Id="rId8767" Type="http://schemas.openxmlformats.org/officeDocument/2006/relationships/image" Target="media/image4106.wmf"/><Relationship Id="rId1807" Type="http://schemas.openxmlformats.org/officeDocument/2006/relationships/oleObject" Target="embeddings/oleObject976.bin"/><Relationship Id="rId3162" Type="http://schemas.openxmlformats.org/officeDocument/2006/relationships/oleObject" Target="embeddings/oleObject1671.bin"/><Relationship Id="rId4213" Type="http://schemas.openxmlformats.org/officeDocument/2006/relationships/image" Target="media/image2003.wmf"/><Relationship Id="rId7369" Type="http://schemas.openxmlformats.org/officeDocument/2006/relationships/image" Target="media/image3451.wmf"/><Relationship Id="rId7783" Type="http://schemas.openxmlformats.org/officeDocument/2006/relationships/image" Target="media/image3635.wmf"/><Relationship Id="rId8834" Type="http://schemas.openxmlformats.org/officeDocument/2006/relationships/image" Target="media/image4136.wmf"/><Relationship Id="rId6385" Type="http://schemas.openxmlformats.org/officeDocument/2006/relationships/image" Target="media/image2994.wmf"/><Relationship Id="rId7436" Type="http://schemas.openxmlformats.org/officeDocument/2006/relationships/oleObject" Target="embeddings/oleObject3948.bin"/><Relationship Id="rId150" Type="http://schemas.openxmlformats.org/officeDocument/2006/relationships/oleObject" Target="embeddings/oleObject89.bin"/><Relationship Id="rId3979" Type="http://schemas.openxmlformats.org/officeDocument/2006/relationships/oleObject" Target="embeddings/oleObject2089.bin"/><Relationship Id="rId6038" Type="http://schemas.openxmlformats.org/officeDocument/2006/relationships/oleObject" Target="embeddings/oleObject3191.bin"/><Relationship Id="rId6452" Type="http://schemas.openxmlformats.org/officeDocument/2006/relationships/image" Target="media/image3022.wmf"/><Relationship Id="rId7850" Type="http://schemas.openxmlformats.org/officeDocument/2006/relationships/oleObject" Target="embeddings/oleObject4178.bin"/><Relationship Id="rId8901" Type="http://schemas.openxmlformats.org/officeDocument/2006/relationships/oleObject" Target="embeddings/oleObject4728.bin"/><Relationship Id="rId2995" Type="http://schemas.openxmlformats.org/officeDocument/2006/relationships/image" Target="media/image1404.wmf"/><Relationship Id="rId5054" Type="http://schemas.openxmlformats.org/officeDocument/2006/relationships/image" Target="media/image2389.wmf"/><Relationship Id="rId6105" Type="http://schemas.openxmlformats.org/officeDocument/2006/relationships/image" Target="media/image2877.wmf"/><Relationship Id="rId7503" Type="http://schemas.openxmlformats.org/officeDocument/2006/relationships/oleObject" Target="embeddings/oleObject3984.bin"/><Relationship Id="rId967" Type="http://schemas.openxmlformats.org/officeDocument/2006/relationships/oleObject" Target="embeddings/oleObject544.bin"/><Relationship Id="rId1597" Type="http://schemas.openxmlformats.org/officeDocument/2006/relationships/oleObject" Target="embeddings/oleObject864.bin"/><Relationship Id="rId2648" Type="http://schemas.openxmlformats.org/officeDocument/2006/relationships/oleObject" Target="embeddings/oleObject1413.bin"/><Relationship Id="rId1664" Type="http://schemas.openxmlformats.org/officeDocument/2006/relationships/image" Target="media/image763.wmf"/><Relationship Id="rId2715" Type="http://schemas.openxmlformats.org/officeDocument/2006/relationships/oleObject" Target="embeddings/oleObject1447.bin"/><Relationship Id="rId4070" Type="http://schemas.openxmlformats.org/officeDocument/2006/relationships/oleObject" Target="embeddings/oleObject2135.bin"/><Relationship Id="rId5121" Type="http://schemas.openxmlformats.org/officeDocument/2006/relationships/oleObject" Target="embeddings/oleObject2697.bin"/><Relationship Id="rId8277" Type="http://schemas.openxmlformats.org/officeDocument/2006/relationships/oleObject" Target="embeddings/oleObject4401.bin"/><Relationship Id="rId8691" Type="http://schemas.openxmlformats.org/officeDocument/2006/relationships/image" Target="media/image4073.wmf"/><Relationship Id="rId1317" Type="http://schemas.openxmlformats.org/officeDocument/2006/relationships/oleObject" Target="embeddings/oleObject723.bin"/><Relationship Id="rId1731" Type="http://schemas.openxmlformats.org/officeDocument/2006/relationships/oleObject" Target="embeddings/oleObject932.bin"/><Relationship Id="rId4887" Type="http://schemas.openxmlformats.org/officeDocument/2006/relationships/oleObject" Target="embeddings/oleObject2570.bin"/><Relationship Id="rId5938" Type="http://schemas.openxmlformats.org/officeDocument/2006/relationships/image" Target="media/image2794.wmf"/><Relationship Id="rId7293" Type="http://schemas.openxmlformats.org/officeDocument/2006/relationships/oleObject" Target="embeddings/oleObject3876.bin"/><Relationship Id="rId8344" Type="http://schemas.openxmlformats.org/officeDocument/2006/relationships/image" Target="media/image3906.wmf"/><Relationship Id="rId23" Type="http://schemas.openxmlformats.org/officeDocument/2006/relationships/oleObject" Target="embeddings/oleObject7.bin"/><Relationship Id="rId3489" Type="http://schemas.openxmlformats.org/officeDocument/2006/relationships/image" Target="media/image1647.wmf"/><Relationship Id="rId7360" Type="http://schemas.openxmlformats.org/officeDocument/2006/relationships/oleObject" Target="embeddings/oleObject3910.bin"/><Relationship Id="rId8411" Type="http://schemas.openxmlformats.org/officeDocument/2006/relationships/oleObject" Target="embeddings/oleObject4469.bin"/><Relationship Id="rId3556" Type="http://schemas.openxmlformats.org/officeDocument/2006/relationships/oleObject" Target="embeddings/oleObject1875.bin"/><Relationship Id="rId4954" Type="http://schemas.openxmlformats.org/officeDocument/2006/relationships/image" Target="media/image2339.wmf"/><Relationship Id="rId7013" Type="http://schemas.openxmlformats.org/officeDocument/2006/relationships/image" Target="media/image3291.wmf"/><Relationship Id="rId477" Type="http://schemas.openxmlformats.org/officeDocument/2006/relationships/oleObject" Target="embeddings/oleObject294.bin"/><Relationship Id="rId2158" Type="http://schemas.openxmlformats.org/officeDocument/2006/relationships/image" Target="media/image997.wmf"/><Relationship Id="rId3209" Type="http://schemas.openxmlformats.org/officeDocument/2006/relationships/image" Target="media/image1511.wmf"/><Relationship Id="rId3970" Type="http://schemas.openxmlformats.org/officeDocument/2006/relationships/image" Target="media/image1882.wmf"/><Relationship Id="rId4607" Type="http://schemas.openxmlformats.org/officeDocument/2006/relationships/oleObject" Target="embeddings/oleObject2405.bin"/><Relationship Id="rId9185" Type="http://schemas.openxmlformats.org/officeDocument/2006/relationships/oleObject" Target="embeddings/oleObject4875.bin"/><Relationship Id="rId891" Type="http://schemas.openxmlformats.org/officeDocument/2006/relationships/oleObject" Target="embeddings/oleObject504.bin"/><Relationship Id="rId2572" Type="http://schemas.openxmlformats.org/officeDocument/2006/relationships/oleObject" Target="embeddings/oleObject1375.bin"/><Relationship Id="rId3623" Type="http://schemas.openxmlformats.org/officeDocument/2006/relationships/image" Target="media/image1711.wmf"/><Relationship Id="rId6779" Type="http://schemas.openxmlformats.org/officeDocument/2006/relationships/image" Target="media/image3175.wmf"/><Relationship Id="rId544" Type="http://schemas.openxmlformats.org/officeDocument/2006/relationships/oleObject" Target="embeddings/oleObject328.bin"/><Relationship Id="rId1174" Type="http://schemas.openxmlformats.org/officeDocument/2006/relationships/oleObject" Target="embeddings/oleObject648.bin"/><Relationship Id="rId2225" Type="http://schemas.openxmlformats.org/officeDocument/2006/relationships/oleObject" Target="embeddings/oleObject1191.bin"/><Relationship Id="rId5795" Type="http://schemas.openxmlformats.org/officeDocument/2006/relationships/image" Target="media/image2723.wmf"/><Relationship Id="rId6846" Type="http://schemas.openxmlformats.org/officeDocument/2006/relationships/image" Target="media/image3208.wmf"/><Relationship Id="rId9252" Type="http://schemas.openxmlformats.org/officeDocument/2006/relationships/image" Target="media/image4340.wmf"/><Relationship Id="rId611" Type="http://schemas.openxmlformats.org/officeDocument/2006/relationships/image" Target="media/image246.wmf"/><Relationship Id="rId1241" Type="http://schemas.openxmlformats.org/officeDocument/2006/relationships/oleObject" Target="embeddings/oleObject682.bin"/><Relationship Id="rId4397" Type="http://schemas.openxmlformats.org/officeDocument/2006/relationships/image" Target="media/image2095.wmf"/><Relationship Id="rId5448" Type="http://schemas.openxmlformats.org/officeDocument/2006/relationships/oleObject" Target="embeddings/oleObject2883.bin"/><Relationship Id="rId5862" Type="http://schemas.openxmlformats.org/officeDocument/2006/relationships/oleObject" Target="embeddings/oleObject3102.bin"/><Relationship Id="rId6913" Type="http://schemas.openxmlformats.org/officeDocument/2006/relationships/oleObject" Target="embeddings/oleObject3668.bin"/><Relationship Id="rId4464" Type="http://schemas.openxmlformats.org/officeDocument/2006/relationships/image" Target="media/image2127.wmf"/><Relationship Id="rId5515" Type="http://schemas.openxmlformats.org/officeDocument/2006/relationships/image" Target="media/image2594.wmf"/><Relationship Id="rId3066" Type="http://schemas.openxmlformats.org/officeDocument/2006/relationships/oleObject" Target="embeddings/oleObject1623.bin"/><Relationship Id="rId3480" Type="http://schemas.openxmlformats.org/officeDocument/2006/relationships/oleObject" Target="embeddings/oleObject1834.bin"/><Relationship Id="rId4117" Type="http://schemas.openxmlformats.org/officeDocument/2006/relationships/image" Target="media/image1955.wmf"/><Relationship Id="rId4531" Type="http://schemas.openxmlformats.org/officeDocument/2006/relationships/oleObject" Target="embeddings/oleObject2367.bin"/><Relationship Id="rId7687" Type="http://schemas.openxmlformats.org/officeDocument/2006/relationships/oleObject" Target="embeddings/oleObject4083.bin"/><Relationship Id="rId2082" Type="http://schemas.openxmlformats.org/officeDocument/2006/relationships/oleObject" Target="embeddings/oleObject1119.bin"/><Relationship Id="rId3133" Type="http://schemas.openxmlformats.org/officeDocument/2006/relationships/image" Target="media/image1473.wmf"/><Relationship Id="rId6289" Type="http://schemas.openxmlformats.org/officeDocument/2006/relationships/oleObject" Target="embeddings/oleObject3331.bin"/><Relationship Id="rId8738" Type="http://schemas.openxmlformats.org/officeDocument/2006/relationships/image" Target="media/image4093.wmf"/><Relationship Id="rId7754" Type="http://schemas.openxmlformats.org/officeDocument/2006/relationships/oleObject" Target="embeddings/oleObject4130.bin"/><Relationship Id="rId8805" Type="http://schemas.openxmlformats.org/officeDocument/2006/relationships/image" Target="media/image4123.wmf"/><Relationship Id="rId2899" Type="http://schemas.openxmlformats.org/officeDocument/2006/relationships/image" Target="media/image1356.wmf"/><Relationship Id="rId3200" Type="http://schemas.openxmlformats.org/officeDocument/2006/relationships/oleObject" Target="embeddings/oleObject1690.bin"/><Relationship Id="rId6356" Type="http://schemas.openxmlformats.org/officeDocument/2006/relationships/image" Target="media/image2980.wmf"/><Relationship Id="rId6770" Type="http://schemas.openxmlformats.org/officeDocument/2006/relationships/oleObject" Target="embeddings/oleObject3596.bin"/><Relationship Id="rId7407" Type="http://schemas.openxmlformats.org/officeDocument/2006/relationships/image" Target="media/image3470.wmf"/><Relationship Id="rId7821" Type="http://schemas.openxmlformats.org/officeDocument/2006/relationships/image" Target="media/image3654.wmf"/><Relationship Id="rId121" Type="http://schemas.openxmlformats.org/officeDocument/2006/relationships/image" Target="media/image48.wmf"/><Relationship Id="rId2966" Type="http://schemas.openxmlformats.org/officeDocument/2006/relationships/oleObject" Target="embeddings/oleObject1573.bin"/><Relationship Id="rId5372" Type="http://schemas.openxmlformats.org/officeDocument/2006/relationships/image" Target="media/image2527.wmf"/><Relationship Id="rId6009" Type="http://schemas.openxmlformats.org/officeDocument/2006/relationships/oleObject" Target="embeddings/oleObject3176.bin"/><Relationship Id="rId6423" Type="http://schemas.openxmlformats.org/officeDocument/2006/relationships/oleObject" Target="embeddings/oleObject3410.bin"/><Relationship Id="rId938" Type="http://schemas.openxmlformats.org/officeDocument/2006/relationships/oleObject" Target="embeddings/oleObject528.bin"/><Relationship Id="rId1568" Type="http://schemas.openxmlformats.org/officeDocument/2006/relationships/image" Target="media/image715.wmf"/><Relationship Id="rId2619" Type="http://schemas.openxmlformats.org/officeDocument/2006/relationships/image" Target="media/image1217.wmf"/><Relationship Id="rId5025" Type="http://schemas.openxmlformats.org/officeDocument/2006/relationships/oleObject" Target="embeddings/oleObject2647.bin"/><Relationship Id="rId8595" Type="http://schemas.openxmlformats.org/officeDocument/2006/relationships/image" Target="media/image4028.wmf"/><Relationship Id="rId1635" Type="http://schemas.openxmlformats.org/officeDocument/2006/relationships/oleObject" Target="embeddings/oleObject883.bin"/><Relationship Id="rId1982" Type="http://schemas.openxmlformats.org/officeDocument/2006/relationships/oleObject" Target="embeddings/oleObject1069.bin"/><Relationship Id="rId4041" Type="http://schemas.openxmlformats.org/officeDocument/2006/relationships/image" Target="media/image1917.wmf"/><Relationship Id="rId7197" Type="http://schemas.openxmlformats.org/officeDocument/2006/relationships/image" Target="media/image3369.wmf"/><Relationship Id="rId8248" Type="http://schemas.openxmlformats.org/officeDocument/2006/relationships/image" Target="media/image3858.wmf"/><Relationship Id="rId8662" Type="http://schemas.openxmlformats.org/officeDocument/2006/relationships/oleObject" Target="embeddings/oleObject4600.bin"/><Relationship Id="rId7264" Type="http://schemas.openxmlformats.org/officeDocument/2006/relationships/oleObject" Target="embeddings/oleObject3861.bin"/><Relationship Id="rId8315" Type="http://schemas.openxmlformats.org/officeDocument/2006/relationships/oleObject" Target="embeddings/oleObject4420.bin"/><Relationship Id="rId1702" Type="http://schemas.openxmlformats.org/officeDocument/2006/relationships/image" Target="media/image781.wmf"/><Relationship Id="rId4858" Type="http://schemas.openxmlformats.org/officeDocument/2006/relationships/image" Target="media/image2298.wmf"/><Relationship Id="rId5909" Type="http://schemas.openxmlformats.org/officeDocument/2006/relationships/image" Target="media/image2780.wmf"/><Relationship Id="rId3874" Type="http://schemas.openxmlformats.org/officeDocument/2006/relationships/image" Target="media/image1836.wmf"/><Relationship Id="rId4925" Type="http://schemas.openxmlformats.org/officeDocument/2006/relationships/oleObject" Target="embeddings/oleObject2597.bin"/><Relationship Id="rId6280" Type="http://schemas.openxmlformats.org/officeDocument/2006/relationships/image" Target="media/image2950.wmf"/><Relationship Id="rId7331" Type="http://schemas.openxmlformats.org/officeDocument/2006/relationships/image" Target="media/image3432.wmf"/><Relationship Id="rId9089" Type="http://schemas.openxmlformats.org/officeDocument/2006/relationships/oleObject" Target="embeddings/oleObject4827.bin"/><Relationship Id="rId795" Type="http://schemas.openxmlformats.org/officeDocument/2006/relationships/image" Target="media/image336.wmf"/><Relationship Id="rId2476" Type="http://schemas.openxmlformats.org/officeDocument/2006/relationships/image" Target="media/image1147.wmf"/><Relationship Id="rId2890" Type="http://schemas.openxmlformats.org/officeDocument/2006/relationships/oleObject" Target="embeddings/oleObject1535.bin"/><Relationship Id="rId3527" Type="http://schemas.openxmlformats.org/officeDocument/2006/relationships/image" Target="media/image1666.wmf"/><Relationship Id="rId3941" Type="http://schemas.openxmlformats.org/officeDocument/2006/relationships/image" Target="media/image1868.wmf"/><Relationship Id="rId448" Type="http://schemas.openxmlformats.org/officeDocument/2006/relationships/oleObject" Target="embeddings/oleObject279.bin"/><Relationship Id="rId862" Type="http://schemas.openxmlformats.org/officeDocument/2006/relationships/oleObject" Target="embeddings/oleObject489.bin"/><Relationship Id="rId1078" Type="http://schemas.openxmlformats.org/officeDocument/2006/relationships/image" Target="media/image475.wmf"/><Relationship Id="rId1492" Type="http://schemas.openxmlformats.org/officeDocument/2006/relationships/image" Target="media/image677.wmf"/><Relationship Id="rId2129" Type="http://schemas.openxmlformats.org/officeDocument/2006/relationships/image" Target="media/image983.wmf"/><Relationship Id="rId2543" Type="http://schemas.openxmlformats.org/officeDocument/2006/relationships/image" Target="media/image1179.wmf"/><Relationship Id="rId5699" Type="http://schemas.openxmlformats.org/officeDocument/2006/relationships/image" Target="media/image2677.wmf"/><Relationship Id="rId6000" Type="http://schemas.openxmlformats.org/officeDocument/2006/relationships/image" Target="media/image2825.wmf"/><Relationship Id="rId9156" Type="http://schemas.openxmlformats.org/officeDocument/2006/relationships/image" Target="media/image4291.wmf"/><Relationship Id="rId515" Type="http://schemas.openxmlformats.org/officeDocument/2006/relationships/oleObject" Target="embeddings/oleObject313.bin"/><Relationship Id="rId1145" Type="http://schemas.openxmlformats.org/officeDocument/2006/relationships/oleObject" Target="embeddings/oleObject633.bin"/><Relationship Id="rId5766" Type="http://schemas.openxmlformats.org/officeDocument/2006/relationships/oleObject" Target="embeddings/oleObject3054.bin"/><Relationship Id="rId8172" Type="http://schemas.openxmlformats.org/officeDocument/2006/relationships/oleObject" Target="embeddings/oleObject4342.bin"/><Relationship Id="rId9223" Type="http://schemas.openxmlformats.org/officeDocument/2006/relationships/oleObject" Target="embeddings/oleObject4894.bin"/><Relationship Id="rId1212" Type="http://schemas.openxmlformats.org/officeDocument/2006/relationships/oleObject" Target="embeddings/oleObject667.bin"/><Relationship Id="rId2610" Type="http://schemas.openxmlformats.org/officeDocument/2006/relationships/oleObject" Target="embeddings/oleObject1394.bin"/><Relationship Id="rId4368" Type="http://schemas.openxmlformats.org/officeDocument/2006/relationships/oleObject" Target="embeddings/oleObject2284.bin"/><Relationship Id="rId5419" Type="http://schemas.openxmlformats.org/officeDocument/2006/relationships/oleObject" Target="embeddings/oleObject2866.bin"/><Relationship Id="rId6817" Type="http://schemas.openxmlformats.org/officeDocument/2006/relationships/oleObject" Target="embeddings/oleObject3620.bin"/><Relationship Id="rId4782" Type="http://schemas.openxmlformats.org/officeDocument/2006/relationships/oleObject" Target="embeddings/oleObject2506.bin"/><Relationship Id="rId5833" Type="http://schemas.openxmlformats.org/officeDocument/2006/relationships/image" Target="media/image2742.wmf"/><Relationship Id="rId8989" Type="http://schemas.openxmlformats.org/officeDocument/2006/relationships/oleObject" Target="embeddings/oleObject4772.bin"/><Relationship Id="rId3037" Type="http://schemas.openxmlformats.org/officeDocument/2006/relationships/image" Target="media/image1425.wmf"/><Relationship Id="rId3384" Type="http://schemas.openxmlformats.org/officeDocument/2006/relationships/oleObject" Target="embeddings/oleObject1784.bin"/><Relationship Id="rId4435" Type="http://schemas.openxmlformats.org/officeDocument/2006/relationships/oleObject" Target="embeddings/oleObject2318.bin"/><Relationship Id="rId5900" Type="http://schemas.openxmlformats.org/officeDocument/2006/relationships/oleObject" Target="embeddings/oleObject3121.bin"/><Relationship Id="rId3451" Type="http://schemas.openxmlformats.org/officeDocument/2006/relationships/image" Target="media/image1630.wmf"/><Relationship Id="rId4502" Type="http://schemas.openxmlformats.org/officeDocument/2006/relationships/image" Target="media/image2146.wmf"/><Relationship Id="rId7658" Type="http://schemas.openxmlformats.org/officeDocument/2006/relationships/oleObject" Target="embeddings/oleObject4064.bin"/><Relationship Id="rId8709" Type="http://schemas.openxmlformats.org/officeDocument/2006/relationships/oleObject" Target="embeddings/oleObject4627.bin"/><Relationship Id="rId372" Type="http://schemas.openxmlformats.org/officeDocument/2006/relationships/image" Target="media/image134.wmf"/><Relationship Id="rId2053" Type="http://schemas.openxmlformats.org/officeDocument/2006/relationships/image" Target="media/image945.wmf"/><Relationship Id="rId3104" Type="http://schemas.openxmlformats.org/officeDocument/2006/relationships/oleObject" Target="embeddings/oleObject1642.bin"/><Relationship Id="rId6674" Type="http://schemas.openxmlformats.org/officeDocument/2006/relationships/oleObject" Target="embeddings/oleObject3547.bin"/><Relationship Id="rId7725" Type="http://schemas.openxmlformats.org/officeDocument/2006/relationships/oleObject" Target="embeddings/oleObject4108.bin"/><Relationship Id="rId9080" Type="http://schemas.openxmlformats.org/officeDocument/2006/relationships/image" Target="media/image4254.wmf"/><Relationship Id="rId2120" Type="http://schemas.openxmlformats.org/officeDocument/2006/relationships/oleObject" Target="embeddings/oleObject1138.bin"/><Relationship Id="rId5276" Type="http://schemas.openxmlformats.org/officeDocument/2006/relationships/oleObject" Target="embeddings/oleObject2790.bin"/><Relationship Id="rId5690" Type="http://schemas.openxmlformats.org/officeDocument/2006/relationships/oleObject" Target="embeddings/oleObject3013.bin"/><Relationship Id="rId6327" Type="http://schemas.openxmlformats.org/officeDocument/2006/relationships/oleObject" Target="embeddings/oleObject3350.bin"/><Relationship Id="rId6741" Type="http://schemas.openxmlformats.org/officeDocument/2006/relationships/oleObject" Target="embeddings/oleObject3582.bin"/><Relationship Id="rId4292" Type="http://schemas.openxmlformats.org/officeDocument/2006/relationships/image" Target="media/image2042.wmf"/><Relationship Id="rId5343" Type="http://schemas.openxmlformats.org/officeDocument/2006/relationships/oleObject" Target="embeddings/oleObject2825.bin"/><Relationship Id="rId8499" Type="http://schemas.openxmlformats.org/officeDocument/2006/relationships/oleObject" Target="embeddings/oleObject4513.bin"/><Relationship Id="rId1886" Type="http://schemas.openxmlformats.org/officeDocument/2006/relationships/oleObject" Target="embeddings/oleObject1020.bin"/><Relationship Id="rId2937" Type="http://schemas.openxmlformats.org/officeDocument/2006/relationships/image" Target="media/image1375.wmf"/><Relationship Id="rId909" Type="http://schemas.openxmlformats.org/officeDocument/2006/relationships/oleObject" Target="embeddings/oleObject513.bin"/><Relationship Id="rId1539" Type="http://schemas.openxmlformats.org/officeDocument/2006/relationships/oleObject" Target="embeddings/oleObject835.bin"/><Relationship Id="rId1953" Type="http://schemas.openxmlformats.org/officeDocument/2006/relationships/image" Target="media/image896.wmf"/><Relationship Id="rId5410" Type="http://schemas.openxmlformats.org/officeDocument/2006/relationships/image" Target="media/image2546.wmf"/><Relationship Id="rId7168" Type="http://schemas.openxmlformats.org/officeDocument/2006/relationships/oleObject" Target="embeddings/oleObject3808.bin"/><Relationship Id="rId8566" Type="http://schemas.openxmlformats.org/officeDocument/2006/relationships/oleObject" Target="embeddings/oleObject4549.bin"/><Relationship Id="rId8980" Type="http://schemas.openxmlformats.org/officeDocument/2006/relationships/image" Target="media/image4209.wmf"/><Relationship Id="rId1606" Type="http://schemas.openxmlformats.org/officeDocument/2006/relationships/image" Target="media/image734.wmf"/><Relationship Id="rId4012" Type="http://schemas.openxmlformats.org/officeDocument/2006/relationships/oleObject" Target="embeddings/oleObject2106.bin"/><Relationship Id="rId7582" Type="http://schemas.openxmlformats.org/officeDocument/2006/relationships/image" Target="media/image3555.wmf"/><Relationship Id="rId8219" Type="http://schemas.openxmlformats.org/officeDocument/2006/relationships/oleObject" Target="embeddings/oleObject4368.bin"/><Relationship Id="rId8633" Type="http://schemas.openxmlformats.org/officeDocument/2006/relationships/image" Target="media/image4047.wmf"/><Relationship Id="rId3778" Type="http://schemas.openxmlformats.org/officeDocument/2006/relationships/image" Target="media/image1788.wmf"/><Relationship Id="rId4829" Type="http://schemas.openxmlformats.org/officeDocument/2006/relationships/oleObject" Target="embeddings/oleObject2542.bin"/><Relationship Id="rId6184" Type="http://schemas.openxmlformats.org/officeDocument/2006/relationships/image" Target="media/image2905.wmf"/><Relationship Id="rId7235" Type="http://schemas.openxmlformats.org/officeDocument/2006/relationships/oleObject" Target="embeddings/oleObject3845.bin"/><Relationship Id="rId8700" Type="http://schemas.openxmlformats.org/officeDocument/2006/relationships/oleObject" Target="embeddings/oleObject4620.bin"/><Relationship Id="rId699" Type="http://schemas.openxmlformats.org/officeDocument/2006/relationships/oleObject" Target="embeddings/oleObject407.bin"/><Relationship Id="rId2794" Type="http://schemas.openxmlformats.org/officeDocument/2006/relationships/image" Target="media/image1304.wmf"/><Relationship Id="rId3845" Type="http://schemas.openxmlformats.org/officeDocument/2006/relationships/oleObject" Target="embeddings/oleObject2020.bin"/><Relationship Id="rId6251" Type="http://schemas.openxmlformats.org/officeDocument/2006/relationships/oleObject" Target="embeddings/oleObject3312.bin"/><Relationship Id="rId7302" Type="http://schemas.openxmlformats.org/officeDocument/2006/relationships/image" Target="media/image3418.wmf"/><Relationship Id="rId766" Type="http://schemas.openxmlformats.org/officeDocument/2006/relationships/oleObject" Target="embeddings/oleObject441.bin"/><Relationship Id="rId1396" Type="http://schemas.openxmlformats.org/officeDocument/2006/relationships/image" Target="media/image630.wmf"/><Relationship Id="rId2447" Type="http://schemas.openxmlformats.org/officeDocument/2006/relationships/image" Target="media/image1134.wmf"/><Relationship Id="rId419" Type="http://schemas.openxmlformats.org/officeDocument/2006/relationships/oleObject" Target="embeddings/oleObject264.bin"/><Relationship Id="rId1049" Type="http://schemas.openxmlformats.org/officeDocument/2006/relationships/oleObject" Target="embeddings/oleObject585.bin"/><Relationship Id="rId2861" Type="http://schemas.openxmlformats.org/officeDocument/2006/relationships/image" Target="media/image1337.wmf"/><Relationship Id="rId3912" Type="http://schemas.openxmlformats.org/officeDocument/2006/relationships/oleObject" Target="embeddings/oleObject2055.bin"/><Relationship Id="rId8076" Type="http://schemas.openxmlformats.org/officeDocument/2006/relationships/image" Target="media/image3780.wmf"/><Relationship Id="rId9127" Type="http://schemas.openxmlformats.org/officeDocument/2006/relationships/oleObject" Target="embeddings/oleObject4847.bin"/><Relationship Id="rId833" Type="http://schemas.openxmlformats.org/officeDocument/2006/relationships/image" Target="media/image355.wmf"/><Relationship Id="rId1116" Type="http://schemas.openxmlformats.org/officeDocument/2006/relationships/image" Target="media/image494.wmf"/><Relationship Id="rId1463" Type="http://schemas.openxmlformats.org/officeDocument/2006/relationships/oleObject" Target="embeddings/oleObject796.bin"/><Relationship Id="rId2514" Type="http://schemas.openxmlformats.org/officeDocument/2006/relationships/oleObject" Target="embeddings/oleObject1346.bin"/><Relationship Id="rId7092" Type="http://schemas.openxmlformats.org/officeDocument/2006/relationships/oleObject" Target="embeddings/oleObject3765.bin"/><Relationship Id="rId8143" Type="http://schemas.openxmlformats.org/officeDocument/2006/relationships/image" Target="media/image3812.wmf"/><Relationship Id="rId8490" Type="http://schemas.openxmlformats.org/officeDocument/2006/relationships/image" Target="media/image3978.wmf"/><Relationship Id="rId900" Type="http://schemas.openxmlformats.org/officeDocument/2006/relationships/image" Target="media/image388.wmf"/><Relationship Id="rId1530" Type="http://schemas.openxmlformats.org/officeDocument/2006/relationships/image" Target="media/image696.wmf"/><Relationship Id="rId4686" Type="http://schemas.openxmlformats.org/officeDocument/2006/relationships/image" Target="media/image2238.wmf"/><Relationship Id="rId5737" Type="http://schemas.openxmlformats.org/officeDocument/2006/relationships/image" Target="media/image2694.wmf"/><Relationship Id="rId3288" Type="http://schemas.openxmlformats.org/officeDocument/2006/relationships/oleObject" Target="embeddings/oleObject1735.bin"/><Relationship Id="rId4339" Type="http://schemas.openxmlformats.org/officeDocument/2006/relationships/image" Target="media/image2066.wmf"/><Relationship Id="rId4753" Type="http://schemas.openxmlformats.org/officeDocument/2006/relationships/oleObject" Target="embeddings/oleObject2493.bin"/><Relationship Id="rId5804" Type="http://schemas.openxmlformats.org/officeDocument/2006/relationships/oleObject" Target="embeddings/oleObject3073.bin"/><Relationship Id="rId8210" Type="http://schemas.openxmlformats.org/officeDocument/2006/relationships/oleObject" Target="embeddings/oleObject4362.bin"/><Relationship Id="rId3355" Type="http://schemas.openxmlformats.org/officeDocument/2006/relationships/image" Target="media/image1582.wmf"/><Relationship Id="rId4406" Type="http://schemas.openxmlformats.org/officeDocument/2006/relationships/oleObject" Target="embeddings/oleObject2303.bin"/><Relationship Id="rId7976" Type="http://schemas.openxmlformats.org/officeDocument/2006/relationships/oleObject" Target="embeddings/oleObject4246.bin"/><Relationship Id="rId276" Type="http://schemas.openxmlformats.org/officeDocument/2006/relationships/image" Target="media/image104.wmf"/><Relationship Id="rId690" Type="http://schemas.openxmlformats.org/officeDocument/2006/relationships/image" Target="media/image284.wmf"/><Relationship Id="rId2371" Type="http://schemas.openxmlformats.org/officeDocument/2006/relationships/image" Target="media/image1096.wmf"/><Relationship Id="rId3008" Type="http://schemas.openxmlformats.org/officeDocument/2006/relationships/oleObject" Target="embeddings/oleObject1594.bin"/><Relationship Id="rId3422" Type="http://schemas.openxmlformats.org/officeDocument/2006/relationships/oleObject" Target="embeddings/oleObject1803.bin"/><Relationship Id="rId4820" Type="http://schemas.openxmlformats.org/officeDocument/2006/relationships/oleObject" Target="embeddings/oleObject2533.bin"/><Relationship Id="rId6578" Type="http://schemas.openxmlformats.org/officeDocument/2006/relationships/oleObject" Target="embeddings/oleObject3495.bin"/><Relationship Id="rId7629" Type="http://schemas.openxmlformats.org/officeDocument/2006/relationships/image" Target="media/image3579.wmf"/><Relationship Id="rId343" Type="http://schemas.openxmlformats.org/officeDocument/2006/relationships/oleObject" Target="embeddings/oleObject217.bin"/><Relationship Id="rId2024" Type="http://schemas.openxmlformats.org/officeDocument/2006/relationships/oleObject" Target="embeddings/oleObject1090.bin"/><Relationship Id="rId6992" Type="http://schemas.openxmlformats.org/officeDocument/2006/relationships/oleObject" Target="embeddings/oleObject3708.bin"/><Relationship Id="rId9051" Type="http://schemas.openxmlformats.org/officeDocument/2006/relationships/oleObject" Target="embeddings/oleObject4806.bin"/><Relationship Id="rId1040" Type="http://schemas.openxmlformats.org/officeDocument/2006/relationships/image" Target="media/image456.wmf"/><Relationship Id="rId4196" Type="http://schemas.openxmlformats.org/officeDocument/2006/relationships/oleObject" Target="embeddings/oleObject2198.bin"/><Relationship Id="rId5247" Type="http://schemas.openxmlformats.org/officeDocument/2006/relationships/oleObject" Target="embeddings/oleObject2772.bin"/><Relationship Id="rId5594" Type="http://schemas.openxmlformats.org/officeDocument/2006/relationships/image" Target="media/image2632.wmf"/><Relationship Id="rId6645" Type="http://schemas.openxmlformats.org/officeDocument/2006/relationships/image" Target="media/image3109.wmf"/><Relationship Id="rId410" Type="http://schemas.openxmlformats.org/officeDocument/2006/relationships/oleObject" Target="embeddings/oleObject259.bin"/><Relationship Id="rId5661" Type="http://schemas.openxmlformats.org/officeDocument/2006/relationships/oleObject" Target="embeddings/oleObject2997.bin"/><Relationship Id="rId6712" Type="http://schemas.openxmlformats.org/officeDocument/2006/relationships/image" Target="media/image3141.wmf"/><Relationship Id="rId1857" Type="http://schemas.openxmlformats.org/officeDocument/2006/relationships/image" Target="media/image848.wmf"/><Relationship Id="rId2908" Type="http://schemas.openxmlformats.org/officeDocument/2006/relationships/oleObject" Target="embeddings/oleObject1544.bin"/><Relationship Id="rId4263" Type="http://schemas.openxmlformats.org/officeDocument/2006/relationships/oleObject" Target="embeddings/oleObject2232.bin"/><Relationship Id="rId5314" Type="http://schemas.openxmlformats.org/officeDocument/2006/relationships/image" Target="media/image2500.wmf"/><Relationship Id="rId8884" Type="http://schemas.openxmlformats.org/officeDocument/2006/relationships/image" Target="media/image4161.wmf"/><Relationship Id="rId1924" Type="http://schemas.openxmlformats.org/officeDocument/2006/relationships/oleObject" Target="embeddings/oleObject1039.bin"/><Relationship Id="rId4330" Type="http://schemas.openxmlformats.org/officeDocument/2006/relationships/image" Target="media/image2061.emf"/><Relationship Id="rId7486" Type="http://schemas.openxmlformats.org/officeDocument/2006/relationships/image" Target="media/image3507.wmf"/><Relationship Id="rId8537" Type="http://schemas.openxmlformats.org/officeDocument/2006/relationships/oleObject" Target="embeddings/oleObject4533.bin"/><Relationship Id="rId8951" Type="http://schemas.openxmlformats.org/officeDocument/2006/relationships/oleObject" Target="embeddings/oleObject4753.bin"/><Relationship Id="rId6088" Type="http://schemas.openxmlformats.org/officeDocument/2006/relationships/oleObject" Target="embeddings/oleObject3216.bin"/><Relationship Id="rId7139" Type="http://schemas.openxmlformats.org/officeDocument/2006/relationships/image" Target="media/image3343.wmf"/><Relationship Id="rId7553" Type="http://schemas.openxmlformats.org/officeDocument/2006/relationships/oleObject" Target="embeddings/oleObject4009.bin"/><Relationship Id="rId8604" Type="http://schemas.openxmlformats.org/officeDocument/2006/relationships/oleObject" Target="embeddings/oleObject4568.bin"/><Relationship Id="rId2698" Type="http://schemas.openxmlformats.org/officeDocument/2006/relationships/image" Target="media/image1256.wmf"/><Relationship Id="rId6155" Type="http://schemas.openxmlformats.org/officeDocument/2006/relationships/oleObject" Target="embeddings/oleObject3258.bin"/><Relationship Id="rId7206" Type="http://schemas.openxmlformats.org/officeDocument/2006/relationships/oleObject" Target="embeddings/oleObject3829.bin"/><Relationship Id="rId3749" Type="http://schemas.openxmlformats.org/officeDocument/2006/relationships/oleObject" Target="embeddings/oleObject1972.bin"/><Relationship Id="rId5171" Type="http://schemas.openxmlformats.org/officeDocument/2006/relationships/oleObject" Target="embeddings/oleObject2733.bin"/><Relationship Id="rId6222" Type="http://schemas.openxmlformats.org/officeDocument/2006/relationships/image" Target="media/image2921.wmf"/><Relationship Id="rId7620" Type="http://schemas.openxmlformats.org/officeDocument/2006/relationships/image" Target="media/image3574.wmf"/><Relationship Id="rId2765" Type="http://schemas.openxmlformats.org/officeDocument/2006/relationships/oleObject" Target="embeddings/oleObject1472.bin"/><Relationship Id="rId3816" Type="http://schemas.openxmlformats.org/officeDocument/2006/relationships/image" Target="media/image1807.wmf"/><Relationship Id="rId737" Type="http://schemas.openxmlformats.org/officeDocument/2006/relationships/image" Target="media/image307.wmf"/><Relationship Id="rId1367" Type="http://schemas.openxmlformats.org/officeDocument/2006/relationships/oleObject" Target="embeddings/oleObject748.bin"/><Relationship Id="rId1781" Type="http://schemas.openxmlformats.org/officeDocument/2006/relationships/oleObject" Target="embeddings/oleObject963.bin"/><Relationship Id="rId2418" Type="http://schemas.openxmlformats.org/officeDocument/2006/relationships/oleObject" Target="embeddings/oleObject1295.bin"/><Relationship Id="rId2832" Type="http://schemas.openxmlformats.org/officeDocument/2006/relationships/image" Target="media/image1323.wmf"/><Relationship Id="rId5988" Type="http://schemas.openxmlformats.org/officeDocument/2006/relationships/image" Target="media/image2819.wmf"/><Relationship Id="rId8394" Type="http://schemas.openxmlformats.org/officeDocument/2006/relationships/image" Target="media/image3930.wmf"/><Relationship Id="rId73" Type="http://schemas.openxmlformats.org/officeDocument/2006/relationships/image" Target="media/image30.wmf"/><Relationship Id="rId804" Type="http://schemas.openxmlformats.org/officeDocument/2006/relationships/oleObject" Target="embeddings/oleObject460.bin"/><Relationship Id="rId1434" Type="http://schemas.openxmlformats.org/officeDocument/2006/relationships/image" Target="media/image649.wmf"/><Relationship Id="rId8047" Type="http://schemas.openxmlformats.org/officeDocument/2006/relationships/oleObject" Target="embeddings/oleObject4278.bin"/><Relationship Id="rId8461" Type="http://schemas.openxmlformats.org/officeDocument/2006/relationships/oleObject" Target="embeddings/oleObject4494.bin"/><Relationship Id="rId1501" Type="http://schemas.openxmlformats.org/officeDocument/2006/relationships/oleObject" Target="embeddings/oleObject816.bin"/><Relationship Id="rId4657" Type="http://schemas.openxmlformats.org/officeDocument/2006/relationships/oleObject" Target="embeddings/oleObject2430.bin"/><Relationship Id="rId5708" Type="http://schemas.openxmlformats.org/officeDocument/2006/relationships/oleObject" Target="embeddings/oleObject3023.bin"/><Relationship Id="rId7063" Type="http://schemas.openxmlformats.org/officeDocument/2006/relationships/image" Target="media/image3313.wmf"/><Relationship Id="rId8114" Type="http://schemas.openxmlformats.org/officeDocument/2006/relationships/oleObject" Target="embeddings/oleObject4313.bin"/><Relationship Id="rId3259" Type="http://schemas.openxmlformats.org/officeDocument/2006/relationships/image" Target="media/image1536.wmf"/><Relationship Id="rId7130" Type="http://schemas.openxmlformats.org/officeDocument/2006/relationships/oleObject" Target="embeddings/oleObject3788.bin"/><Relationship Id="rId594" Type="http://schemas.openxmlformats.org/officeDocument/2006/relationships/oleObject" Target="embeddings/oleObject353.bin"/><Relationship Id="rId2275" Type="http://schemas.openxmlformats.org/officeDocument/2006/relationships/oleObject" Target="embeddings/oleObject1216.bin"/><Relationship Id="rId3326" Type="http://schemas.openxmlformats.org/officeDocument/2006/relationships/oleObject" Target="embeddings/oleObject1755.bin"/><Relationship Id="rId3673" Type="http://schemas.openxmlformats.org/officeDocument/2006/relationships/image" Target="media/image1736.wmf"/><Relationship Id="rId4724" Type="http://schemas.openxmlformats.org/officeDocument/2006/relationships/oleObject" Target="embeddings/oleObject2472.bin"/><Relationship Id="rId247" Type="http://schemas.openxmlformats.org/officeDocument/2006/relationships/oleObject" Target="embeddings/oleObject154.bin"/><Relationship Id="rId3740" Type="http://schemas.openxmlformats.org/officeDocument/2006/relationships/image" Target="media/image1769.wmf"/><Relationship Id="rId6896" Type="http://schemas.openxmlformats.org/officeDocument/2006/relationships/image" Target="media/image3233.wmf"/><Relationship Id="rId7947" Type="http://schemas.openxmlformats.org/officeDocument/2006/relationships/image" Target="media/image3717.wmf"/><Relationship Id="rId661" Type="http://schemas.openxmlformats.org/officeDocument/2006/relationships/oleObject" Target="embeddings/oleObject387.bin"/><Relationship Id="rId1291" Type="http://schemas.openxmlformats.org/officeDocument/2006/relationships/oleObject" Target="embeddings/oleObject710.bin"/><Relationship Id="rId2342" Type="http://schemas.openxmlformats.org/officeDocument/2006/relationships/oleObject" Target="embeddings/oleObject1255.bin"/><Relationship Id="rId5498" Type="http://schemas.openxmlformats.org/officeDocument/2006/relationships/oleObject" Target="embeddings/oleObject2909.bin"/><Relationship Id="rId6549" Type="http://schemas.openxmlformats.org/officeDocument/2006/relationships/oleObject" Target="embeddings/oleObject3476.bin"/><Relationship Id="rId6963" Type="http://schemas.openxmlformats.org/officeDocument/2006/relationships/oleObject" Target="embeddings/oleObject3693.bin"/><Relationship Id="rId314" Type="http://schemas.openxmlformats.org/officeDocument/2006/relationships/oleObject" Target="embeddings/oleObject199.bin"/><Relationship Id="rId5565" Type="http://schemas.openxmlformats.org/officeDocument/2006/relationships/image" Target="media/image2619.wmf"/><Relationship Id="rId6616" Type="http://schemas.openxmlformats.org/officeDocument/2006/relationships/oleObject" Target="embeddings/oleObject3516.bin"/><Relationship Id="rId9022" Type="http://schemas.openxmlformats.org/officeDocument/2006/relationships/image" Target="media/image4230.wmf"/><Relationship Id="rId1011" Type="http://schemas.openxmlformats.org/officeDocument/2006/relationships/oleObject" Target="embeddings/oleObject566.bin"/><Relationship Id="rId4167" Type="http://schemas.openxmlformats.org/officeDocument/2006/relationships/image" Target="media/image1980.wmf"/><Relationship Id="rId4581" Type="http://schemas.openxmlformats.org/officeDocument/2006/relationships/oleObject" Target="embeddings/oleObject2392.bin"/><Relationship Id="rId5218" Type="http://schemas.openxmlformats.org/officeDocument/2006/relationships/image" Target="media/image2457.wmf"/><Relationship Id="rId5632" Type="http://schemas.openxmlformats.org/officeDocument/2006/relationships/oleObject" Target="embeddings/oleObject2980.bin"/><Relationship Id="rId8788" Type="http://schemas.openxmlformats.org/officeDocument/2006/relationships/oleObject" Target="embeddings/oleObject4668.bin"/><Relationship Id="rId3183" Type="http://schemas.openxmlformats.org/officeDocument/2006/relationships/image" Target="media/image1498.wmf"/><Relationship Id="rId4234" Type="http://schemas.openxmlformats.org/officeDocument/2006/relationships/image" Target="media/image2013.wmf"/><Relationship Id="rId1828" Type="http://schemas.openxmlformats.org/officeDocument/2006/relationships/oleObject" Target="embeddings/oleObject991.bin"/><Relationship Id="rId3250" Type="http://schemas.openxmlformats.org/officeDocument/2006/relationships/oleObject" Target="embeddings/oleObject1715.bin"/><Relationship Id="rId7457" Type="http://schemas.openxmlformats.org/officeDocument/2006/relationships/oleObject" Target="embeddings/oleObject3959.bin"/><Relationship Id="rId8855" Type="http://schemas.openxmlformats.org/officeDocument/2006/relationships/oleObject" Target="embeddings/oleObject4705.bin"/><Relationship Id="rId171" Type="http://schemas.openxmlformats.org/officeDocument/2006/relationships/oleObject" Target="embeddings/oleObject105.bin"/><Relationship Id="rId4301" Type="http://schemas.openxmlformats.org/officeDocument/2006/relationships/oleObject" Target="embeddings/oleObject2251.bin"/><Relationship Id="rId6059" Type="http://schemas.openxmlformats.org/officeDocument/2006/relationships/image" Target="media/image2854.wmf"/><Relationship Id="rId7871" Type="http://schemas.openxmlformats.org/officeDocument/2006/relationships/image" Target="media/image3679.wmf"/><Relationship Id="rId8508" Type="http://schemas.openxmlformats.org/officeDocument/2006/relationships/image" Target="media/image3987.wmf"/><Relationship Id="rId8922" Type="http://schemas.openxmlformats.org/officeDocument/2006/relationships/image" Target="media/image4180.wmf"/><Relationship Id="rId6473" Type="http://schemas.openxmlformats.org/officeDocument/2006/relationships/image" Target="media/image3032.wmf"/><Relationship Id="rId7524" Type="http://schemas.openxmlformats.org/officeDocument/2006/relationships/image" Target="media/image3526.wmf"/><Relationship Id="rId988" Type="http://schemas.openxmlformats.org/officeDocument/2006/relationships/image" Target="media/image430.wmf"/><Relationship Id="rId2669" Type="http://schemas.openxmlformats.org/officeDocument/2006/relationships/oleObject" Target="embeddings/oleObject1424.bin"/><Relationship Id="rId5075" Type="http://schemas.openxmlformats.org/officeDocument/2006/relationships/oleObject" Target="embeddings/oleObject2672.bin"/><Relationship Id="rId6126" Type="http://schemas.openxmlformats.org/officeDocument/2006/relationships/oleObject" Target="embeddings/oleObject3236.bin"/><Relationship Id="rId6540" Type="http://schemas.openxmlformats.org/officeDocument/2006/relationships/image" Target="media/image3065.wmf"/><Relationship Id="rId1685" Type="http://schemas.openxmlformats.org/officeDocument/2006/relationships/oleObject" Target="embeddings/oleObject908.bin"/><Relationship Id="rId2736" Type="http://schemas.openxmlformats.org/officeDocument/2006/relationships/image" Target="media/image1275.wmf"/><Relationship Id="rId4091" Type="http://schemas.openxmlformats.org/officeDocument/2006/relationships/image" Target="media/image1942.wmf"/><Relationship Id="rId5142" Type="http://schemas.openxmlformats.org/officeDocument/2006/relationships/image" Target="media/image2429.wmf"/><Relationship Id="rId8298" Type="http://schemas.openxmlformats.org/officeDocument/2006/relationships/image" Target="media/image3883.wmf"/><Relationship Id="rId708" Type="http://schemas.openxmlformats.org/officeDocument/2006/relationships/oleObject" Target="embeddings/oleObject412.bin"/><Relationship Id="rId1338" Type="http://schemas.openxmlformats.org/officeDocument/2006/relationships/image" Target="media/image601.wmf"/><Relationship Id="rId8365" Type="http://schemas.openxmlformats.org/officeDocument/2006/relationships/oleObject" Target="embeddings/oleObject4446.bin"/><Relationship Id="rId1405" Type="http://schemas.openxmlformats.org/officeDocument/2006/relationships/oleObject" Target="embeddings/oleObject767.bin"/><Relationship Id="rId1752" Type="http://schemas.openxmlformats.org/officeDocument/2006/relationships/image" Target="media/image803.wmf"/><Relationship Id="rId2803" Type="http://schemas.openxmlformats.org/officeDocument/2006/relationships/oleObject" Target="embeddings/oleObject1491.bin"/><Relationship Id="rId5959" Type="http://schemas.openxmlformats.org/officeDocument/2006/relationships/oleObject" Target="embeddings/oleObject3151.bin"/><Relationship Id="rId7381" Type="http://schemas.openxmlformats.org/officeDocument/2006/relationships/image" Target="media/image3457.wmf"/><Relationship Id="rId8018" Type="http://schemas.openxmlformats.org/officeDocument/2006/relationships/image" Target="media/image3751.wmf"/><Relationship Id="rId8432" Type="http://schemas.openxmlformats.org/officeDocument/2006/relationships/image" Target="media/image3949.wmf"/><Relationship Id="rId44" Type="http://schemas.openxmlformats.org/officeDocument/2006/relationships/oleObject" Target="embeddings/oleObject21.bin"/><Relationship Id="rId4975" Type="http://schemas.openxmlformats.org/officeDocument/2006/relationships/oleObject" Target="embeddings/oleObject2622.bin"/><Relationship Id="rId7034" Type="http://schemas.openxmlformats.org/officeDocument/2006/relationships/oleObject" Target="embeddings/oleObject3729.bin"/><Relationship Id="rId498" Type="http://schemas.openxmlformats.org/officeDocument/2006/relationships/image" Target="media/image190.wmf"/><Relationship Id="rId2179" Type="http://schemas.openxmlformats.org/officeDocument/2006/relationships/oleObject" Target="embeddings/oleObject1168.bin"/><Relationship Id="rId3577" Type="http://schemas.openxmlformats.org/officeDocument/2006/relationships/image" Target="media/image1688.wmf"/><Relationship Id="rId3991" Type="http://schemas.openxmlformats.org/officeDocument/2006/relationships/oleObject" Target="embeddings/oleObject2095.bin"/><Relationship Id="rId4628" Type="http://schemas.openxmlformats.org/officeDocument/2006/relationships/image" Target="media/image2209.wmf"/><Relationship Id="rId2593" Type="http://schemas.openxmlformats.org/officeDocument/2006/relationships/image" Target="media/image1204.wmf"/><Relationship Id="rId3644" Type="http://schemas.openxmlformats.org/officeDocument/2006/relationships/oleObject" Target="embeddings/oleObject1919.bin"/><Relationship Id="rId6050" Type="http://schemas.openxmlformats.org/officeDocument/2006/relationships/oleObject" Target="embeddings/oleObject3197.bin"/><Relationship Id="rId7101" Type="http://schemas.openxmlformats.org/officeDocument/2006/relationships/oleObject" Target="embeddings/oleObject3770.bin"/><Relationship Id="rId565" Type="http://schemas.openxmlformats.org/officeDocument/2006/relationships/image" Target="media/image223.wmf"/><Relationship Id="rId1195" Type="http://schemas.openxmlformats.org/officeDocument/2006/relationships/image" Target="media/image533.wmf"/><Relationship Id="rId2246" Type="http://schemas.openxmlformats.org/officeDocument/2006/relationships/image" Target="media/image1041.wmf"/><Relationship Id="rId2660" Type="http://schemas.openxmlformats.org/officeDocument/2006/relationships/oleObject" Target="embeddings/oleObject1419.bin"/><Relationship Id="rId3711" Type="http://schemas.openxmlformats.org/officeDocument/2006/relationships/image" Target="media/image1755.wmf"/><Relationship Id="rId6867" Type="http://schemas.openxmlformats.org/officeDocument/2006/relationships/oleObject" Target="embeddings/oleObject3645.bin"/><Relationship Id="rId7918" Type="http://schemas.openxmlformats.org/officeDocument/2006/relationships/oleObject" Target="embeddings/oleObject4212.bin"/><Relationship Id="rId9273" Type="http://schemas.openxmlformats.org/officeDocument/2006/relationships/oleObject" Target="embeddings/oleObject4919.bin"/><Relationship Id="rId218" Type="http://schemas.openxmlformats.org/officeDocument/2006/relationships/image" Target="media/image81.wmf"/><Relationship Id="rId632" Type="http://schemas.openxmlformats.org/officeDocument/2006/relationships/oleObject" Target="embeddings/oleObject372.bin"/><Relationship Id="rId1262" Type="http://schemas.openxmlformats.org/officeDocument/2006/relationships/image" Target="media/image566.wmf"/><Relationship Id="rId2313" Type="http://schemas.openxmlformats.org/officeDocument/2006/relationships/oleObject" Target="embeddings/oleObject1235.bin"/><Relationship Id="rId5469" Type="http://schemas.openxmlformats.org/officeDocument/2006/relationships/oleObject" Target="embeddings/oleObject2894.bin"/><Relationship Id="rId4485" Type="http://schemas.openxmlformats.org/officeDocument/2006/relationships/oleObject" Target="embeddings/oleObject2344.bin"/><Relationship Id="rId5536" Type="http://schemas.openxmlformats.org/officeDocument/2006/relationships/oleObject" Target="embeddings/oleObject2928.bin"/><Relationship Id="rId5883" Type="http://schemas.openxmlformats.org/officeDocument/2006/relationships/image" Target="media/image2767.wmf"/><Relationship Id="rId6934" Type="http://schemas.openxmlformats.org/officeDocument/2006/relationships/image" Target="media/image3252.wmf"/><Relationship Id="rId3087" Type="http://schemas.openxmlformats.org/officeDocument/2006/relationships/image" Target="media/image1450.wmf"/><Relationship Id="rId4138" Type="http://schemas.openxmlformats.org/officeDocument/2006/relationships/oleObject" Target="embeddings/oleObject2169.bin"/><Relationship Id="rId5950" Type="http://schemas.openxmlformats.org/officeDocument/2006/relationships/image" Target="media/image2800.wmf"/><Relationship Id="rId4552" Type="http://schemas.openxmlformats.org/officeDocument/2006/relationships/image" Target="media/image2171.wmf"/><Relationship Id="rId5603" Type="http://schemas.openxmlformats.org/officeDocument/2006/relationships/oleObject" Target="embeddings/oleObject2963.bin"/><Relationship Id="rId8759" Type="http://schemas.openxmlformats.org/officeDocument/2006/relationships/image" Target="media/image4103.wmf"/><Relationship Id="rId3154" Type="http://schemas.openxmlformats.org/officeDocument/2006/relationships/oleObject" Target="embeddings/oleObject1667.bin"/><Relationship Id="rId4205" Type="http://schemas.openxmlformats.org/officeDocument/2006/relationships/image" Target="media/image1999.wmf"/><Relationship Id="rId7775" Type="http://schemas.openxmlformats.org/officeDocument/2006/relationships/image" Target="media/image3631.wmf"/><Relationship Id="rId8826" Type="http://schemas.openxmlformats.org/officeDocument/2006/relationships/image" Target="media/image4132.wmf"/><Relationship Id="rId2170" Type="http://schemas.openxmlformats.org/officeDocument/2006/relationships/image" Target="media/image1003.wmf"/><Relationship Id="rId3221" Type="http://schemas.openxmlformats.org/officeDocument/2006/relationships/image" Target="media/image1517.wmf"/><Relationship Id="rId6377" Type="http://schemas.openxmlformats.org/officeDocument/2006/relationships/image" Target="media/image2990.wmf"/><Relationship Id="rId6791" Type="http://schemas.openxmlformats.org/officeDocument/2006/relationships/image" Target="media/image3181.wmf"/><Relationship Id="rId7428" Type="http://schemas.openxmlformats.org/officeDocument/2006/relationships/oleObject" Target="embeddings/oleObject3944.bin"/><Relationship Id="rId7842" Type="http://schemas.openxmlformats.org/officeDocument/2006/relationships/oleObject" Target="embeddings/oleObject4174.bin"/><Relationship Id="rId8" Type="http://schemas.openxmlformats.org/officeDocument/2006/relationships/image" Target="media/image4.gif"/><Relationship Id="rId142" Type="http://schemas.openxmlformats.org/officeDocument/2006/relationships/oleObject" Target="embeddings/oleObject81.bin"/><Relationship Id="rId2987" Type="http://schemas.openxmlformats.org/officeDocument/2006/relationships/image" Target="media/image1400.wmf"/><Relationship Id="rId5393" Type="http://schemas.openxmlformats.org/officeDocument/2006/relationships/oleObject" Target="embeddings/oleObject2852.bin"/><Relationship Id="rId6444" Type="http://schemas.openxmlformats.org/officeDocument/2006/relationships/image" Target="media/image3020.wmf"/><Relationship Id="rId959" Type="http://schemas.openxmlformats.org/officeDocument/2006/relationships/oleObject" Target="embeddings/oleObject540.bin"/><Relationship Id="rId1589" Type="http://schemas.openxmlformats.org/officeDocument/2006/relationships/oleObject" Target="embeddings/oleObject860.bin"/><Relationship Id="rId5046" Type="http://schemas.openxmlformats.org/officeDocument/2006/relationships/image" Target="media/image2385.wmf"/><Relationship Id="rId5460" Type="http://schemas.openxmlformats.org/officeDocument/2006/relationships/image" Target="media/image2567.wmf"/><Relationship Id="rId6511" Type="http://schemas.openxmlformats.org/officeDocument/2006/relationships/oleObject" Target="embeddings/oleObject3457.bin"/><Relationship Id="rId4062" Type="http://schemas.openxmlformats.org/officeDocument/2006/relationships/oleObject" Target="embeddings/oleObject2131.bin"/><Relationship Id="rId5113" Type="http://schemas.openxmlformats.org/officeDocument/2006/relationships/oleObject" Target="embeddings/oleObject2691.bin"/><Relationship Id="rId8269" Type="http://schemas.openxmlformats.org/officeDocument/2006/relationships/oleObject" Target="embeddings/oleObject4397.bin"/><Relationship Id="rId1656" Type="http://schemas.openxmlformats.org/officeDocument/2006/relationships/image" Target="media/image759.wmf"/><Relationship Id="rId2707" Type="http://schemas.openxmlformats.org/officeDocument/2006/relationships/oleObject" Target="embeddings/oleObject1443.bin"/><Relationship Id="rId8683" Type="http://schemas.openxmlformats.org/officeDocument/2006/relationships/image" Target="media/image4069.wmf"/><Relationship Id="rId1309" Type="http://schemas.openxmlformats.org/officeDocument/2006/relationships/oleObject" Target="embeddings/oleObject719.bin"/><Relationship Id="rId1723" Type="http://schemas.openxmlformats.org/officeDocument/2006/relationships/oleObject" Target="embeddings/oleObject928.bin"/><Relationship Id="rId4879" Type="http://schemas.openxmlformats.org/officeDocument/2006/relationships/oleObject" Target="embeddings/oleObject2566.bin"/><Relationship Id="rId7285" Type="http://schemas.openxmlformats.org/officeDocument/2006/relationships/oleObject" Target="embeddings/oleObject3872.bin"/><Relationship Id="rId8336" Type="http://schemas.openxmlformats.org/officeDocument/2006/relationships/image" Target="media/image3902.wmf"/><Relationship Id="rId8750" Type="http://schemas.openxmlformats.org/officeDocument/2006/relationships/image" Target="media/image4099.wmf"/><Relationship Id="rId15" Type="http://schemas.openxmlformats.org/officeDocument/2006/relationships/oleObject" Target="embeddings/oleObject3.bin"/><Relationship Id="rId3895" Type="http://schemas.openxmlformats.org/officeDocument/2006/relationships/image" Target="media/image1845.wmf"/><Relationship Id="rId4946" Type="http://schemas.openxmlformats.org/officeDocument/2006/relationships/image" Target="media/image2335.wmf"/><Relationship Id="rId7352" Type="http://schemas.openxmlformats.org/officeDocument/2006/relationships/oleObject" Target="embeddings/oleObject3906.bin"/><Relationship Id="rId8403" Type="http://schemas.openxmlformats.org/officeDocument/2006/relationships/oleObject" Target="embeddings/oleObject4465.bin"/><Relationship Id="rId2497" Type="http://schemas.openxmlformats.org/officeDocument/2006/relationships/image" Target="media/image1156.wmf"/><Relationship Id="rId3548" Type="http://schemas.openxmlformats.org/officeDocument/2006/relationships/oleObject" Target="embeddings/oleObject1871.bin"/><Relationship Id="rId7005" Type="http://schemas.openxmlformats.org/officeDocument/2006/relationships/image" Target="media/image3287.wmf"/><Relationship Id="rId469" Type="http://schemas.openxmlformats.org/officeDocument/2006/relationships/oleObject" Target="embeddings/oleObject290.bin"/><Relationship Id="rId883" Type="http://schemas.openxmlformats.org/officeDocument/2006/relationships/oleObject" Target="embeddings/oleObject500.bin"/><Relationship Id="rId1099" Type="http://schemas.openxmlformats.org/officeDocument/2006/relationships/oleObject" Target="embeddings/oleObject610.bin"/><Relationship Id="rId2564" Type="http://schemas.openxmlformats.org/officeDocument/2006/relationships/oleObject" Target="embeddings/oleObject1371.bin"/><Relationship Id="rId3615" Type="http://schemas.openxmlformats.org/officeDocument/2006/relationships/image" Target="media/image1707.wmf"/><Relationship Id="rId3962" Type="http://schemas.openxmlformats.org/officeDocument/2006/relationships/image" Target="media/image1878.wmf"/><Relationship Id="rId6021" Type="http://schemas.openxmlformats.org/officeDocument/2006/relationships/image" Target="media/image2835.wmf"/><Relationship Id="rId9177" Type="http://schemas.openxmlformats.org/officeDocument/2006/relationships/oleObject" Target="embeddings/oleObject4872.bin"/><Relationship Id="rId536" Type="http://schemas.openxmlformats.org/officeDocument/2006/relationships/oleObject" Target="embeddings/oleObject324.bin"/><Relationship Id="rId1166" Type="http://schemas.openxmlformats.org/officeDocument/2006/relationships/oleObject" Target="embeddings/oleObject644.bin"/><Relationship Id="rId2217" Type="http://schemas.openxmlformats.org/officeDocument/2006/relationships/oleObject" Target="embeddings/oleObject1187.bin"/><Relationship Id="rId8193" Type="http://schemas.openxmlformats.org/officeDocument/2006/relationships/image" Target="media/image3837.wmf"/><Relationship Id="rId9244" Type="http://schemas.openxmlformats.org/officeDocument/2006/relationships/image" Target="media/image4336.wmf"/><Relationship Id="rId950" Type="http://schemas.openxmlformats.org/officeDocument/2006/relationships/image" Target="media/image412.wmf"/><Relationship Id="rId1580" Type="http://schemas.openxmlformats.org/officeDocument/2006/relationships/image" Target="media/image721.wmf"/><Relationship Id="rId2631" Type="http://schemas.openxmlformats.org/officeDocument/2006/relationships/image" Target="media/image1223.wmf"/><Relationship Id="rId4389" Type="http://schemas.openxmlformats.org/officeDocument/2006/relationships/image" Target="media/image2091.wmf"/><Relationship Id="rId5787" Type="http://schemas.openxmlformats.org/officeDocument/2006/relationships/image" Target="media/image2719.wmf"/><Relationship Id="rId6838" Type="http://schemas.openxmlformats.org/officeDocument/2006/relationships/image" Target="media/image3204.wmf"/><Relationship Id="rId603" Type="http://schemas.openxmlformats.org/officeDocument/2006/relationships/image" Target="media/image242.wmf"/><Relationship Id="rId1233" Type="http://schemas.openxmlformats.org/officeDocument/2006/relationships/oleObject" Target="embeddings/oleObject678.bin"/><Relationship Id="rId5854" Type="http://schemas.openxmlformats.org/officeDocument/2006/relationships/oleObject" Target="embeddings/oleObject3098.bin"/><Relationship Id="rId6905" Type="http://schemas.openxmlformats.org/officeDocument/2006/relationships/oleObject" Target="embeddings/oleObject3664.bin"/><Relationship Id="rId8260" Type="http://schemas.openxmlformats.org/officeDocument/2006/relationships/image" Target="media/image3864.wmf"/><Relationship Id="rId1300" Type="http://schemas.openxmlformats.org/officeDocument/2006/relationships/image" Target="media/image582.wmf"/><Relationship Id="rId4456" Type="http://schemas.openxmlformats.org/officeDocument/2006/relationships/image" Target="media/image2123.wmf"/><Relationship Id="rId4870" Type="http://schemas.openxmlformats.org/officeDocument/2006/relationships/image" Target="media/image2305.wmf"/><Relationship Id="rId5507" Type="http://schemas.openxmlformats.org/officeDocument/2006/relationships/image" Target="media/image2590.wmf"/><Relationship Id="rId5921" Type="http://schemas.openxmlformats.org/officeDocument/2006/relationships/image" Target="media/image2786.wmf"/><Relationship Id="rId3058" Type="http://schemas.openxmlformats.org/officeDocument/2006/relationships/oleObject" Target="embeddings/oleObject1619.bin"/><Relationship Id="rId3472" Type="http://schemas.openxmlformats.org/officeDocument/2006/relationships/oleObject" Target="embeddings/oleObject1830.bin"/><Relationship Id="rId4109" Type="http://schemas.openxmlformats.org/officeDocument/2006/relationships/image" Target="media/image1951.wmf"/><Relationship Id="rId4523" Type="http://schemas.openxmlformats.org/officeDocument/2006/relationships/oleObject" Target="embeddings/oleObject2363.bin"/><Relationship Id="rId7679" Type="http://schemas.openxmlformats.org/officeDocument/2006/relationships/oleObject" Target="embeddings/oleObject4078.bin"/><Relationship Id="rId393" Type="http://schemas.openxmlformats.org/officeDocument/2006/relationships/oleObject" Target="embeddings/oleObject247.bin"/><Relationship Id="rId2074" Type="http://schemas.openxmlformats.org/officeDocument/2006/relationships/oleObject" Target="embeddings/oleObject1115.bin"/><Relationship Id="rId3125" Type="http://schemas.openxmlformats.org/officeDocument/2006/relationships/image" Target="media/image1469.wmf"/><Relationship Id="rId6695" Type="http://schemas.openxmlformats.org/officeDocument/2006/relationships/image" Target="media/image3134.wmf"/><Relationship Id="rId7746" Type="http://schemas.openxmlformats.org/officeDocument/2006/relationships/oleObject" Target="embeddings/oleObject4123.bin"/><Relationship Id="rId460" Type="http://schemas.openxmlformats.org/officeDocument/2006/relationships/image" Target="media/image171.wmf"/><Relationship Id="rId1090" Type="http://schemas.openxmlformats.org/officeDocument/2006/relationships/image" Target="media/image481.wmf"/><Relationship Id="rId2141" Type="http://schemas.openxmlformats.org/officeDocument/2006/relationships/image" Target="media/image989.wmf"/><Relationship Id="rId5297" Type="http://schemas.openxmlformats.org/officeDocument/2006/relationships/oleObject" Target="embeddings/oleObject2802.bin"/><Relationship Id="rId6348" Type="http://schemas.openxmlformats.org/officeDocument/2006/relationships/image" Target="media/image2976.wmf"/><Relationship Id="rId113" Type="http://schemas.openxmlformats.org/officeDocument/2006/relationships/image" Target="media/image44.wmf"/><Relationship Id="rId6762" Type="http://schemas.openxmlformats.org/officeDocument/2006/relationships/oleObject" Target="embeddings/oleObject3592.bin"/><Relationship Id="rId7813" Type="http://schemas.openxmlformats.org/officeDocument/2006/relationships/image" Target="media/image3650.wmf"/><Relationship Id="rId2958" Type="http://schemas.openxmlformats.org/officeDocument/2006/relationships/oleObject" Target="embeddings/oleObject1569.bin"/><Relationship Id="rId5017" Type="http://schemas.openxmlformats.org/officeDocument/2006/relationships/oleObject" Target="embeddings/oleObject2643.bin"/><Relationship Id="rId5364" Type="http://schemas.openxmlformats.org/officeDocument/2006/relationships/image" Target="media/image2523.wmf"/><Relationship Id="rId6415" Type="http://schemas.openxmlformats.org/officeDocument/2006/relationships/oleObject" Target="embeddings/oleObject3406.bin"/><Relationship Id="rId1974" Type="http://schemas.openxmlformats.org/officeDocument/2006/relationships/oleObject" Target="embeddings/oleObject1064.bin"/><Relationship Id="rId4380" Type="http://schemas.openxmlformats.org/officeDocument/2006/relationships/oleObject" Target="embeddings/oleObject2290.bin"/><Relationship Id="rId5431" Type="http://schemas.openxmlformats.org/officeDocument/2006/relationships/oleObject" Target="embeddings/oleObject2872.bin"/><Relationship Id="rId8587" Type="http://schemas.openxmlformats.org/officeDocument/2006/relationships/image" Target="media/image4024.wmf"/><Relationship Id="rId1627" Type="http://schemas.openxmlformats.org/officeDocument/2006/relationships/oleObject" Target="embeddings/oleObject879.bin"/><Relationship Id="rId4033" Type="http://schemas.openxmlformats.org/officeDocument/2006/relationships/image" Target="media/image1913.wmf"/><Relationship Id="rId7189" Type="http://schemas.openxmlformats.org/officeDocument/2006/relationships/oleObject" Target="embeddings/oleObject3820.bin"/><Relationship Id="rId8654" Type="http://schemas.openxmlformats.org/officeDocument/2006/relationships/oleObject" Target="embeddings/oleObject4595.bin"/><Relationship Id="rId3799" Type="http://schemas.openxmlformats.org/officeDocument/2006/relationships/oleObject" Target="embeddings/oleObject1997.bin"/><Relationship Id="rId4100" Type="http://schemas.openxmlformats.org/officeDocument/2006/relationships/oleObject" Target="embeddings/oleObject2150.bin"/><Relationship Id="rId7256" Type="http://schemas.openxmlformats.org/officeDocument/2006/relationships/oleObject" Target="embeddings/oleObject3856.bin"/><Relationship Id="rId7670" Type="http://schemas.openxmlformats.org/officeDocument/2006/relationships/image" Target="media/image3595.wmf"/><Relationship Id="rId8307" Type="http://schemas.openxmlformats.org/officeDocument/2006/relationships/oleObject" Target="embeddings/oleObject4416.bin"/><Relationship Id="rId8721" Type="http://schemas.openxmlformats.org/officeDocument/2006/relationships/oleObject" Target="embeddings/oleObject4633.bin"/><Relationship Id="rId6272" Type="http://schemas.openxmlformats.org/officeDocument/2006/relationships/image" Target="media/image2946.wmf"/><Relationship Id="rId7323" Type="http://schemas.openxmlformats.org/officeDocument/2006/relationships/image" Target="media/image3428.wmf"/><Relationship Id="rId3866" Type="http://schemas.openxmlformats.org/officeDocument/2006/relationships/image" Target="media/image1832.wmf"/><Relationship Id="rId4917" Type="http://schemas.openxmlformats.org/officeDocument/2006/relationships/oleObject" Target="embeddings/oleObject2593.bin"/><Relationship Id="rId787" Type="http://schemas.openxmlformats.org/officeDocument/2006/relationships/image" Target="media/image332.wmf"/><Relationship Id="rId2468" Type="http://schemas.openxmlformats.org/officeDocument/2006/relationships/image" Target="media/image1145.wmf"/><Relationship Id="rId2882" Type="http://schemas.openxmlformats.org/officeDocument/2006/relationships/oleObject" Target="embeddings/oleObject1531.bin"/><Relationship Id="rId3519" Type="http://schemas.openxmlformats.org/officeDocument/2006/relationships/image" Target="media/image1662.wmf"/><Relationship Id="rId3933" Type="http://schemas.openxmlformats.org/officeDocument/2006/relationships/oleObject" Target="embeddings/oleObject2065.bin"/><Relationship Id="rId8097" Type="http://schemas.openxmlformats.org/officeDocument/2006/relationships/image" Target="media/image3789.wmf"/><Relationship Id="rId9148" Type="http://schemas.openxmlformats.org/officeDocument/2006/relationships/image" Target="media/image4287.wmf"/><Relationship Id="rId854" Type="http://schemas.openxmlformats.org/officeDocument/2006/relationships/oleObject" Target="embeddings/oleObject485.bin"/><Relationship Id="rId1484" Type="http://schemas.openxmlformats.org/officeDocument/2006/relationships/image" Target="media/image673.wmf"/><Relationship Id="rId2535" Type="http://schemas.openxmlformats.org/officeDocument/2006/relationships/image" Target="media/image1175.wmf"/><Relationship Id="rId507" Type="http://schemas.openxmlformats.org/officeDocument/2006/relationships/oleObject" Target="embeddings/oleObject309.bin"/><Relationship Id="rId921" Type="http://schemas.openxmlformats.org/officeDocument/2006/relationships/oleObject" Target="embeddings/oleObject519.bin"/><Relationship Id="rId1137" Type="http://schemas.openxmlformats.org/officeDocument/2006/relationships/oleObject" Target="embeddings/oleObject629.bin"/><Relationship Id="rId1551" Type="http://schemas.openxmlformats.org/officeDocument/2006/relationships/oleObject" Target="embeddings/oleObject841.bin"/><Relationship Id="rId2602" Type="http://schemas.openxmlformats.org/officeDocument/2006/relationships/oleObject" Target="embeddings/oleObject1390.bin"/><Relationship Id="rId5758" Type="http://schemas.openxmlformats.org/officeDocument/2006/relationships/oleObject" Target="embeddings/oleObject3050.bin"/><Relationship Id="rId6809" Type="http://schemas.openxmlformats.org/officeDocument/2006/relationships/image" Target="media/image3190.wmf"/><Relationship Id="rId8164" Type="http://schemas.openxmlformats.org/officeDocument/2006/relationships/oleObject" Target="embeddings/oleObject4338.bin"/><Relationship Id="rId9215" Type="http://schemas.openxmlformats.org/officeDocument/2006/relationships/oleObject" Target="embeddings/oleObject4890.bin"/><Relationship Id="rId1204" Type="http://schemas.openxmlformats.org/officeDocument/2006/relationships/oleObject" Target="embeddings/oleObject663.bin"/><Relationship Id="rId4774" Type="http://schemas.openxmlformats.org/officeDocument/2006/relationships/oleObject" Target="embeddings/oleObject2502.bin"/><Relationship Id="rId5825" Type="http://schemas.openxmlformats.org/officeDocument/2006/relationships/image" Target="media/image2738.wmf"/><Relationship Id="rId7180" Type="http://schemas.openxmlformats.org/officeDocument/2006/relationships/image" Target="media/image3362.wmf"/><Relationship Id="rId8231" Type="http://schemas.openxmlformats.org/officeDocument/2006/relationships/image" Target="media/image3850.wmf"/><Relationship Id="rId3376" Type="http://schemas.openxmlformats.org/officeDocument/2006/relationships/oleObject" Target="embeddings/oleObject1780.bin"/><Relationship Id="rId4427" Type="http://schemas.openxmlformats.org/officeDocument/2006/relationships/oleObject" Target="embeddings/oleObject2314.bin"/><Relationship Id="rId297" Type="http://schemas.openxmlformats.org/officeDocument/2006/relationships/oleObject" Target="embeddings/oleObject187.bin"/><Relationship Id="rId2392" Type="http://schemas.openxmlformats.org/officeDocument/2006/relationships/oleObject" Target="embeddings/oleObject1282.bin"/><Relationship Id="rId3029" Type="http://schemas.openxmlformats.org/officeDocument/2006/relationships/image" Target="media/image1421.wmf"/><Relationship Id="rId3790" Type="http://schemas.openxmlformats.org/officeDocument/2006/relationships/image" Target="media/image1794.wmf"/><Relationship Id="rId4841" Type="http://schemas.openxmlformats.org/officeDocument/2006/relationships/oleObject" Target="embeddings/oleObject2548.bin"/><Relationship Id="rId6599" Type="http://schemas.openxmlformats.org/officeDocument/2006/relationships/image" Target="media/image3088.wmf"/><Relationship Id="rId7997" Type="http://schemas.openxmlformats.org/officeDocument/2006/relationships/image" Target="media/image3739.wmf"/><Relationship Id="rId364" Type="http://schemas.openxmlformats.org/officeDocument/2006/relationships/image" Target="media/image130.wmf"/><Relationship Id="rId2045" Type="http://schemas.openxmlformats.org/officeDocument/2006/relationships/image" Target="media/image941.wmf"/><Relationship Id="rId3443" Type="http://schemas.openxmlformats.org/officeDocument/2006/relationships/image" Target="media/image1626.wmf"/><Relationship Id="rId9072" Type="http://schemas.openxmlformats.org/officeDocument/2006/relationships/image" Target="media/image4251.wmf"/><Relationship Id="rId3510" Type="http://schemas.openxmlformats.org/officeDocument/2006/relationships/oleObject" Target="embeddings/oleObject1849.bin"/><Relationship Id="rId6666" Type="http://schemas.openxmlformats.org/officeDocument/2006/relationships/oleObject" Target="embeddings/oleObject3543.bin"/><Relationship Id="rId7717" Type="http://schemas.openxmlformats.org/officeDocument/2006/relationships/oleObject" Target="embeddings/oleObject4103.bin"/><Relationship Id="rId431" Type="http://schemas.openxmlformats.org/officeDocument/2006/relationships/image" Target="media/image157.wmf"/><Relationship Id="rId1061" Type="http://schemas.openxmlformats.org/officeDocument/2006/relationships/oleObject" Target="embeddings/oleObject591.bin"/><Relationship Id="rId2112" Type="http://schemas.openxmlformats.org/officeDocument/2006/relationships/oleObject" Target="embeddings/oleObject1134.bin"/><Relationship Id="rId5268" Type="http://schemas.openxmlformats.org/officeDocument/2006/relationships/oleObject" Target="embeddings/oleObject2783.bin"/><Relationship Id="rId5682" Type="http://schemas.openxmlformats.org/officeDocument/2006/relationships/image" Target="media/image2670.wmf"/><Relationship Id="rId6319" Type="http://schemas.openxmlformats.org/officeDocument/2006/relationships/oleObject" Target="embeddings/oleObject3346.bin"/><Relationship Id="rId6733" Type="http://schemas.openxmlformats.org/officeDocument/2006/relationships/oleObject" Target="embeddings/oleObject3578.bin"/><Relationship Id="rId1878" Type="http://schemas.openxmlformats.org/officeDocument/2006/relationships/oleObject" Target="embeddings/oleObject1016.bin"/><Relationship Id="rId2929" Type="http://schemas.openxmlformats.org/officeDocument/2006/relationships/image" Target="media/image1371.wmf"/><Relationship Id="rId4284" Type="http://schemas.openxmlformats.org/officeDocument/2006/relationships/image" Target="media/image2038.wmf"/><Relationship Id="rId5335" Type="http://schemas.openxmlformats.org/officeDocument/2006/relationships/oleObject" Target="embeddings/oleObject2821.bin"/><Relationship Id="rId4351" Type="http://schemas.openxmlformats.org/officeDocument/2006/relationships/image" Target="media/image2072.wmf"/><Relationship Id="rId5402" Type="http://schemas.openxmlformats.org/officeDocument/2006/relationships/image" Target="media/image2542.wmf"/><Relationship Id="rId6800" Type="http://schemas.openxmlformats.org/officeDocument/2006/relationships/oleObject" Target="embeddings/oleObject3611.bin"/><Relationship Id="rId8558" Type="http://schemas.openxmlformats.org/officeDocument/2006/relationships/oleObject" Target="embeddings/oleObject4545.bin"/><Relationship Id="rId1945" Type="http://schemas.openxmlformats.org/officeDocument/2006/relationships/image" Target="media/image892.wmf"/><Relationship Id="rId4004" Type="http://schemas.openxmlformats.org/officeDocument/2006/relationships/oleObject" Target="embeddings/oleObject2102.bin"/><Relationship Id="rId8972" Type="http://schemas.openxmlformats.org/officeDocument/2006/relationships/image" Target="media/image4205.wmf"/><Relationship Id="rId3020" Type="http://schemas.openxmlformats.org/officeDocument/2006/relationships/oleObject" Target="embeddings/oleObject1600.bin"/><Relationship Id="rId6176" Type="http://schemas.openxmlformats.org/officeDocument/2006/relationships/oleObject" Target="embeddings/oleObject3271.bin"/><Relationship Id="rId7227" Type="http://schemas.openxmlformats.org/officeDocument/2006/relationships/image" Target="media/image3384.wmf"/><Relationship Id="rId7574" Type="http://schemas.openxmlformats.org/officeDocument/2006/relationships/image" Target="media/image3551.wmf"/><Relationship Id="rId8625" Type="http://schemas.openxmlformats.org/officeDocument/2006/relationships/image" Target="media/image4043.wmf"/><Relationship Id="rId6590" Type="http://schemas.openxmlformats.org/officeDocument/2006/relationships/oleObject" Target="embeddings/oleObject3501.bin"/><Relationship Id="rId7641" Type="http://schemas.openxmlformats.org/officeDocument/2006/relationships/image" Target="media/image3585.wmf"/><Relationship Id="rId2786" Type="http://schemas.openxmlformats.org/officeDocument/2006/relationships/image" Target="media/image1300.wmf"/><Relationship Id="rId3837" Type="http://schemas.openxmlformats.org/officeDocument/2006/relationships/oleObject" Target="embeddings/oleObject2016.bin"/><Relationship Id="rId5192" Type="http://schemas.openxmlformats.org/officeDocument/2006/relationships/image" Target="media/image2445.wmf"/><Relationship Id="rId6243" Type="http://schemas.openxmlformats.org/officeDocument/2006/relationships/oleObject" Target="embeddings/oleObject3308.bin"/><Relationship Id="rId758" Type="http://schemas.openxmlformats.org/officeDocument/2006/relationships/oleObject" Target="embeddings/oleObject437.bin"/><Relationship Id="rId1388" Type="http://schemas.openxmlformats.org/officeDocument/2006/relationships/image" Target="media/image626.wmf"/><Relationship Id="rId2439" Type="http://schemas.openxmlformats.org/officeDocument/2006/relationships/image" Target="media/image1130.wmf"/><Relationship Id="rId2853" Type="http://schemas.openxmlformats.org/officeDocument/2006/relationships/image" Target="media/image1333.wmf"/><Relationship Id="rId3904" Type="http://schemas.openxmlformats.org/officeDocument/2006/relationships/oleObject" Target="embeddings/oleObject2051.bin"/><Relationship Id="rId6310" Type="http://schemas.openxmlformats.org/officeDocument/2006/relationships/image" Target="media/image2965.wmf"/><Relationship Id="rId94" Type="http://schemas.openxmlformats.org/officeDocument/2006/relationships/oleObject" Target="embeddings/oleObject54.bin"/><Relationship Id="rId825" Type="http://schemas.openxmlformats.org/officeDocument/2006/relationships/image" Target="media/image351.wmf"/><Relationship Id="rId1455" Type="http://schemas.openxmlformats.org/officeDocument/2006/relationships/oleObject" Target="embeddings/oleObject792.bin"/><Relationship Id="rId2506" Type="http://schemas.openxmlformats.org/officeDocument/2006/relationships/oleObject" Target="embeddings/oleObject1342.bin"/><Relationship Id="rId8068" Type="http://schemas.openxmlformats.org/officeDocument/2006/relationships/image" Target="media/image3776.wmf"/><Relationship Id="rId8482" Type="http://schemas.openxmlformats.org/officeDocument/2006/relationships/image" Target="media/image3974.wmf"/><Relationship Id="rId9119" Type="http://schemas.openxmlformats.org/officeDocument/2006/relationships/oleObject" Target="embeddings/oleObject4843.bin"/><Relationship Id="rId1108" Type="http://schemas.openxmlformats.org/officeDocument/2006/relationships/image" Target="media/image490.wmf"/><Relationship Id="rId2920" Type="http://schemas.openxmlformats.org/officeDocument/2006/relationships/oleObject" Target="embeddings/oleObject1550.bin"/><Relationship Id="rId4678" Type="http://schemas.openxmlformats.org/officeDocument/2006/relationships/image" Target="media/image2234.wmf"/><Relationship Id="rId7084" Type="http://schemas.openxmlformats.org/officeDocument/2006/relationships/oleObject" Target="embeddings/oleObject3761.bin"/><Relationship Id="rId8135" Type="http://schemas.openxmlformats.org/officeDocument/2006/relationships/image" Target="media/image3808.wmf"/><Relationship Id="rId1522" Type="http://schemas.openxmlformats.org/officeDocument/2006/relationships/image" Target="media/image692.wmf"/><Relationship Id="rId5729" Type="http://schemas.openxmlformats.org/officeDocument/2006/relationships/image" Target="media/image2690.wmf"/><Relationship Id="rId7151" Type="http://schemas.openxmlformats.org/officeDocument/2006/relationships/image" Target="media/image3349.wmf"/><Relationship Id="rId8202" Type="http://schemas.openxmlformats.org/officeDocument/2006/relationships/image" Target="media/image3841.wmf"/><Relationship Id="rId3694" Type="http://schemas.openxmlformats.org/officeDocument/2006/relationships/oleObject" Target="embeddings/oleObject1944.bin"/><Relationship Id="rId4745" Type="http://schemas.openxmlformats.org/officeDocument/2006/relationships/oleObject" Target="embeddings/oleObject2486.bin"/><Relationship Id="rId2296" Type="http://schemas.openxmlformats.org/officeDocument/2006/relationships/image" Target="media/image1066.wmf"/><Relationship Id="rId3347" Type="http://schemas.openxmlformats.org/officeDocument/2006/relationships/image" Target="media/image1578.wmf"/><Relationship Id="rId3761" Type="http://schemas.openxmlformats.org/officeDocument/2006/relationships/oleObject" Target="embeddings/oleObject1978.bin"/><Relationship Id="rId4812" Type="http://schemas.openxmlformats.org/officeDocument/2006/relationships/oleObject" Target="embeddings/oleObject2529.bin"/><Relationship Id="rId7968" Type="http://schemas.openxmlformats.org/officeDocument/2006/relationships/oleObject" Target="embeddings/oleObject4241.bin"/><Relationship Id="rId268" Type="http://schemas.openxmlformats.org/officeDocument/2006/relationships/image" Target="media/image100.wmf"/><Relationship Id="rId682" Type="http://schemas.openxmlformats.org/officeDocument/2006/relationships/image" Target="media/image280.wmf"/><Relationship Id="rId2363" Type="http://schemas.openxmlformats.org/officeDocument/2006/relationships/oleObject" Target="embeddings/oleObject1266.bin"/><Relationship Id="rId3414" Type="http://schemas.openxmlformats.org/officeDocument/2006/relationships/oleObject" Target="embeddings/oleObject1799.bin"/><Relationship Id="rId6984" Type="http://schemas.openxmlformats.org/officeDocument/2006/relationships/oleObject" Target="embeddings/oleObject3704.bin"/><Relationship Id="rId335" Type="http://schemas.openxmlformats.org/officeDocument/2006/relationships/oleObject" Target="embeddings/oleObject213.bin"/><Relationship Id="rId2016" Type="http://schemas.openxmlformats.org/officeDocument/2006/relationships/oleObject" Target="embeddings/oleObject1086.bin"/><Relationship Id="rId2430" Type="http://schemas.openxmlformats.org/officeDocument/2006/relationships/oleObject" Target="embeddings/oleObject1301.bin"/><Relationship Id="rId5586" Type="http://schemas.openxmlformats.org/officeDocument/2006/relationships/image" Target="media/image2628.wmf"/><Relationship Id="rId6637" Type="http://schemas.openxmlformats.org/officeDocument/2006/relationships/image" Target="media/image3105.wmf"/><Relationship Id="rId9043" Type="http://schemas.openxmlformats.org/officeDocument/2006/relationships/oleObject" Target="embeddings/oleObject4801.bin"/><Relationship Id="rId402" Type="http://schemas.openxmlformats.org/officeDocument/2006/relationships/oleObject" Target="embeddings/oleObject254.bin"/><Relationship Id="rId1032" Type="http://schemas.openxmlformats.org/officeDocument/2006/relationships/image" Target="media/image452.wmf"/><Relationship Id="rId4188" Type="http://schemas.openxmlformats.org/officeDocument/2006/relationships/oleObject" Target="embeddings/oleObject2194.bin"/><Relationship Id="rId5239" Type="http://schemas.openxmlformats.org/officeDocument/2006/relationships/oleObject" Target="embeddings/oleObject2768.bin"/><Relationship Id="rId9110" Type="http://schemas.openxmlformats.org/officeDocument/2006/relationships/image" Target="media/image4268.wmf"/><Relationship Id="rId4255" Type="http://schemas.openxmlformats.org/officeDocument/2006/relationships/oleObject" Target="embeddings/oleObject2228.bin"/><Relationship Id="rId5306" Type="http://schemas.openxmlformats.org/officeDocument/2006/relationships/image" Target="media/image2496.wmf"/><Relationship Id="rId5653" Type="http://schemas.openxmlformats.org/officeDocument/2006/relationships/oleObject" Target="embeddings/oleObject2993.bin"/><Relationship Id="rId6704" Type="http://schemas.openxmlformats.org/officeDocument/2006/relationships/oleObject" Target="embeddings/oleObject3562.bin"/><Relationship Id="rId1849" Type="http://schemas.openxmlformats.org/officeDocument/2006/relationships/image" Target="media/image844.wmf"/><Relationship Id="rId5720" Type="http://schemas.openxmlformats.org/officeDocument/2006/relationships/image" Target="media/image2687.wmf"/><Relationship Id="rId8876" Type="http://schemas.openxmlformats.org/officeDocument/2006/relationships/image" Target="media/image4157.wmf"/><Relationship Id="rId192" Type="http://schemas.openxmlformats.org/officeDocument/2006/relationships/oleObject" Target="embeddings/oleObject120.bin"/><Relationship Id="rId1916" Type="http://schemas.openxmlformats.org/officeDocument/2006/relationships/oleObject" Target="embeddings/oleObject1035.bin"/><Relationship Id="rId3271" Type="http://schemas.openxmlformats.org/officeDocument/2006/relationships/image" Target="media/image1542.wmf"/><Relationship Id="rId4322" Type="http://schemas.openxmlformats.org/officeDocument/2006/relationships/image" Target="media/image2057.wmf"/><Relationship Id="rId7478" Type="http://schemas.openxmlformats.org/officeDocument/2006/relationships/image" Target="media/image3503.wmf"/><Relationship Id="rId7892" Type="http://schemas.openxmlformats.org/officeDocument/2006/relationships/oleObject" Target="embeddings/oleObject4199.bin"/><Relationship Id="rId8529" Type="http://schemas.openxmlformats.org/officeDocument/2006/relationships/oleObject" Target="embeddings/oleObject4529.bin"/><Relationship Id="rId8943" Type="http://schemas.openxmlformats.org/officeDocument/2006/relationships/oleObject" Target="embeddings/oleObject4749.bin"/><Relationship Id="rId6494" Type="http://schemas.openxmlformats.org/officeDocument/2006/relationships/image" Target="media/image3042.wmf"/><Relationship Id="rId7545" Type="http://schemas.openxmlformats.org/officeDocument/2006/relationships/oleObject" Target="embeddings/oleObject4005.bin"/><Relationship Id="rId5096" Type="http://schemas.openxmlformats.org/officeDocument/2006/relationships/image" Target="media/image2410.wmf"/><Relationship Id="rId6147" Type="http://schemas.openxmlformats.org/officeDocument/2006/relationships/oleObject" Target="embeddings/oleObject3250.bin"/><Relationship Id="rId6561" Type="http://schemas.openxmlformats.org/officeDocument/2006/relationships/oleObject" Target="embeddings/oleObject3486.bin"/><Relationship Id="rId7612" Type="http://schemas.openxmlformats.org/officeDocument/2006/relationships/image" Target="media/image3570.wmf"/><Relationship Id="rId5163" Type="http://schemas.openxmlformats.org/officeDocument/2006/relationships/oleObject" Target="embeddings/oleObject2727.bin"/><Relationship Id="rId6214" Type="http://schemas.openxmlformats.org/officeDocument/2006/relationships/image" Target="media/image2917.wmf"/><Relationship Id="rId729" Type="http://schemas.openxmlformats.org/officeDocument/2006/relationships/image" Target="media/image303.wmf"/><Relationship Id="rId1359" Type="http://schemas.openxmlformats.org/officeDocument/2006/relationships/oleObject" Target="embeddings/oleObject744.bin"/><Relationship Id="rId2757" Type="http://schemas.openxmlformats.org/officeDocument/2006/relationships/oleObject" Target="embeddings/oleObject1468.bin"/><Relationship Id="rId3808" Type="http://schemas.openxmlformats.org/officeDocument/2006/relationships/image" Target="media/image1803.wmf"/><Relationship Id="rId5230" Type="http://schemas.openxmlformats.org/officeDocument/2006/relationships/image" Target="media/image2463.wmf"/><Relationship Id="rId8386" Type="http://schemas.openxmlformats.org/officeDocument/2006/relationships/image" Target="media/image3926.wmf"/><Relationship Id="rId1773" Type="http://schemas.openxmlformats.org/officeDocument/2006/relationships/oleObject" Target="embeddings/oleObject959.bin"/><Relationship Id="rId2824" Type="http://schemas.openxmlformats.org/officeDocument/2006/relationships/image" Target="media/image1319.wmf"/><Relationship Id="rId8039" Type="http://schemas.openxmlformats.org/officeDocument/2006/relationships/oleObject" Target="embeddings/oleObject4274.bin"/><Relationship Id="rId65" Type="http://schemas.openxmlformats.org/officeDocument/2006/relationships/image" Target="media/image26.wmf"/><Relationship Id="rId1426" Type="http://schemas.openxmlformats.org/officeDocument/2006/relationships/image" Target="media/image645.wmf"/><Relationship Id="rId1840" Type="http://schemas.openxmlformats.org/officeDocument/2006/relationships/oleObject" Target="embeddings/oleObject997.bin"/><Relationship Id="rId4996" Type="http://schemas.openxmlformats.org/officeDocument/2006/relationships/image" Target="media/image2360.wmf"/><Relationship Id="rId8453" Type="http://schemas.openxmlformats.org/officeDocument/2006/relationships/oleObject" Target="embeddings/oleObject4490.bin"/><Relationship Id="rId3598" Type="http://schemas.openxmlformats.org/officeDocument/2006/relationships/oleObject" Target="embeddings/oleObject1896.bin"/><Relationship Id="rId4649" Type="http://schemas.openxmlformats.org/officeDocument/2006/relationships/oleObject" Target="embeddings/oleObject2426.bin"/><Relationship Id="rId7055" Type="http://schemas.openxmlformats.org/officeDocument/2006/relationships/oleObject" Target="embeddings/oleObject3740.bin"/><Relationship Id="rId8106" Type="http://schemas.openxmlformats.org/officeDocument/2006/relationships/oleObject" Target="embeddings/oleObject4309.bin"/><Relationship Id="rId8520" Type="http://schemas.openxmlformats.org/officeDocument/2006/relationships/image" Target="media/image3992.wmf"/><Relationship Id="rId3665" Type="http://schemas.openxmlformats.org/officeDocument/2006/relationships/image" Target="media/image1732.wmf"/><Relationship Id="rId4716" Type="http://schemas.openxmlformats.org/officeDocument/2006/relationships/image" Target="media/image2245.wmf"/><Relationship Id="rId6071" Type="http://schemas.openxmlformats.org/officeDocument/2006/relationships/image" Target="media/image2860.wmf"/><Relationship Id="rId7122" Type="http://schemas.openxmlformats.org/officeDocument/2006/relationships/oleObject" Target="embeddings/oleObject3784.bin"/><Relationship Id="rId586" Type="http://schemas.openxmlformats.org/officeDocument/2006/relationships/oleObject" Target="embeddings/oleObject349.bin"/><Relationship Id="rId2267" Type="http://schemas.openxmlformats.org/officeDocument/2006/relationships/oleObject" Target="embeddings/oleObject1212.bin"/><Relationship Id="rId2681" Type="http://schemas.openxmlformats.org/officeDocument/2006/relationships/oleObject" Target="embeddings/oleObject1430.bin"/><Relationship Id="rId3318" Type="http://schemas.openxmlformats.org/officeDocument/2006/relationships/oleObject" Target="embeddings/oleObject1750.bin"/><Relationship Id="rId6888" Type="http://schemas.openxmlformats.org/officeDocument/2006/relationships/image" Target="media/image3229.wmf"/><Relationship Id="rId239" Type="http://schemas.openxmlformats.org/officeDocument/2006/relationships/oleObject" Target="embeddings/oleObject150.bin"/><Relationship Id="rId653" Type="http://schemas.openxmlformats.org/officeDocument/2006/relationships/oleObject" Target="embeddings/oleObject383.bin"/><Relationship Id="rId1283" Type="http://schemas.openxmlformats.org/officeDocument/2006/relationships/image" Target="media/image575.wmf"/><Relationship Id="rId2334" Type="http://schemas.openxmlformats.org/officeDocument/2006/relationships/oleObject" Target="embeddings/oleObject1251.bin"/><Relationship Id="rId3732" Type="http://schemas.openxmlformats.org/officeDocument/2006/relationships/oleObject" Target="embeddings/oleObject1963.bin"/><Relationship Id="rId7939" Type="http://schemas.openxmlformats.org/officeDocument/2006/relationships/image" Target="media/image3713.wmf"/><Relationship Id="rId306" Type="http://schemas.openxmlformats.org/officeDocument/2006/relationships/oleObject" Target="embeddings/oleObject195.bin"/><Relationship Id="rId6955" Type="http://schemas.openxmlformats.org/officeDocument/2006/relationships/oleObject" Target="embeddings/oleObject3689.bin"/><Relationship Id="rId9014" Type="http://schemas.openxmlformats.org/officeDocument/2006/relationships/image" Target="media/image4226.wmf"/><Relationship Id="rId720" Type="http://schemas.openxmlformats.org/officeDocument/2006/relationships/oleObject" Target="embeddings/oleObject418.bin"/><Relationship Id="rId1350" Type="http://schemas.openxmlformats.org/officeDocument/2006/relationships/image" Target="media/image607.wmf"/><Relationship Id="rId2401" Type="http://schemas.openxmlformats.org/officeDocument/2006/relationships/image" Target="media/image1111.wmf"/><Relationship Id="rId4159" Type="http://schemas.openxmlformats.org/officeDocument/2006/relationships/image" Target="media/image1976.wmf"/><Relationship Id="rId5557" Type="http://schemas.openxmlformats.org/officeDocument/2006/relationships/image" Target="media/image2615.wmf"/><Relationship Id="rId5971" Type="http://schemas.openxmlformats.org/officeDocument/2006/relationships/oleObject" Target="embeddings/oleObject3157.bin"/><Relationship Id="rId6608" Type="http://schemas.openxmlformats.org/officeDocument/2006/relationships/oleObject" Target="embeddings/oleObject3512.bin"/><Relationship Id="rId1003" Type="http://schemas.openxmlformats.org/officeDocument/2006/relationships/oleObject" Target="embeddings/oleObject562.bin"/><Relationship Id="rId4573" Type="http://schemas.openxmlformats.org/officeDocument/2006/relationships/oleObject" Target="embeddings/oleObject2388.bin"/><Relationship Id="rId5624" Type="http://schemas.openxmlformats.org/officeDocument/2006/relationships/image" Target="media/image2647.wmf"/><Relationship Id="rId8030" Type="http://schemas.openxmlformats.org/officeDocument/2006/relationships/image" Target="media/image3757.wmf"/><Relationship Id="rId3175" Type="http://schemas.openxmlformats.org/officeDocument/2006/relationships/image" Target="media/image1494.wmf"/><Relationship Id="rId4226" Type="http://schemas.openxmlformats.org/officeDocument/2006/relationships/image" Target="media/image2009.wmf"/><Relationship Id="rId4640" Type="http://schemas.openxmlformats.org/officeDocument/2006/relationships/image" Target="media/image2215.wmf"/><Relationship Id="rId7796" Type="http://schemas.openxmlformats.org/officeDocument/2006/relationships/oleObject" Target="embeddings/oleObject4151.bin"/><Relationship Id="rId8847" Type="http://schemas.openxmlformats.org/officeDocument/2006/relationships/oleObject" Target="embeddings/oleObject4701.bin"/><Relationship Id="rId2191" Type="http://schemas.openxmlformats.org/officeDocument/2006/relationships/oleObject" Target="embeddings/oleObject1174.bin"/><Relationship Id="rId3242" Type="http://schemas.openxmlformats.org/officeDocument/2006/relationships/oleObject" Target="embeddings/oleObject1711.bin"/><Relationship Id="rId6398" Type="http://schemas.openxmlformats.org/officeDocument/2006/relationships/oleObject" Target="embeddings/oleObject3394.bin"/><Relationship Id="rId7449" Type="http://schemas.openxmlformats.org/officeDocument/2006/relationships/oleObject" Target="embeddings/oleObject3955.bin"/><Relationship Id="rId163" Type="http://schemas.openxmlformats.org/officeDocument/2006/relationships/oleObject" Target="embeddings/oleObject101.bin"/><Relationship Id="rId6465" Type="http://schemas.openxmlformats.org/officeDocument/2006/relationships/oleObject" Target="embeddings/oleObject3433.bin"/><Relationship Id="rId7516" Type="http://schemas.openxmlformats.org/officeDocument/2006/relationships/image" Target="media/image3522.wmf"/><Relationship Id="rId7863" Type="http://schemas.openxmlformats.org/officeDocument/2006/relationships/image" Target="media/image3675.wmf"/><Relationship Id="rId8914" Type="http://schemas.openxmlformats.org/officeDocument/2006/relationships/image" Target="media/image4176.wmf"/><Relationship Id="rId230" Type="http://schemas.openxmlformats.org/officeDocument/2006/relationships/oleObject" Target="embeddings/oleObject145.bin"/><Relationship Id="rId5067" Type="http://schemas.openxmlformats.org/officeDocument/2006/relationships/oleObject" Target="embeddings/oleObject2668.bin"/><Relationship Id="rId6118" Type="http://schemas.openxmlformats.org/officeDocument/2006/relationships/oleObject" Target="embeddings/oleObject3232.bin"/><Relationship Id="rId7930" Type="http://schemas.openxmlformats.org/officeDocument/2006/relationships/oleObject" Target="embeddings/oleObject4218.bin"/><Relationship Id="rId4083" Type="http://schemas.openxmlformats.org/officeDocument/2006/relationships/image" Target="media/image1938.wmf"/><Relationship Id="rId5481" Type="http://schemas.openxmlformats.org/officeDocument/2006/relationships/image" Target="media/image2577.wmf"/><Relationship Id="rId6532" Type="http://schemas.openxmlformats.org/officeDocument/2006/relationships/image" Target="media/image3061.wmf"/><Relationship Id="rId1677" Type="http://schemas.openxmlformats.org/officeDocument/2006/relationships/oleObject" Target="embeddings/oleObject904.bin"/><Relationship Id="rId2728" Type="http://schemas.openxmlformats.org/officeDocument/2006/relationships/image" Target="media/image1271.wmf"/><Relationship Id="rId5134" Type="http://schemas.openxmlformats.org/officeDocument/2006/relationships/image" Target="media/image2427.wmf"/><Relationship Id="rId1744" Type="http://schemas.openxmlformats.org/officeDocument/2006/relationships/oleObject" Target="embeddings/oleObject941.bin"/><Relationship Id="rId4150" Type="http://schemas.openxmlformats.org/officeDocument/2006/relationships/oleObject" Target="embeddings/oleObject2175.bin"/><Relationship Id="rId5201" Type="http://schemas.openxmlformats.org/officeDocument/2006/relationships/oleObject" Target="embeddings/oleObject2748.bin"/><Relationship Id="rId8357" Type="http://schemas.openxmlformats.org/officeDocument/2006/relationships/oleObject" Target="embeddings/oleObject4442.bin"/><Relationship Id="rId8771" Type="http://schemas.openxmlformats.org/officeDocument/2006/relationships/image" Target="media/image4108.wmf"/><Relationship Id="rId36" Type="http://schemas.openxmlformats.org/officeDocument/2006/relationships/oleObject" Target="embeddings/oleObject17.bin"/><Relationship Id="rId4967" Type="http://schemas.openxmlformats.org/officeDocument/2006/relationships/oleObject" Target="embeddings/oleObject2618.bin"/><Relationship Id="rId7373" Type="http://schemas.openxmlformats.org/officeDocument/2006/relationships/image" Target="media/image3453.wmf"/><Relationship Id="rId8424" Type="http://schemas.openxmlformats.org/officeDocument/2006/relationships/image" Target="media/image3945.wmf"/><Relationship Id="rId1811" Type="http://schemas.openxmlformats.org/officeDocument/2006/relationships/oleObject" Target="embeddings/oleObject980.bin"/><Relationship Id="rId3569" Type="http://schemas.openxmlformats.org/officeDocument/2006/relationships/image" Target="media/image1684.wmf"/><Relationship Id="rId7026" Type="http://schemas.openxmlformats.org/officeDocument/2006/relationships/oleObject" Target="embeddings/oleObject3725.bin"/><Relationship Id="rId7440" Type="http://schemas.openxmlformats.org/officeDocument/2006/relationships/oleObject" Target="embeddings/oleObject3950.bin"/><Relationship Id="rId3983" Type="http://schemas.openxmlformats.org/officeDocument/2006/relationships/oleObject" Target="embeddings/oleObject2091.bin"/><Relationship Id="rId6042" Type="http://schemas.openxmlformats.org/officeDocument/2006/relationships/oleObject" Target="embeddings/oleObject3193.bin"/><Relationship Id="rId9198" Type="http://schemas.openxmlformats.org/officeDocument/2006/relationships/image" Target="media/image4313.wmf"/><Relationship Id="rId1187" Type="http://schemas.openxmlformats.org/officeDocument/2006/relationships/image" Target="media/image529.wmf"/><Relationship Id="rId2585" Type="http://schemas.openxmlformats.org/officeDocument/2006/relationships/image" Target="media/image1200.wmf"/><Relationship Id="rId3636" Type="http://schemas.openxmlformats.org/officeDocument/2006/relationships/oleObject" Target="embeddings/oleObject1915.bin"/><Relationship Id="rId557" Type="http://schemas.openxmlformats.org/officeDocument/2006/relationships/image" Target="media/image219.wmf"/><Relationship Id="rId971" Type="http://schemas.openxmlformats.org/officeDocument/2006/relationships/oleObject" Target="embeddings/oleObject546.bin"/><Relationship Id="rId2238" Type="http://schemas.openxmlformats.org/officeDocument/2006/relationships/image" Target="media/image1037.wmf"/><Relationship Id="rId2652" Type="http://schemas.openxmlformats.org/officeDocument/2006/relationships/oleObject" Target="embeddings/oleObject1415.bin"/><Relationship Id="rId3703" Type="http://schemas.openxmlformats.org/officeDocument/2006/relationships/image" Target="media/image1751.wmf"/><Relationship Id="rId6859" Type="http://schemas.openxmlformats.org/officeDocument/2006/relationships/oleObject" Target="embeddings/oleObject3641.bin"/><Relationship Id="rId9265" Type="http://schemas.openxmlformats.org/officeDocument/2006/relationships/oleObject" Target="embeddings/oleObject4915.bin"/><Relationship Id="rId624" Type="http://schemas.openxmlformats.org/officeDocument/2006/relationships/oleObject" Target="embeddings/oleObject368.bin"/><Relationship Id="rId1254" Type="http://schemas.openxmlformats.org/officeDocument/2006/relationships/image" Target="media/image562.wmf"/><Relationship Id="rId2305" Type="http://schemas.openxmlformats.org/officeDocument/2006/relationships/oleObject" Target="embeddings/oleObject1231.bin"/><Relationship Id="rId5875" Type="http://schemas.openxmlformats.org/officeDocument/2006/relationships/image" Target="media/image2763.wmf"/><Relationship Id="rId6926" Type="http://schemas.openxmlformats.org/officeDocument/2006/relationships/image" Target="media/image3248.wmf"/><Relationship Id="rId8281" Type="http://schemas.openxmlformats.org/officeDocument/2006/relationships/oleObject" Target="embeddings/oleObject4403.bin"/><Relationship Id="rId1321" Type="http://schemas.openxmlformats.org/officeDocument/2006/relationships/oleObject" Target="embeddings/oleObject725.bin"/><Relationship Id="rId4477" Type="http://schemas.openxmlformats.org/officeDocument/2006/relationships/oleObject" Target="embeddings/oleObject2340.bin"/><Relationship Id="rId4891" Type="http://schemas.openxmlformats.org/officeDocument/2006/relationships/oleObject" Target="embeddings/oleObject2572.bin"/><Relationship Id="rId5528" Type="http://schemas.openxmlformats.org/officeDocument/2006/relationships/oleObject" Target="embeddings/oleObject2924.bin"/><Relationship Id="rId3079" Type="http://schemas.openxmlformats.org/officeDocument/2006/relationships/image" Target="media/image1446.wmf"/><Relationship Id="rId3493" Type="http://schemas.openxmlformats.org/officeDocument/2006/relationships/image" Target="media/image1649.wmf"/><Relationship Id="rId4544" Type="http://schemas.openxmlformats.org/officeDocument/2006/relationships/image" Target="media/image2167.wmf"/><Relationship Id="rId5942" Type="http://schemas.openxmlformats.org/officeDocument/2006/relationships/image" Target="media/image2796.wmf"/><Relationship Id="rId8001" Type="http://schemas.openxmlformats.org/officeDocument/2006/relationships/oleObject" Target="embeddings/oleObject4255.bin"/><Relationship Id="rId2095" Type="http://schemas.openxmlformats.org/officeDocument/2006/relationships/image" Target="media/image966.wmf"/><Relationship Id="rId3146" Type="http://schemas.openxmlformats.org/officeDocument/2006/relationships/oleObject" Target="embeddings/oleObject1663.bin"/><Relationship Id="rId481" Type="http://schemas.openxmlformats.org/officeDocument/2006/relationships/oleObject" Target="embeddings/oleObject296.bin"/><Relationship Id="rId2162" Type="http://schemas.openxmlformats.org/officeDocument/2006/relationships/image" Target="media/image999.wmf"/><Relationship Id="rId3560" Type="http://schemas.openxmlformats.org/officeDocument/2006/relationships/oleObject" Target="embeddings/oleObject1877.bin"/><Relationship Id="rId4611" Type="http://schemas.openxmlformats.org/officeDocument/2006/relationships/oleObject" Target="embeddings/oleObject2407.bin"/><Relationship Id="rId6369" Type="http://schemas.openxmlformats.org/officeDocument/2006/relationships/image" Target="media/image2986.wmf"/><Relationship Id="rId7767" Type="http://schemas.openxmlformats.org/officeDocument/2006/relationships/image" Target="media/image3627.wmf"/><Relationship Id="rId8818" Type="http://schemas.openxmlformats.org/officeDocument/2006/relationships/image" Target="media/image4128.wmf"/><Relationship Id="rId134" Type="http://schemas.openxmlformats.org/officeDocument/2006/relationships/oleObject" Target="embeddings/oleObject76.bin"/><Relationship Id="rId3213" Type="http://schemas.openxmlformats.org/officeDocument/2006/relationships/image" Target="media/image1513.wmf"/><Relationship Id="rId6783" Type="http://schemas.openxmlformats.org/officeDocument/2006/relationships/image" Target="media/image3177.wmf"/><Relationship Id="rId7834" Type="http://schemas.openxmlformats.org/officeDocument/2006/relationships/oleObject" Target="embeddings/oleObject4170.bin"/><Relationship Id="rId2979" Type="http://schemas.openxmlformats.org/officeDocument/2006/relationships/image" Target="media/image1396.wmf"/><Relationship Id="rId5385" Type="http://schemas.openxmlformats.org/officeDocument/2006/relationships/oleObject" Target="embeddings/oleObject2848.bin"/><Relationship Id="rId6436" Type="http://schemas.openxmlformats.org/officeDocument/2006/relationships/image" Target="media/image3016.wmf"/><Relationship Id="rId6850" Type="http://schemas.openxmlformats.org/officeDocument/2006/relationships/image" Target="media/image3210.wmf"/><Relationship Id="rId7901" Type="http://schemas.openxmlformats.org/officeDocument/2006/relationships/image" Target="media/image3694.wmf"/><Relationship Id="rId201" Type="http://schemas.openxmlformats.org/officeDocument/2006/relationships/image" Target="media/image72.wmf"/><Relationship Id="rId1995" Type="http://schemas.openxmlformats.org/officeDocument/2006/relationships/image" Target="media/image916.wmf"/><Relationship Id="rId5038" Type="http://schemas.openxmlformats.org/officeDocument/2006/relationships/image" Target="media/image2381.wmf"/><Relationship Id="rId5452" Type="http://schemas.openxmlformats.org/officeDocument/2006/relationships/image" Target="media/image2563.wmf"/><Relationship Id="rId6503" Type="http://schemas.openxmlformats.org/officeDocument/2006/relationships/oleObject" Target="embeddings/oleObject3453.bin"/><Relationship Id="rId1648" Type="http://schemas.openxmlformats.org/officeDocument/2006/relationships/image" Target="media/image755.wmf"/><Relationship Id="rId4054" Type="http://schemas.openxmlformats.org/officeDocument/2006/relationships/oleObject" Target="embeddings/oleObject2127.bin"/><Relationship Id="rId5105" Type="http://schemas.openxmlformats.org/officeDocument/2006/relationships/oleObject" Target="embeddings/oleObject2687.bin"/><Relationship Id="rId8675" Type="http://schemas.openxmlformats.org/officeDocument/2006/relationships/image" Target="media/image4065.wmf"/><Relationship Id="rId3070" Type="http://schemas.openxmlformats.org/officeDocument/2006/relationships/oleObject" Target="embeddings/oleObject1625.bin"/><Relationship Id="rId4121" Type="http://schemas.openxmlformats.org/officeDocument/2006/relationships/image" Target="media/image1957.wmf"/><Relationship Id="rId7277" Type="http://schemas.openxmlformats.org/officeDocument/2006/relationships/oleObject" Target="embeddings/oleObject3868.bin"/><Relationship Id="rId8328" Type="http://schemas.openxmlformats.org/officeDocument/2006/relationships/image" Target="media/image3898.wmf"/><Relationship Id="rId1715" Type="http://schemas.openxmlformats.org/officeDocument/2006/relationships/oleObject" Target="embeddings/oleObject924.bin"/><Relationship Id="rId6293" Type="http://schemas.openxmlformats.org/officeDocument/2006/relationships/oleObject" Target="embeddings/oleObject3333.bin"/><Relationship Id="rId7691" Type="http://schemas.openxmlformats.org/officeDocument/2006/relationships/oleObject" Target="embeddings/oleObject4085.bin"/><Relationship Id="rId8742" Type="http://schemas.openxmlformats.org/officeDocument/2006/relationships/image" Target="media/image4095.wmf"/><Relationship Id="rId3887" Type="http://schemas.openxmlformats.org/officeDocument/2006/relationships/image" Target="media/image1841.wmf"/><Relationship Id="rId4938" Type="http://schemas.openxmlformats.org/officeDocument/2006/relationships/image" Target="media/image2331.wmf"/><Relationship Id="rId7344" Type="http://schemas.openxmlformats.org/officeDocument/2006/relationships/oleObject" Target="embeddings/oleObject3902.bin"/><Relationship Id="rId2489" Type="http://schemas.openxmlformats.org/officeDocument/2006/relationships/image" Target="media/image1152.wmf"/><Relationship Id="rId3954" Type="http://schemas.openxmlformats.org/officeDocument/2006/relationships/image" Target="media/image1874.wmf"/><Relationship Id="rId6360" Type="http://schemas.openxmlformats.org/officeDocument/2006/relationships/oleObject" Target="embeddings/oleObject3375.bin"/><Relationship Id="rId7411" Type="http://schemas.openxmlformats.org/officeDocument/2006/relationships/image" Target="media/image3472.wmf"/><Relationship Id="rId875" Type="http://schemas.openxmlformats.org/officeDocument/2006/relationships/image" Target="media/image376.wmf"/><Relationship Id="rId2556" Type="http://schemas.openxmlformats.org/officeDocument/2006/relationships/oleObject" Target="embeddings/oleObject1367.bin"/><Relationship Id="rId2970" Type="http://schemas.openxmlformats.org/officeDocument/2006/relationships/oleObject" Target="embeddings/oleObject1575.bin"/><Relationship Id="rId3607" Type="http://schemas.openxmlformats.org/officeDocument/2006/relationships/image" Target="media/image1703.wmf"/><Relationship Id="rId6013" Type="http://schemas.openxmlformats.org/officeDocument/2006/relationships/image" Target="media/image2831.wmf"/><Relationship Id="rId9169" Type="http://schemas.openxmlformats.org/officeDocument/2006/relationships/oleObject" Target="embeddings/oleObject4868.bin"/><Relationship Id="rId528" Type="http://schemas.openxmlformats.org/officeDocument/2006/relationships/oleObject" Target="embeddings/oleObject320.bin"/><Relationship Id="rId942" Type="http://schemas.openxmlformats.org/officeDocument/2006/relationships/oleObject" Target="embeddings/oleObject530.bin"/><Relationship Id="rId1158" Type="http://schemas.openxmlformats.org/officeDocument/2006/relationships/oleObject" Target="embeddings/oleObject640.bin"/><Relationship Id="rId1572" Type="http://schemas.openxmlformats.org/officeDocument/2006/relationships/image" Target="media/image717.wmf"/><Relationship Id="rId2209" Type="http://schemas.openxmlformats.org/officeDocument/2006/relationships/oleObject" Target="embeddings/oleObject1183.bin"/><Relationship Id="rId2623" Type="http://schemas.openxmlformats.org/officeDocument/2006/relationships/image" Target="media/image1219.wmf"/><Relationship Id="rId5779" Type="http://schemas.openxmlformats.org/officeDocument/2006/relationships/image" Target="media/image2715.wmf"/><Relationship Id="rId8185" Type="http://schemas.openxmlformats.org/officeDocument/2006/relationships/image" Target="media/image3833.wmf"/><Relationship Id="rId9236" Type="http://schemas.openxmlformats.org/officeDocument/2006/relationships/image" Target="media/image4332.wmf"/><Relationship Id="rId1225" Type="http://schemas.openxmlformats.org/officeDocument/2006/relationships/image" Target="media/image548.wmf"/><Relationship Id="rId8252" Type="http://schemas.openxmlformats.org/officeDocument/2006/relationships/image" Target="media/image3860.wmf"/><Relationship Id="rId3397" Type="http://schemas.openxmlformats.org/officeDocument/2006/relationships/image" Target="media/image1603.wmf"/><Relationship Id="rId4795" Type="http://schemas.openxmlformats.org/officeDocument/2006/relationships/oleObject" Target="embeddings/oleObject2517.bin"/><Relationship Id="rId5846" Type="http://schemas.openxmlformats.org/officeDocument/2006/relationships/oleObject" Target="embeddings/oleObject3094.bin"/><Relationship Id="rId4448" Type="http://schemas.openxmlformats.org/officeDocument/2006/relationships/image" Target="media/image2119.wmf"/><Relationship Id="rId4862" Type="http://schemas.openxmlformats.org/officeDocument/2006/relationships/oleObject" Target="embeddings/oleObject2558.bin"/><Relationship Id="rId5913" Type="http://schemas.openxmlformats.org/officeDocument/2006/relationships/image" Target="media/image2782.wmf"/><Relationship Id="rId3464" Type="http://schemas.openxmlformats.org/officeDocument/2006/relationships/oleObject" Target="embeddings/oleObject1825.bin"/><Relationship Id="rId4515" Type="http://schemas.openxmlformats.org/officeDocument/2006/relationships/oleObject" Target="embeddings/oleObject2359.bin"/><Relationship Id="rId385" Type="http://schemas.openxmlformats.org/officeDocument/2006/relationships/oleObject" Target="embeddings/oleObject242.bin"/><Relationship Id="rId2066" Type="http://schemas.openxmlformats.org/officeDocument/2006/relationships/oleObject" Target="embeddings/oleObject1111.bin"/><Relationship Id="rId2480" Type="http://schemas.openxmlformats.org/officeDocument/2006/relationships/image" Target="media/image1149.wmf"/><Relationship Id="rId3117" Type="http://schemas.openxmlformats.org/officeDocument/2006/relationships/image" Target="media/image1465.wmf"/><Relationship Id="rId3531" Type="http://schemas.openxmlformats.org/officeDocument/2006/relationships/image" Target="media/image1668.wmf"/><Relationship Id="rId6687" Type="http://schemas.openxmlformats.org/officeDocument/2006/relationships/image" Target="media/image3130.wmf"/><Relationship Id="rId7738" Type="http://schemas.openxmlformats.org/officeDocument/2006/relationships/oleObject" Target="embeddings/oleObject4116.bin"/><Relationship Id="rId9093" Type="http://schemas.openxmlformats.org/officeDocument/2006/relationships/oleObject" Target="embeddings/oleObject4829.bin"/><Relationship Id="rId452" Type="http://schemas.openxmlformats.org/officeDocument/2006/relationships/image" Target="media/image167.wmf"/><Relationship Id="rId1082" Type="http://schemas.openxmlformats.org/officeDocument/2006/relationships/image" Target="media/image477.wmf"/><Relationship Id="rId2133" Type="http://schemas.openxmlformats.org/officeDocument/2006/relationships/image" Target="media/image985.wmf"/><Relationship Id="rId5289" Type="http://schemas.openxmlformats.org/officeDocument/2006/relationships/oleObject" Target="embeddings/oleObject2798.bin"/><Relationship Id="rId6754" Type="http://schemas.openxmlformats.org/officeDocument/2006/relationships/image" Target="media/image3162.wmf"/><Relationship Id="rId7805" Type="http://schemas.openxmlformats.org/officeDocument/2006/relationships/image" Target="media/image3646.wmf"/><Relationship Id="rId9160" Type="http://schemas.openxmlformats.org/officeDocument/2006/relationships/image" Target="media/image4293.wmf"/><Relationship Id="rId105" Type="http://schemas.openxmlformats.org/officeDocument/2006/relationships/image" Target="media/image40.wmf"/><Relationship Id="rId2200" Type="http://schemas.openxmlformats.org/officeDocument/2006/relationships/image" Target="media/image1018.wmf"/><Relationship Id="rId5356" Type="http://schemas.openxmlformats.org/officeDocument/2006/relationships/oleObject" Target="embeddings/oleObject2833.bin"/><Relationship Id="rId6407" Type="http://schemas.openxmlformats.org/officeDocument/2006/relationships/oleObject" Target="embeddings/oleObject3402.bin"/><Relationship Id="rId1899" Type="http://schemas.openxmlformats.org/officeDocument/2006/relationships/image" Target="media/image869.wmf"/><Relationship Id="rId4372" Type="http://schemas.openxmlformats.org/officeDocument/2006/relationships/oleObject" Target="embeddings/oleObject2286.bin"/><Relationship Id="rId5009" Type="http://schemas.openxmlformats.org/officeDocument/2006/relationships/oleObject" Target="embeddings/oleObject2639.bin"/><Relationship Id="rId5770" Type="http://schemas.openxmlformats.org/officeDocument/2006/relationships/oleObject" Target="embeddings/oleObject3056.bin"/><Relationship Id="rId6821" Type="http://schemas.openxmlformats.org/officeDocument/2006/relationships/oleObject" Target="embeddings/oleObject3622.bin"/><Relationship Id="rId8579" Type="http://schemas.openxmlformats.org/officeDocument/2006/relationships/image" Target="media/image4020.wmf"/><Relationship Id="rId1966" Type="http://schemas.openxmlformats.org/officeDocument/2006/relationships/oleObject" Target="embeddings/oleObject1060.bin"/><Relationship Id="rId4025" Type="http://schemas.openxmlformats.org/officeDocument/2006/relationships/image" Target="media/image1909.wmf"/><Relationship Id="rId5423" Type="http://schemas.openxmlformats.org/officeDocument/2006/relationships/oleObject" Target="embeddings/oleObject2868.bin"/><Relationship Id="rId8993" Type="http://schemas.openxmlformats.org/officeDocument/2006/relationships/oleObject" Target="embeddings/oleObject4774.bin"/><Relationship Id="rId1619" Type="http://schemas.openxmlformats.org/officeDocument/2006/relationships/oleObject" Target="embeddings/oleObject875.bin"/><Relationship Id="rId7595" Type="http://schemas.openxmlformats.org/officeDocument/2006/relationships/oleObject" Target="embeddings/oleObject4030.bin"/><Relationship Id="rId8646" Type="http://schemas.openxmlformats.org/officeDocument/2006/relationships/oleObject" Target="embeddings/oleObject4591.bin"/><Relationship Id="rId3041" Type="http://schemas.openxmlformats.org/officeDocument/2006/relationships/image" Target="media/image1427.wmf"/><Relationship Id="rId6197" Type="http://schemas.openxmlformats.org/officeDocument/2006/relationships/image" Target="media/image2910.wmf"/><Relationship Id="rId7248" Type="http://schemas.openxmlformats.org/officeDocument/2006/relationships/image" Target="media/image3393.wmf"/><Relationship Id="rId7662" Type="http://schemas.openxmlformats.org/officeDocument/2006/relationships/image" Target="media/image3591.wmf"/><Relationship Id="rId8713" Type="http://schemas.openxmlformats.org/officeDocument/2006/relationships/oleObject" Target="embeddings/oleObject4629.bin"/><Relationship Id="rId3858" Type="http://schemas.openxmlformats.org/officeDocument/2006/relationships/image" Target="media/image1828.wmf"/><Relationship Id="rId4909" Type="http://schemas.openxmlformats.org/officeDocument/2006/relationships/oleObject" Target="embeddings/oleObject2589.bin"/><Relationship Id="rId6264" Type="http://schemas.openxmlformats.org/officeDocument/2006/relationships/image" Target="media/image2942.wmf"/><Relationship Id="rId7315" Type="http://schemas.openxmlformats.org/officeDocument/2006/relationships/image" Target="media/image3424.wmf"/><Relationship Id="rId779" Type="http://schemas.openxmlformats.org/officeDocument/2006/relationships/image" Target="media/image328.wmf"/><Relationship Id="rId5280" Type="http://schemas.openxmlformats.org/officeDocument/2006/relationships/image" Target="media/image2483.wmf"/><Relationship Id="rId6331" Type="http://schemas.openxmlformats.org/officeDocument/2006/relationships/oleObject" Target="embeddings/oleObject3352.bin"/><Relationship Id="rId1476" Type="http://schemas.openxmlformats.org/officeDocument/2006/relationships/image" Target="media/image670.wmf"/><Relationship Id="rId2874" Type="http://schemas.openxmlformats.org/officeDocument/2006/relationships/oleObject" Target="embeddings/oleObject1527.bin"/><Relationship Id="rId3925" Type="http://schemas.openxmlformats.org/officeDocument/2006/relationships/image" Target="media/image1860.wmf"/><Relationship Id="rId8089" Type="http://schemas.openxmlformats.org/officeDocument/2006/relationships/image" Target="media/image3785.wmf"/><Relationship Id="rId846" Type="http://schemas.openxmlformats.org/officeDocument/2006/relationships/oleObject" Target="embeddings/oleObject481.bin"/><Relationship Id="rId1129" Type="http://schemas.openxmlformats.org/officeDocument/2006/relationships/oleObject" Target="embeddings/oleObject625.bin"/><Relationship Id="rId1890" Type="http://schemas.openxmlformats.org/officeDocument/2006/relationships/oleObject" Target="embeddings/oleObject1022.bin"/><Relationship Id="rId2527" Type="http://schemas.openxmlformats.org/officeDocument/2006/relationships/image" Target="media/image1171.wmf"/><Relationship Id="rId2941" Type="http://schemas.openxmlformats.org/officeDocument/2006/relationships/image" Target="media/image1377.wmf"/><Relationship Id="rId5000" Type="http://schemas.openxmlformats.org/officeDocument/2006/relationships/image" Target="media/image2362.wmf"/><Relationship Id="rId8156" Type="http://schemas.openxmlformats.org/officeDocument/2006/relationships/oleObject" Target="embeddings/oleObject4334.bin"/><Relationship Id="rId9207" Type="http://schemas.openxmlformats.org/officeDocument/2006/relationships/oleObject" Target="embeddings/oleObject4886.bin"/><Relationship Id="rId913" Type="http://schemas.openxmlformats.org/officeDocument/2006/relationships/oleObject" Target="embeddings/oleObject515.bin"/><Relationship Id="rId1543" Type="http://schemas.openxmlformats.org/officeDocument/2006/relationships/oleObject" Target="embeddings/oleObject837.bin"/><Relationship Id="rId4699" Type="http://schemas.openxmlformats.org/officeDocument/2006/relationships/oleObject" Target="embeddings/oleObject2454.bin"/><Relationship Id="rId8570" Type="http://schemas.openxmlformats.org/officeDocument/2006/relationships/oleObject" Target="embeddings/oleObject4551.bin"/><Relationship Id="rId1610" Type="http://schemas.openxmlformats.org/officeDocument/2006/relationships/image" Target="media/image736.wmf"/><Relationship Id="rId4766" Type="http://schemas.openxmlformats.org/officeDocument/2006/relationships/oleObject" Target="embeddings/oleObject2498.bin"/><Relationship Id="rId5817" Type="http://schemas.openxmlformats.org/officeDocument/2006/relationships/image" Target="media/image2734.wmf"/><Relationship Id="rId7172" Type="http://schemas.openxmlformats.org/officeDocument/2006/relationships/oleObject" Target="embeddings/oleObject3810.bin"/><Relationship Id="rId8223" Type="http://schemas.openxmlformats.org/officeDocument/2006/relationships/oleObject" Target="embeddings/oleObject4372.bin"/><Relationship Id="rId3368" Type="http://schemas.openxmlformats.org/officeDocument/2006/relationships/oleObject" Target="embeddings/oleObject1776.bin"/><Relationship Id="rId3782" Type="http://schemas.openxmlformats.org/officeDocument/2006/relationships/image" Target="media/image1790.wmf"/><Relationship Id="rId4419" Type="http://schemas.openxmlformats.org/officeDocument/2006/relationships/image" Target="media/image2106.wmf"/><Relationship Id="rId4833" Type="http://schemas.openxmlformats.org/officeDocument/2006/relationships/oleObject" Target="embeddings/oleObject2544.bin"/><Relationship Id="rId7989" Type="http://schemas.openxmlformats.org/officeDocument/2006/relationships/oleObject" Target="embeddings/oleObject4252.bin"/><Relationship Id="rId289" Type="http://schemas.openxmlformats.org/officeDocument/2006/relationships/oleObject" Target="embeddings/oleObject179.bin"/><Relationship Id="rId2384" Type="http://schemas.openxmlformats.org/officeDocument/2006/relationships/oleObject" Target="embeddings/oleObject1278.bin"/><Relationship Id="rId3435" Type="http://schemas.openxmlformats.org/officeDocument/2006/relationships/image" Target="media/image1622.wmf"/><Relationship Id="rId356" Type="http://schemas.openxmlformats.org/officeDocument/2006/relationships/image" Target="media/image127.wmf"/><Relationship Id="rId770" Type="http://schemas.openxmlformats.org/officeDocument/2006/relationships/oleObject" Target="embeddings/oleObject443.bin"/><Relationship Id="rId2037" Type="http://schemas.openxmlformats.org/officeDocument/2006/relationships/image" Target="media/image937.wmf"/><Relationship Id="rId2451" Type="http://schemas.openxmlformats.org/officeDocument/2006/relationships/image" Target="media/image1136.wmf"/><Relationship Id="rId4900" Type="http://schemas.openxmlformats.org/officeDocument/2006/relationships/oleObject" Target="embeddings/oleObject2581.bin"/><Relationship Id="rId6658" Type="http://schemas.openxmlformats.org/officeDocument/2006/relationships/oleObject" Target="embeddings/oleObject3539.bin"/><Relationship Id="rId9064" Type="http://schemas.openxmlformats.org/officeDocument/2006/relationships/oleObject" Target="embeddings/oleObject4813.bin"/><Relationship Id="rId423" Type="http://schemas.openxmlformats.org/officeDocument/2006/relationships/oleObject" Target="embeddings/oleObject266.bin"/><Relationship Id="rId1053" Type="http://schemas.openxmlformats.org/officeDocument/2006/relationships/oleObject" Target="embeddings/oleObject587.bin"/><Relationship Id="rId2104" Type="http://schemas.openxmlformats.org/officeDocument/2006/relationships/oleObject" Target="embeddings/oleObject1130.bin"/><Relationship Id="rId3502" Type="http://schemas.openxmlformats.org/officeDocument/2006/relationships/oleObject" Target="embeddings/oleObject1845.bin"/><Relationship Id="rId7709" Type="http://schemas.openxmlformats.org/officeDocument/2006/relationships/oleObject" Target="embeddings/oleObject4095.bin"/><Relationship Id="rId8080" Type="http://schemas.openxmlformats.org/officeDocument/2006/relationships/oleObject" Target="embeddings/oleObject4295.bin"/><Relationship Id="rId9131" Type="http://schemas.openxmlformats.org/officeDocument/2006/relationships/oleObject" Target="embeddings/oleObject4849.bin"/><Relationship Id="rId5674" Type="http://schemas.openxmlformats.org/officeDocument/2006/relationships/oleObject" Target="embeddings/oleObject3004.bin"/><Relationship Id="rId6725" Type="http://schemas.openxmlformats.org/officeDocument/2006/relationships/oleObject" Target="embeddings/oleObject3574.bin"/><Relationship Id="rId1120" Type="http://schemas.openxmlformats.org/officeDocument/2006/relationships/image" Target="media/image496.wmf"/><Relationship Id="rId4276" Type="http://schemas.openxmlformats.org/officeDocument/2006/relationships/image" Target="media/image2034.wmf"/><Relationship Id="rId4690" Type="http://schemas.openxmlformats.org/officeDocument/2006/relationships/image" Target="media/image2240.wmf"/><Relationship Id="rId5327" Type="http://schemas.openxmlformats.org/officeDocument/2006/relationships/oleObject" Target="embeddings/oleObject2817.bin"/><Relationship Id="rId5741" Type="http://schemas.openxmlformats.org/officeDocument/2006/relationships/image" Target="media/image2696.wmf"/><Relationship Id="rId8897" Type="http://schemas.openxmlformats.org/officeDocument/2006/relationships/oleObject" Target="embeddings/oleObject4726.bin"/><Relationship Id="rId1937" Type="http://schemas.openxmlformats.org/officeDocument/2006/relationships/image" Target="media/image888.wmf"/><Relationship Id="rId3292" Type="http://schemas.openxmlformats.org/officeDocument/2006/relationships/oleObject" Target="embeddings/oleObject1737.bin"/><Relationship Id="rId4343" Type="http://schemas.openxmlformats.org/officeDocument/2006/relationships/image" Target="media/image2068.wmf"/><Relationship Id="rId7499" Type="http://schemas.openxmlformats.org/officeDocument/2006/relationships/oleObject" Target="embeddings/oleObject3982.bin"/><Relationship Id="rId8964" Type="http://schemas.openxmlformats.org/officeDocument/2006/relationships/image" Target="media/image4201.wmf"/><Relationship Id="rId4410" Type="http://schemas.openxmlformats.org/officeDocument/2006/relationships/oleObject" Target="embeddings/oleObject2305.bin"/><Relationship Id="rId7566" Type="http://schemas.openxmlformats.org/officeDocument/2006/relationships/image" Target="media/image3547.wmf"/><Relationship Id="rId8617" Type="http://schemas.openxmlformats.org/officeDocument/2006/relationships/image" Target="media/image4039.wmf"/><Relationship Id="rId280" Type="http://schemas.openxmlformats.org/officeDocument/2006/relationships/image" Target="media/image106.png"/><Relationship Id="rId3012" Type="http://schemas.openxmlformats.org/officeDocument/2006/relationships/oleObject" Target="embeddings/oleObject1596.bin"/><Relationship Id="rId6168" Type="http://schemas.openxmlformats.org/officeDocument/2006/relationships/oleObject" Target="embeddings/oleObject3267.bin"/><Relationship Id="rId6582" Type="http://schemas.openxmlformats.org/officeDocument/2006/relationships/oleObject" Target="embeddings/oleObject3497.bin"/><Relationship Id="rId7219" Type="http://schemas.openxmlformats.org/officeDocument/2006/relationships/image" Target="media/image3380.wmf"/><Relationship Id="rId7980" Type="http://schemas.openxmlformats.org/officeDocument/2006/relationships/image" Target="media/image3729.wmf"/><Relationship Id="rId5184" Type="http://schemas.openxmlformats.org/officeDocument/2006/relationships/image" Target="media/image2441.wmf"/><Relationship Id="rId6235" Type="http://schemas.openxmlformats.org/officeDocument/2006/relationships/oleObject" Target="embeddings/oleObject3304.bin"/><Relationship Id="rId7633" Type="http://schemas.openxmlformats.org/officeDocument/2006/relationships/image" Target="media/image3581.wmf"/><Relationship Id="rId2778" Type="http://schemas.openxmlformats.org/officeDocument/2006/relationships/image" Target="media/image1296.wmf"/><Relationship Id="rId3829" Type="http://schemas.openxmlformats.org/officeDocument/2006/relationships/oleObject" Target="embeddings/oleObject2012.bin"/><Relationship Id="rId7700" Type="http://schemas.openxmlformats.org/officeDocument/2006/relationships/image" Target="media/image3607.wmf"/><Relationship Id="rId1794" Type="http://schemas.openxmlformats.org/officeDocument/2006/relationships/image" Target="media/image821.wmf"/><Relationship Id="rId2845" Type="http://schemas.openxmlformats.org/officeDocument/2006/relationships/image" Target="media/image1329.wmf"/><Relationship Id="rId5251" Type="http://schemas.openxmlformats.org/officeDocument/2006/relationships/oleObject" Target="embeddings/oleObject2774.bin"/><Relationship Id="rId6302" Type="http://schemas.openxmlformats.org/officeDocument/2006/relationships/image" Target="media/image2961.wmf"/><Relationship Id="rId86" Type="http://schemas.openxmlformats.org/officeDocument/2006/relationships/oleObject" Target="embeddings/oleObject46.bin"/><Relationship Id="rId817" Type="http://schemas.openxmlformats.org/officeDocument/2006/relationships/image" Target="media/image347.wmf"/><Relationship Id="rId1447" Type="http://schemas.openxmlformats.org/officeDocument/2006/relationships/oleObject" Target="embeddings/oleObject788.bin"/><Relationship Id="rId1861" Type="http://schemas.openxmlformats.org/officeDocument/2006/relationships/image" Target="media/image850.wmf"/><Relationship Id="rId2912" Type="http://schemas.openxmlformats.org/officeDocument/2006/relationships/oleObject" Target="embeddings/oleObject1546.bin"/><Relationship Id="rId8474" Type="http://schemas.openxmlformats.org/officeDocument/2006/relationships/image" Target="media/image3970.wmf"/><Relationship Id="rId1514" Type="http://schemas.openxmlformats.org/officeDocument/2006/relationships/image" Target="media/image688.wmf"/><Relationship Id="rId7076" Type="http://schemas.openxmlformats.org/officeDocument/2006/relationships/oleObject" Target="embeddings/oleObject3757.bin"/><Relationship Id="rId7490" Type="http://schemas.openxmlformats.org/officeDocument/2006/relationships/image" Target="media/image3509.wmf"/><Relationship Id="rId8127" Type="http://schemas.openxmlformats.org/officeDocument/2006/relationships/image" Target="media/image3804.wmf"/><Relationship Id="rId8541" Type="http://schemas.openxmlformats.org/officeDocument/2006/relationships/oleObject" Target="embeddings/oleObject4535.bin"/><Relationship Id="rId3686" Type="http://schemas.openxmlformats.org/officeDocument/2006/relationships/oleObject" Target="embeddings/oleObject1940.bin"/><Relationship Id="rId6092" Type="http://schemas.openxmlformats.org/officeDocument/2006/relationships/oleObject" Target="embeddings/oleObject3218.bin"/><Relationship Id="rId7143" Type="http://schemas.openxmlformats.org/officeDocument/2006/relationships/image" Target="media/image3345.wmf"/><Relationship Id="rId2288" Type="http://schemas.openxmlformats.org/officeDocument/2006/relationships/image" Target="media/image1062.wmf"/><Relationship Id="rId3339" Type="http://schemas.openxmlformats.org/officeDocument/2006/relationships/image" Target="media/image1574.wmf"/><Relationship Id="rId4737" Type="http://schemas.openxmlformats.org/officeDocument/2006/relationships/image" Target="media/image2255.png"/><Relationship Id="rId7210" Type="http://schemas.openxmlformats.org/officeDocument/2006/relationships/oleObject" Target="embeddings/oleObject3831.bin"/><Relationship Id="rId3753" Type="http://schemas.openxmlformats.org/officeDocument/2006/relationships/oleObject" Target="embeddings/oleObject1974.bin"/><Relationship Id="rId4804" Type="http://schemas.openxmlformats.org/officeDocument/2006/relationships/oleObject" Target="embeddings/oleObject2525.bin"/><Relationship Id="rId674" Type="http://schemas.openxmlformats.org/officeDocument/2006/relationships/image" Target="media/image276.wmf"/><Relationship Id="rId2355" Type="http://schemas.openxmlformats.org/officeDocument/2006/relationships/image" Target="media/image1090.wmf"/><Relationship Id="rId3406" Type="http://schemas.openxmlformats.org/officeDocument/2006/relationships/oleObject" Target="embeddings/oleObject1795.bin"/><Relationship Id="rId3820" Type="http://schemas.openxmlformats.org/officeDocument/2006/relationships/image" Target="media/image1809.wmf"/><Relationship Id="rId6976" Type="http://schemas.openxmlformats.org/officeDocument/2006/relationships/oleObject" Target="embeddings/oleObject3700.bin"/><Relationship Id="rId327" Type="http://schemas.openxmlformats.org/officeDocument/2006/relationships/oleObject" Target="embeddings/oleObject208.bin"/><Relationship Id="rId741" Type="http://schemas.openxmlformats.org/officeDocument/2006/relationships/image" Target="media/image309.wmf"/><Relationship Id="rId1371" Type="http://schemas.openxmlformats.org/officeDocument/2006/relationships/oleObject" Target="embeddings/oleObject750.bin"/><Relationship Id="rId2008" Type="http://schemas.openxmlformats.org/officeDocument/2006/relationships/oleObject" Target="embeddings/oleObject1082.bin"/><Relationship Id="rId2422" Type="http://schemas.openxmlformats.org/officeDocument/2006/relationships/oleObject" Target="embeddings/oleObject1297.bin"/><Relationship Id="rId5578" Type="http://schemas.openxmlformats.org/officeDocument/2006/relationships/image" Target="media/image2625.wmf"/><Relationship Id="rId5992" Type="http://schemas.openxmlformats.org/officeDocument/2006/relationships/image" Target="media/image2821.wmf"/><Relationship Id="rId6629" Type="http://schemas.openxmlformats.org/officeDocument/2006/relationships/image" Target="media/image3102.wmf"/><Relationship Id="rId9035" Type="http://schemas.openxmlformats.org/officeDocument/2006/relationships/oleObject" Target="embeddings/oleObject4796.bin"/><Relationship Id="rId1024" Type="http://schemas.openxmlformats.org/officeDocument/2006/relationships/image" Target="media/image448.wmf"/><Relationship Id="rId4594" Type="http://schemas.openxmlformats.org/officeDocument/2006/relationships/image" Target="media/image2192.wmf"/><Relationship Id="rId5645" Type="http://schemas.openxmlformats.org/officeDocument/2006/relationships/oleObject" Target="embeddings/oleObject2989.bin"/><Relationship Id="rId8051" Type="http://schemas.openxmlformats.org/officeDocument/2006/relationships/oleObject" Target="embeddings/oleObject4280.bin"/><Relationship Id="rId9102" Type="http://schemas.openxmlformats.org/officeDocument/2006/relationships/image" Target="media/image4264.wmf"/><Relationship Id="rId3196" Type="http://schemas.openxmlformats.org/officeDocument/2006/relationships/oleObject" Target="embeddings/oleObject1688.bin"/><Relationship Id="rId4247" Type="http://schemas.openxmlformats.org/officeDocument/2006/relationships/oleObject" Target="embeddings/oleObject2224.bin"/><Relationship Id="rId4661" Type="http://schemas.openxmlformats.org/officeDocument/2006/relationships/oleObject" Target="embeddings/oleObject2432.bin"/><Relationship Id="rId8868" Type="http://schemas.openxmlformats.org/officeDocument/2006/relationships/image" Target="media/image4153.wmf"/><Relationship Id="rId3263" Type="http://schemas.openxmlformats.org/officeDocument/2006/relationships/image" Target="media/image1538.wmf"/><Relationship Id="rId4314" Type="http://schemas.openxmlformats.org/officeDocument/2006/relationships/image" Target="media/image2053.wmf"/><Relationship Id="rId5712" Type="http://schemas.openxmlformats.org/officeDocument/2006/relationships/image" Target="media/image2683.wmf"/><Relationship Id="rId184" Type="http://schemas.openxmlformats.org/officeDocument/2006/relationships/oleObject" Target="embeddings/oleObject112.bin"/><Relationship Id="rId1908" Type="http://schemas.openxmlformats.org/officeDocument/2006/relationships/oleObject" Target="embeddings/oleObject1031.bin"/><Relationship Id="rId7884" Type="http://schemas.openxmlformats.org/officeDocument/2006/relationships/oleObject" Target="embeddings/oleObject4195.bin"/><Relationship Id="rId8935" Type="http://schemas.openxmlformats.org/officeDocument/2006/relationships/oleObject" Target="embeddings/oleObject4745.bin"/><Relationship Id="rId251" Type="http://schemas.openxmlformats.org/officeDocument/2006/relationships/oleObject" Target="embeddings/oleObject156.bin"/><Relationship Id="rId3330" Type="http://schemas.openxmlformats.org/officeDocument/2006/relationships/oleObject" Target="embeddings/oleObject1757.bin"/><Relationship Id="rId5088" Type="http://schemas.openxmlformats.org/officeDocument/2006/relationships/image" Target="media/image2406.wmf"/><Relationship Id="rId6139" Type="http://schemas.openxmlformats.org/officeDocument/2006/relationships/image" Target="media/image2892.wmf"/><Relationship Id="rId6486" Type="http://schemas.openxmlformats.org/officeDocument/2006/relationships/oleObject" Target="embeddings/oleObject3444.bin"/><Relationship Id="rId7537" Type="http://schemas.openxmlformats.org/officeDocument/2006/relationships/oleObject" Target="embeddings/oleObject4001.bin"/><Relationship Id="rId7951" Type="http://schemas.openxmlformats.org/officeDocument/2006/relationships/oleObject" Target="embeddings/oleObject4229.bin"/><Relationship Id="rId6553" Type="http://schemas.openxmlformats.org/officeDocument/2006/relationships/oleObject" Target="embeddings/oleObject3479.bin"/><Relationship Id="rId7604" Type="http://schemas.openxmlformats.org/officeDocument/2006/relationships/image" Target="media/image3566.wmf"/><Relationship Id="rId1698" Type="http://schemas.openxmlformats.org/officeDocument/2006/relationships/oleObject" Target="embeddings/oleObject915.bin"/><Relationship Id="rId2749" Type="http://schemas.openxmlformats.org/officeDocument/2006/relationships/oleObject" Target="embeddings/oleObject1464.bin"/><Relationship Id="rId5155" Type="http://schemas.openxmlformats.org/officeDocument/2006/relationships/oleObject" Target="embeddings/oleObject2719.bin"/><Relationship Id="rId6206" Type="http://schemas.openxmlformats.org/officeDocument/2006/relationships/oleObject" Target="embeddings/oleObject3289.bin"/><Relationship Id="rId6620" Type="http://schemas.openxmlformats.org/officeDocument/2006/relationships/oleObject" Target="embeddings/oleObject3519.bin"/><Relationship Id="rId1765" Type="http://schemas.openxmlformats.org/officeDocument/2006/relationships/oleObject" Target="embeddings/oleObject952.bin"/><Relationship Id="rId4171" Type="http://schemas.openxmlformats.org/officeDocument/2006/relationships/image" Target="media/image1982.wmf"/><Relationship Id="rId5222" Type="http://schemas.openxmlformats.org/officeDocument/2006/relationships/image" Target="media/image2459.wmf"/><Relationship Id="rId8378" Type="http://schemas.openxmlformats.org/officeDocument/2006/relationships/image" Target="media/image3922.wmf"/><Relationship Id="rId8792" Type="http://schemas.openxmlformats.org/officeDocument/2006/relationships/oleObject" Target="embeddings/oleObject4670.bin"/><Relationship Id="rId57" Type="http://schemas.openxmlformats.org/officeDocument/2006/relationships/oleObject" Target="embeddings/oleObject31.bin"/><Relationship Id="rId1418" Type="http://schemas.openxmlformats.org/officeDocument/2006/relationships/image" Target="media/image641.wmf"/><Relationship Id="rId2816" Type="http://schemas.openxmlformats.org/officeDocument/2006/relationships/image" Target="media/image1315.wmf"/><Relationship Id="rId7394" Type="http://schemas.openxmlformats.org/officeDocument/2006/relationships/oleObject" Target="embeddings/oleObject3927.bin"/><Relationship Id="rId8445" Type="http://schemas.openxmlformats.org/officeDocument/2006/relationships/oleObject" Target="embeddings/oleObject4486.bin"/><Relationship Id="rId1832" Type="http://schemas.openxmlformats.org/officeDocument/2006/relationships/oleObject" Target="embeddings/oleObject993.bin"/><Relationship Id="rId4988" Type="http://schemas.openxmlformats.org/officeDocument/2006/relationships/image" Target="media/image2356.wmf"/><Relationship Id="rId7047" Type="http://schemas.openxmlformats.org/officeDocument/2006/relationships/image" Target="media/image3308.wmf"/><Relationship Id="rId6063" Type="http://schemas.openxmlformats.org/officeDocument/2006/relationships/image" Target="media/image2856.wmf"/><Relationship Id="rId7461" Type="http://schemas.openxmlformats.org/officeDocument/2006/relationships/oleObject" Target="embeddings/oleObject3961.bin"/><Relationship Id="rId8512" Type="http://schemas.openxmlformats.org/officeDocument/2006/relationships/image" Target="media/image3989.wmf"/><Relationship Id="rId3657" Type="http://schemas.openxmlformats.org/officeDocument/2006/relationships/image" Target="media/image1728.wmf"/><Relationship Id="rId4708" Type="http://schemas.openxmlformats.org/officeDocument/2006/relationships/oleObject" Target="embeddings/oleObject2463.bin"/><Relationship Id="rId7114" Type="http://schemas.openxmlformats.org/officeDocument/2006/relationships/oleObject" Target="embeddings/oleObject3779.bin"/><Relationship Id="rId578" Type="http://schemas.openxmlformats.org/officeDocument/2006/relationships/oleObject" Target="embeddings/oleObject345.bin"/><Relationship Id="rId992" Type="http://schemas.openxmlformats.org/officeDocument/2006/relationships/image" Target="media/image432.wmf"/><Relationship Id="rId2259" Type="http://schemas.openxmlformats.org/officeDocument/2006/relationships/oleObject" Target="embeddings/oleObject1208.bin"/><Relationship Id="rId2673" Type="http://schemas.openxmlformats.org/officeDocument/2006/relationships/oleObject" Target="embeddings/oleObject1426.bin"/><Relationship Id="rId3724" Type="http://schemas.openxmlformats.org/officeDocument/2006/relationships/oleObject" Target="embeddings/oleObject1959.bin"/><Relationship Id="rId6130" Type="http://schemas.openxmlformats.org/officeDocument/2006/relationships/image" Target="media/image2888.wmf"/><Relationship Id="rId9286" Type="http://schemas.openxmlformats.org/officeDocument/2006/relationships/fontTable" Target="fontTable.xml"/><Relationship Id="rId645" Type="http://schemas.openxmlformats.org/officeDocument/2006/relationships/oleObject" Target="embeddings/oleObject379.bin"/><Relationship Id="rId1275" Type="http://schemas.openxmlformats.org/officeDocument/2006/relationships/oleObject" Target="embeddings/oleObject699.bin"/><Relationship Id="rId2326" Type="http://schemas.openxmlformats.org/officeDocument/2006/relationships/oleObject" Target="embeddings/oleObject1245.bin"/><Relationship Id="rId2740" Type="http://schemas.openxmlformats.org/officeDocument/2006/relationships/image" Target="media/image1277.wmf"/><Relationship Id="rId5896" Type="http://schemas.openxmlformats.org/officeDocument/2006/relationships/oleObject" Target="embeddings/oleObject3119.bin"/><Relationship Id="rId6947" Type="http://schemas.openxmlformats.org/officeDocument/2006/relationships/oleObject" Target="embeddings/oleObject3685.bin"/><Relationship Id="rId712" Type="http://schemas.openxmlformats.org/officeDocument/2006/relationships/oleObject" Target="embeddings/oleObject414.bin"/><Relationship Id="rId1342" Type="http://schemas.openxmlformats.org/officeDocument/2006/relationships/image" Target="media/image603.wmf"/><Relationship Id="rId4498" Type="http://schemas.openxmlformats.org/officeDocument/2006/relationships/image" Target="media/image2144.wmf"/><Relationship Id="rId5549" Type="http://schemas.openxmlformats.org/officeDocument/2006/relationships/image" Target="media/image2611.wmf"/><Relationship Id="rId9006" Type="http://schemas.openxmlformats.org/officeDocument/2006/relationships/image" Target="media/image4222.wmf"/><Relationship Id="rId5963" Type="http://schemas.openxmlformats.org/officeDocument/2006/relationships/oleObject" Target="embeddings/oleObject3153.bin"/><Relationship Id="rId8022" Type="http://schemas.openxmlformats.org/officeDocument/2006/relationships/image" Target="media/image3753.wmf"/><Relationship Id="rId3167" Type="http://schemas.openxmlformats.org/officeDocument/2006/relationships/image" Target="media/image1490.wmf"/><Relationship Id="rId4565" Type="http://schemas.openxmlformats.org/officeDocument/2006/relationships/oleObject" Target="embeddings/oleObject2384.bin"/><Relationship Id="rId5616" Type="http://schemas.openxmlformats.org/officeDocument/2006/relationships/image" Target="media/image2643.wmf"/><Relationship Id="rId3581" Type="http://schemas.openxmlformats.org/officeDocument/2006/relationships/image" Target="media/image1690.wmf"/><Relationship Id="rId4218" Type="http://schemas.openxmlformats.org/officeDocument/2006/relationships/image" Target="media/image2005.wmf"/><Relationship Id="rId4632" Type="http://schemas.openxmlformats.org/officeDocument/2006/relationships/image" Target="media/image2211.wmf"/><Relationship Id="rId7788" Type="http://schemas.openxmlformats.org/officeDocument/2006/relationships/oleObject" Target="embeddings/oleObject4147.bin"/><Relationship Id="rId8839" Type="http://schemas.openxmlformats.org/officeDocument/2006/relationships/oleObject" Target="embeddings/oleObject4697.bin"/><Relationship Id="rId2183" Type="http://schemas.openxmlformats.org/officeDocument/2006/relationships/oleObject" Target="embeddings/oleObject1170.bin"/><Relationship Id="rId3234" Type="http://schemas.openxmlformats.org/officeDocument/2006/relationships/oleObject" Target="embeddings/oleObject1707.bin"/><Relationship Id="rId7855" Type="http://schemas.openxmlformats.org/officeDocument/2006/relationships/image" Target="media/image3671.wmf"/><Relationship Id="rId8906" Type="http://schemas.openxmlformats.org/officeDocument/2006/relationships/image" Target="media/image4172.wmf"/><Relationship Id="rId155" Type="http://schemas.openxmlformats.org/officeDocument/2006/relationships/oleObject" Target="embeddings/oleObject94.bin"/><Relationship Id="rId2250" Type="http://schemas.openxmlformats.org/officeDocument/2006/relationships/image" Target="media/image1043.wmf"/><Relationship Id="rId3301" Type="http://schemas.openxmlformats.org/officeDocument/2006/relationships/image" Target="media/image1556.wmf"/><Relationship Id="rId6457" Type="http://schemas.openxmlformats.org/officeDocument/2006/relationships/oleObject" Target="embeddings/oleObject3429.bin"/><Relationship Id="rId6871" Type="http://schemas.openxmlformats.org/officeDocument/2006/relationships/oleObject" Target="embeddings/oleObject3647.bin"/><Relationship Id="rId7508" Type="http://schemas.openxmlformats.org/officeDocument/2006/relationships/image" Target="media/image3518.wmf"/><Relationship Id="rId222" Type="http://schemas.openxmlformats.org/officeDocument/2006/relationships/oleObject" Target="embeddings/oleObject137.bin"/><Relationship Id="rId5059" Type="http://schemas.openxmlformats.org/officeDocument/2006/relationships/oleObject" Target="embeddings/oleObject2664.bin"/><Relationship Id="rId5473" Type="http://schemas.openxmlformats.org/officeDocument/2006/relationships/oleObject" Target="embeddings/oleObject2896.bin"/><Relationship Id="rId6524" Type="http://schemas.openxmlformats.org/officeDocument/2006/relationships/image" Target="media/image3057.wmf"/><Relationship Id="rId7922" Type="http://schemas.openxmlformats.org/officeDocument/2006/relationships/oleObject" Target="embeddings/oleObject4214.bin"/><Relationship Id="rId4075" Type="http://schemas.openxmlformats.org/officeDocument/2006/relationships/image" Target="media/image1934.wmf"/><Relationship Id="rId5126" Type="http://schemas.openxmlformats.org/officeDocument/2006/relationships/image" Target="media/image2423.wmf"/><Relationship Id="rId1669" Type="http://schemas.openxmlformats.org/officeDocument/2006/relationships/oleObject" Target="embeddings/oleObject900.bin"/><Relationship Id="rId3091" Type="http://schemas.openxmlformats.org/officeDocument/2006/relationships/image" Target="media/image1452.wmf"/><Relationship Id="rId4142" Type="http://schemas.openxmlformats.org/officeDocument/2006/relationships/oleObject" Target="embeddings/oleObject2171.bin"/><Relationship Id="rId5540" Type="http://schemas.openxmlformats.org/officeDocument/2006/relationships/oleObject" Target="embeddings/oleObject2930.bin"/><Relationship Id="rId7298" Type="http://schemas.openxmlformats.org/officeDocument/2006/relationships/image" Target="media/image3416.wmf"/><Relationship Id="rId8349" Type="http://schemas.openxmlformats.org/officeDocument/2006/relationships/oleObject" Target="embeddings/oleObject4437.bin"/><Relationship Id="rId8696" Type="http://schemas.openxmlformats.org/officeDocument/2006/relationships/oleObject" Target="embeddings/oleObject4618.bin"/><Relationship Id="rId1736" Type="http://schemas.openxmlformats.org/officeDocument/2006/relationships/image" Target="media/image798.wmf"/><Relationship Id="rId8763" Type="http://schemas.openxmlformats.org/officeDocument/2006/relationships/oleObject" Target="embeddings/oleObject4655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74.bin"/><Relationship Id="rId4959" Type="http://schemas.openxmlformats.org/officeDocument/2006/relationships/oleObject" Target="embeddings/oleObject2614.bin"/><Relationship Id="rId7365" Type="http://schemas.openxmlformats.org/officeDocument/2006/relationships/image" Target="media/image3449.wmf"/><Relationship Id="rId8416" Type="http://schemas.openxmlformats.org/officeDocument/2006/relationships/image" Target="media/image3941.wmf"/><Relationship Id="rId8830" Type="http://schemas.openxmlformats.org/officeDocument/2006/relationships/image" Target="media/image4134.wmf"/><Relationship Id="rId3975" Type="http://schemas.openxmlformats.org/officeDocument/2006/relationships/oleObject" Target="embeddings/oleObject2087.bin"/><Relationship Id="rId6381" Type="http://schemas.openxmlformats.org/officeDocument/2006/relationships/image" Target="media/image2992.wmf"/><Relationship Id="rId7018" Type="http://schemas.openxmlformats.org/officeDocument/2006/relationships/oleObject" Target="embeddings/oleObject3721.bin"/><Relationship Id="rId7432" Type="http://schemas.openxmlformats.org/officeDocument/2006/relationships/oleObject" Target="embeddings/oleObject3946.bin"/><Relationship Id="rId896" Type="http://schemas.openxmlformats.org/officeDocument/2006/relationships/image" Target="media/image386.wmf"/><Relationship Id="rId2577" Type="http://schemas.openxmlformats.org/officeDocument/2006/relationships/image" Target="media/image1196.wmf"/><Relationship Id="rId3628" Type="http://schemas.openxmlformats.org/officeDocument/2006/relationships/oleObject" Target="embeddings/oleObject1911.bin"/><Relationship Id="rId6034" Type="http://schemas.openxmlformats.org/officeDocument/2006/relationships/oleObject" Target="embeddings/oleObject3189.bin"/><Relationship Id="rId549" Type="http://schemas.openxmlformats.org/officeDocument/2006/relationships/image" Target="media/image215.wmf"/><Relationship Id="rId1179" Type="http://schemas.openxmlformats.org/officeDocument/2006/relationships/image" Target="media/image525.wmf"/><Relationship Id="rId1593" Type="http://schemas.openxmlformats.org/officeDocument/2006/relationships/oleObject" Target="embeddings/oleObject862.bin"/><Relationship Id="rId2991" Type="http://schemas.openxmlformats.org/officeDocument/2006/relationships/image" Target="media/image1402.wmf"/><Relationship Id="rId5050" Type="http://schemas.openxmlformats.org/officeDocument/2006/relationships/image" Target="media/image2387.wmf"/><Relationship Id="rId6101" Type="http://schemas.openxmlformats.org/officeDocument/2006/relationships/image" Target="media/image2875.wmf"/><Relationship Id="rId9257" Type="http://schemas.openxmlformats.org/officeDocument/2006/relationships/oleObject" Target="embeddings/oleObject4911.bin"/><Relationship Id="rId963" Type="http://schemas.openxmlformats.org/officeDocument/2006/relationships/oleObject" Target="embeddings/oleObject542.bin"/><Relationship Id="rId1246" Type="http://schemas.openxmlformats.org/officeDocument/2006/relationships/image" Target="media/image558.wmf"/><Relationship Id="rId2644" Type="http://schemas.openxmlformats.org/officeDocument/2006/relationships/oleObject" Target="embeddings/oleObject1411.bin"/><Relationship Id="rId8273" Type="http://schemas.openxmlformats.org/officeDocument/2006/relationships/oleObject" Target="embeddings/oleObject4399.bin"/><Relationship Id="rId616" Type="http://schemas.openxmlformats.org/officeDocument/2006/relationships/oleObject" Target="embeddings/oleObject364.bin"/><Relationship Id="rId1660" Type="http://schemas.openxmlformats.org/officeDocument/2006/relationships/image" Target="media/image761.wmf"/><Relationship Id="rId2711" Type="http://schemas.openxmlformats.org/officeDocument/2006/relationships/oleObject" Target="embeddings/oleObject1445.bin"/><Relationship Id="rId5867" Type="http://schemas.openxmlformats.org/officeDocument/2006/relationships/image" Target="media/image2759.wmf"/><Relationship Id="rId6918" Type="http://schemas.openxmlformats.org/officeDocument/2006/relationships/image" Target="media/image3244.wmf"/><Relationship Id="rId1313" Type="http://schemas.openxmlformats.org/officeDocument/2006/relationships/oleObject" Target="embeddings/oleObject721.bin"/><Relationship Id="rId4469" Type="http://schemas.openxmlformats.org/officeDocument/2006/relationships/oleObject" Target="embeddings/oleObject2336.bin"/><Relationship Id="rId4883" Type="http://schemas.openxmlformats.org/officeDocument/2006/relationships/oleObject" Target="embeddings/oleObject2568.bin"/><Relationship Id="rId5934" Type="http://schemas.openxmlformats.org/officeDocument/2006/relationships/image" Target="media/image2792.wmf"/><Relationship Id="rId8340" Type="http://schemas.openxmlformats.org/officeDocument/2006/relationships/image" Target="media/image3904.wmf"/><Relationship Id="rId3485" Type="http://schemas.openxmlformats.org/officeDocument/2006/relationships/image" Target="media/image1645.wmf"/><Relationship Id="rId4536" Type="http://schemas.openxmlformats.org/officeDocument/2006/relationships/image" Target="media/image2163.wmf"/><Relationship Id="rId4950" Type="http://schemas.openxmlformats.org/officeDocument/2006/relationships/image" Target="media/image2337.wmf"/><Relationship Id="rId2087" Type="http://schemas.openxmlformats.org/officeDocument/2006/relationships/image" Target="media/image962.wmf"/><Relationship Id="rId3138" Type="http://schemas.openxmlformats.org/officeDocument/2006/relationships/oleObject" Target="embeddings/oleObject1659.bin"/><Relationship Id="rId3552" Type="http://schemas.openxmlformats.org/officeDocument/2006/relationships/oleObject" Target="embeddings/oleObject1873.bin"/><Relationship Id="rId4603" Type="http://schemas.openxmlformats.org/officeDocument/2006/relationships/oleObject" Target="embeddings/oleObject2403.bin"/><Relationship Id="rId7759" Type="http://schemas.openxmlformats.org/officeDocument/2006/relationships/image" Target="media/image3623.wmf"/><Relationship Id="rId473" Type="http://schemas.openxmlformats.org/officeDocument/2006/relationships/oleObject" Target="embeddings/oleObject292.bin"/><Relationship Id="rId2154" Type="http://schemas.openxmlformats.org/officeDocument/2006/relationships/image" Target="media/image995.wmf"/><Relationship Id="rId3205" Type="http://schemas.openxmlformats.org/officeDocument/2006/relationships/image" Target="media/image1509.wmf"/><Relationship Id="rId9181" Type="http://schemas.openxmlformats.org/officeDocument/2006/relationships/image" Target="media/image4304.wmf"/><Relationship Id="rId126" Type="http://schemas.openxmlformats.org/officeDocument/2006/relationships/oleObject" Target="embeddings/oleObject72.bin"/><Relationship Id="rId540" Type="http://schemas.openxmlformats.org/officeDocument/2006/relationships/oleObject" Target="embeddings/oleObject326.bin"/><Relationship Id="rId1170" Type="http://schemas.openxmlformats.org/officeDocument/2006/relationships/oleObject" Target="embeddings/oleObject646.bin"/><Relationship Id="rId2221" Type="http://schemas.openxmlformats.org/officeDocument/2006/relationships/oleObject" Target="embeddings/oleObject1189.bin"/><Relationship Id="rId5377" Type="http://schemas.openxmlformats.org/officeDocument/2006/relationships/oleObject" Target="embeddings/oleObject2844.bin"/><Relationship Id="rId6428" Type="http://schemas.openxmlformats.org/officeDocument/2006/relationships/image" Target="media/image3012.wmf"/><Relationship Id="rId6775" Type="http://schemas.openxmlformats.org/officeDocument/2006/relationships/image" Target="media/image3173.wmf"/><Relationship Id="rId7826" Type="http://schemas.openxmlformats.org/officeDocument/2006/relationships/oleObject" Target="embeddings/oleObject4166.bin"/><Relationship Id="rId5791" Type="http://schemas.openxmlformats.org/officeDocument/2006/relationships/image" Target="media/image2721.wmf"/><Relationship Id="rId6842" Type="http://schemas.openxmlformats.org/officeDocument/2006/relationships/image" Target="media/image3206.wmf"/><Relationship Id="rId1987" Type="http://schemas.openxmlformats.org/officeDocument/2006/relationships/image" Target="media/image912.wmf"/><Relationship Id="rId4393" Type="http://schemas.openxmlformats.org/officeDocument/2006/relationships/image" Target="media/image2093.wmf"/><Relationship Id="rId5444" Type="http://schemas.openxmlformats.org/officeDocument/2006/relationships/oleObject" Target="embeddings/oleObject2879.bin"/><Relationship Id="rId4046" Type="http://schemas.openxmlformats.org/officeDocument/2006/relationships/oleObject" Target="embeddings/oleObject2123.bin"/><Relationship Id="rId4460" Type="http://schemas.openxmlformats.org/officeDocument/2006/relationships/image" Target="media/image2125.wmf"/><Relationship Id="rId5511" Type="http://schemas.openxmlformats.org/officeDocument/2006/relationships/image" Target="media/image2592.wmf"/><Relationship Id="rId8667" Type="http://schemas.openxmlformats.org/officeDocument/2006/relationships/image" Target="media/image4061.wmf"/><Relationship Id="rId1707" Type="http://schemas.openxmlformats.org/officeDocument/2006/relationships/oleObject" Target="embeddings/oleObject920.bin"/><Relationship Id="rId3062" Type="http://schemas.openxmlformats.org/officeDocument/2006/relationships/oleObject" Target="embeddings/oleObject1621.bin"/><Relationship Id="rId4113" Type="http://schemas.openxmlformats.org/officeDocument/2006/relationships/image" Target="media/image1953.wmf"/><Relationship Id="rId7269" Type="http://schemas.openxmlformats.org/officeDocument/2006/relationships/oleObject" Target="embeddings/oleObject3864.bin"/><Relationship Id="rId7683" Type="http://schemas.openxmlformats.org/officeDocument/2006/relationships/oleObject" Target="embeddings/oleObject4081.bin"/><Relationship Id="rId8734" Type="http://schemas.openxmlformats.org/officeDocument/2006/relationships/image" Target="media/image4091.wmf"/><Relationship Id="rId6285" Type="http://schemas.openxmlformats.org/officeDocument/2006/relationships/oleObject" Target="embeddings/oleObject3329.bin"/><Relationship Id="rId7336" Type="http://schemas.openxmlformats.org/officeDocument/2006/relationships/oleObject" Target="embeddings/oleObject3898.bin"/><Relationship Id="rId3879" Type="http://schemas.openxmlformats.org/officeDocument/2006/relationships/oleObject" Target="embeddings/oleObject2037.bin"/><Relationship Id="rId6352" Type="http://schemas.openxmlformats.org/officeDocument/2006/relationships/image" Target="media/image2978.wmf"/><Relationship Id="rId7750" Type="http://schemas.openxmlformats.org/officeDocument/2006/relationships/oleObject" Target="embeddings/oleObject4127.bin"/><Relationship Id="rId8801" Type="http://schemas.openxmlformats.org/officeDocument/2006/relationships/image" Target="media/image4121.wmf"/><Relationship Id="rId2895" Type="http://schemas.openxmlformats.org/officeDocument/2006/relationships/image" Target="media/image1354.wmf"/><Relationship Id="rId3946" Type="http://schemas.openxmlformats.org/officeDocument/2006/relationships/image" Target="media/image1870.wmf"/><Relationship Id="rId6005" Type="http://schemas.openxmlformats.org/officeDocument/2006/relationships/oleObject" Target="embeddings/oleObject3174.bin"/><Relationship Id="rId7403" Type="http://schemas.openxmlformats.org/officeDocument/2006/relationships/image" Target="media/image3468.wmf"/><Relationship Id="rId867" Type="http://schemas.openxmlformats.org/officeDocument/2006/relationships/image" Target="media/image372.wmf"/><Relationship Id="rId1497" Type="http://schemas.openxmlformats.org/officeDocument/2006/relationships/oleObject" Target="embeddings/oleObject814.bin"/><Relationship Id="rId2548" Type="http://schemas.openxmlformats.org/officeDocument/2006/relationships/oleObject" Target="embeddings/oleObject1363.bin"/><Relationship Id="rId2962" Type="http://schemas.openxmlformats.org/officeDocument/2006/relationships/oleObject" Target="embeddings/oleObject1571.bin"/><Relationship Id="rId934" Type="http://schemas.openxmlformats.org/officeDocument/2006/relationships/oleObject" Target="embeddings/oleObject526.bin"/><Relationship Id="rId1564" Type="http://schemas.openxmlformats.org/officeDocument/2006/relationships/image" Target="media/image713.wmf"/><Relationship Id="rId2615" Type="http://schemas.openxmlformats.org/officeDocument/2006/relationships/image" Target="media/image1215.wmf"/><Relationship Id="rId5021" Type="http://schemas.openxmlformats.org/officeDocument/2006/relationships/oleObject" Target="embeddings/oleObject2645.bin"/><Relationship Id="rId8177" Type="http://schemas.openxmlformats.org/officeDocument/2006/relationships/image" Target="media/image3829.wmf"/><Relationship Id="rId8591" Type="http://schemas.openxmlformats.org/officeDocument/2006/relationships/image" Target="media/image4026.wmf"/><Relationship Id="rId9228" Type="http://schemas.openxmlformats.org/officeDocument/2006/relationships/image" Target="media/image4328.wmf"/><Relationship Id="rId1217" Type="http://schemas.openxmlformats.org/officeDocument/2006/relationships/image" Target="media/image544.wmf"/><Relationship Id="rId1631" Type="http://schemas.openxmlformats.org/officeDocument/2006/relationships/oleObject" Target="embeddings/oleObject881.bin"/><Relationship Id="rId4787" Type="http://schemas.openxmlformats.org/officeDocument/2006/relationships/oleObject" Target="embeddings/oleObject2509.bin"/><Relationship Id="rId5838" Type="http://schemas.openxmlformats.org/officeDocument/2006/relationships/oleObject" Target="embeddings/oleObject3090.bin"/><Relationship Id="rId7193" Type="http://schemas.openxmlformats.org/officeDocument/2006/relationships/image" Target="media/image3367.wmf"/><Relationship Id="rId8244" Type="http://schemas.openxmlformats.org/officeDocument/2006/relationships/image" Target="media/image3856.wmf"/><Relationship Id="rId3389" Type="http://schemas.openxmlformats.org/officeDocument/2006/relationships/image" Target="media/image1599.wmf"/><Relationship Id="rId7260" Type="http://schemas.openxmlformats.org/officeDocument/2006/relationships/oleObject" Target="embeddings/oleObject3858.bin"/><Relationship Id="rId8311" Type="http://schemas.openxmlformats.org/officeDocument/2006/relationships/oleObject" Target="embeddings/oleObject4418.bin"/><Relationship Id="rId3456" Type="http://schemas.openxmlformats.org/officeDocument/2006/relationships/oleObject" Target="embeddings/oleObject1820.bin"/><Relationship Id="rId4854" Type="http://schemas.openxmlformats.org/officeDocument/2006/relationships/image" Target="media/image2296.wmf"/><Relationship Id="rId5905" Type="http://schemas.openxmlformats.org/officeDocument/2006/relationships/image" Target="media/image2778.wmf"/><Relationship Id="rId377" Type="http://schemas.openxmlformats.org/officeDocument/2006/relationships/oleObject" Target="embeddings/oleObject237.bin"/><Relationship Id="rId2058" Type="http://schemas.openxmlformats.org/officeDocument/2006/relationships/oleObject" Target="embeddings/oleObject1107.bin"/><Relationship Id="rId3109" Type="http://schemas.openxmlformats.org/officeDocument/2006/relationships/image" Target="media/image1461.wmf"/><Relationship Id="rId3870" Type="http://schemas.openxmlformats.org/officeDocument/2006/relationships/image" Target="media/image1834.wmf"/><Relationship Id="rId4507" Type="http://schemas.openxmlformats.org/officeDocument/2006/relationships/oleObject" Target="embeddings/oleObject2355.bin"/><Relationship Id="rId4921" Type="http://schemas.openxmlformats.org/officeDocument/2006/relationships/oleObject" Target="embeddings/oleObject2595.bin"/><Relationship Id="rId9085" Type="http://schemas.openxmlformats.org/officeDocument/2006/relationships/oleObject" Target="embeddings/oleObject4825.bin"/><Relationship Id="rId791" Type="http://schemas.openxmlformats.org/officeDocument/2006/relationships/image" Target="media/image334.wmf"/><Relationship Id="rId1074" Type="http://schemas.openxmlformats.org/officeDocument/2006/relationships/image" Target="media/image473.wmf"/><Relationship Id="rId2472" Type="http://schemas.openxmlformats.org/officeDocument/2006/relationships/oleObject" Target="embeddings/oleObject1323.bin"/><Relationship Id="rId3523" Type="http://schemas.openxmlformats.org/officeDocument/2006/relationships/image" Target="media/image1664.wmf"/><Relationship Id="rId6679" Type="http://schemas.openxmlformats.org/officeDocument/2006/relationships/image" Target="media/image3126.wmf"/><Relationship Id="rId444" Type="http://schemas.openxmlformats.org/officeDocument/2006/relationships/oleObject" Target="embeddings/oleObject277.bin"/><Relationship Id="rId2125" Type="http://schemas.openxmlformats.org/officeDocument/2006/relationships/image" Target="media/image981.wmf"/><Relationship Id="rId5695" Type="http://schemas.openxmlformats.org/officeDocument/2006/relationships/image" Target="media/image2675.wmf"/><Relationship Id="rId6746" Type="http://schemas.openxmlformats.org/officeDocument/2006/relationships/image" Target="media/image3158.wmf"/><Relationship Id="rId9152" Type="http://schemas.openxmlformats.org/officeDocument/2006/relationships/image" Target="media/image4289.wmf"/><Relationship Id="rId511" Type="http://schemas.openxmlformats.org/officeDocument/2006/relationships/oleObject" Target="embeddings/oleObject311.bin"/><Relationship Id="rId1141" Type="http://schemas.openxmlformats.org/officeDocument/2006/relationships/oleObject" Target="embeddings/oleObject631.bin"/><Relationship Id="rId4297" Type="http://schemas.openxmlformats.org/officeDocument/2006/relationships/oleObject" Target="embeddings/oleObject2249.bin"/><Relationship Id="rId5348" Type="http://schemas.openxmlformats.org/officeDocument/2006/relationships/image" Target="media/image2517.wmf"/><Relationship Id="rId5762" Type="http://schemas.openxmlformats.org/officeDocument/2006/relationships/oleObject" Target="embeddings/oleObject3052.bin"/><Relationship Id="rId6813" Type="http://schemas.openxmlformats.org/officeDocument/2006/relationships/image" Target="media/image3192.wmf"/><Relationship Id="rId4364" Type="http://schemas.openxmlformats.org/officeDocument/2006/relationships/oleObject" Target="embeddings/oleObject2282.bin"/><Relationship Id="rId5415" Type="http://schemas.openxmlformats.org/officeDocument/2006/relationships/oleObject" Target="embeddings/oleObject2864.bin"/><Relationship Id="rId1958" Type="http://schemas.openxmlformats.org/officeDocument/2006/relationships/oleObject" Target="embeddings/oleObject1056.bin"/><Relationship Id="rId3380" Type="http://schemas.openxmlformats.org/officeDocument/2006/relationships/oleObject" Target="embeddings/oleObject1782.bin"/><Relationship Id="rId4017" Type="http://schemas.openxmlformats.org/officeDocument/2006/relationships/image" Target="media/image1905.wmf"/><Relationship Id="rId4431" Type="http://schemas.openxmlformats.org/officeDocument/2006/relationships/oleObject" Target="embeddings/oleObject2316.bin"/><Relationship Id="rId7587" Type="http://schemas.openxmlformats.org/officeDocument/2006/relationships/oleObject" Target="embeddings/oleObject4026.bin"/><Relationship Id="rId8638" Type="http://schemas.openxmlformats.org/officeDocument/2006/relationships/oleObject" Target="embeddings/oleObject4585.bin"/><Relationship Id="rId8985" Type="http://schemas.openxmlformats.org/officeDocument/2006/relationships/oleObject" Target="embeddings/oleObject4770.bin"/><Relationship Id="rId3033" Type="http://schemas.openxmlformats.org/officeDocument/2006/relationships/image" Target="media/image1423.wmf"/><Relationship Id="rId6189" Type="http://schemas.openxmlformats.org/officeDocument/2006/relationships/oleObject" Target="embeddings/oleObject3278.bin"/><Relationship Id="rId7654" Type="http://schemas.openxmlformats.org/officeDocument/2006/relationships/oleObject" Target="embeddings/oleObject4060.bin"/><Relationship Id="rId8705" Type="http://schemas.openxmlformats.org/officeDocument/2006/relationships/oleObject" Target="embeddings/oleObject4625.bin"/><Relationship Id="rId2799" Type="http://schemas.openxmlformats.org/officeDocument/2006/relationships/oleObject" Target="embeddings/oleObject1489.bin"/><Relationship Id="rId3100" Type="http://schemas.openxmlformats.org/officeDocument/2006/relationships/oleObject" Target="embeddings/oleObject1640.bin"/><Relationship Id="rId6256" Type="http://schemas.openxmlformats.org/officeDocument/2006/relationships/image" Target="media/image2938.wmf"/><Relationship Id="rId6670" Type="http://schemas.openxmlformats.org/officeDocument/2006/relationships/oleObject" Target="embeddings/oleObject3545.bin"/><Relationship Id="rId7307" Type="http://schemas.openxmlformats.org/officeDocument/2006/relationships/image" Target="media/image3420.wmf"/><Relationship Id="rId7721" Type="http://schemas.openxmlformats.org/officeDocument/2006/relationships/oleObject" Target="embeddings/oleObject4106.bin"/><Relationship Id="rId2866" Type="http://schemas.openxmlformats.org/officeDocument/2006/relationships/oleObject" Target="embeddings/oleObject1523.bin"/><Relationship Id="rId3917" Type="http://schemas.openxmlformats.org/officeDocument/2006/relationships/image" Target="media/image1856.wmf"/><Relationship Id="rId5272" Type="http://schemas.openxmlformats.org/officeDocument/2006/relationships/oleObject" Target="embeddings/oleObject2786.bin"/><Relationship Id="rId6323" Type="http://schemas.openxmlformats.org/officeDocument/2006/relationships/oleObject" Target="embeddings/oleObject3348.bin"/><Relationship Id="rId838" Type="http://schemas.openxmlformats.org/officeDocument/2006/relationships/oleObject" Target="embeddings/oleObject477.bin"/><Relationship Id="rId1468" Type="http://schemas.openxmlformats.org/officeDocument/2006/relationships/image" Target="media/image666.wmf"/><Relationship Id="rId1882" Type="http://schemas.openxmlformats.org/officeDocument/2006/relationships/oleObject" Target="embeddings/oleObject1018.bin"/><Relationship Id="rId2519" Type="http://schemas.openxmlformats.org/officeDocument/2006/relationships/image" Target="media/image1167.wmf"/><Relationship Id="rId8495" Type="http://schemas.openxmlformats.org/officeDocument/2006/relationships/oleObject" Target="embeddings/oleObject4511.bin"/><Relationship Id="rId1535" Type="http://schemas.openxmlformats.org/officeDocument/2006/relationships/oleObject" Target="embeddings/oleObject833.bin"/><Relationship Id="rId2933" Type="http://schemas.openxmlformats.org/officeDocument/2006/relationships/image" Target="media/image1373.wmf"/><Relationship Id="rId7097" Type="http://schemas.openxmlformats.org/officeDocument/2006/relationships/image" Target="media/image3326.wmf"/><Relationship Id="rId8148" Type="http://schemas.openxmlformats.org/officeDocument/2006/relationships/oleObject" Target="embeddings/oleObject4330.bin"/><Relationship Id="rId8562" Type="http://schemas.openxmlformats.org/officeDocument/2006/relationships/oleObject" Target="embeddings/oleObject4547.bin"/><Relationship Id="rId905" Type="http://schemas.openxmlformats.org/officeDocument/2006/relationships/oleObject" Target="embeddings/oleObject511.bin"/><Relationship Id="rId7164" Type="http://schemas.openxmlformats.org/officeDocument/2006/relationships/oleObject" Target="embeddings/oleObject3806.bin"/><Relationship Id="rId8215" Type="http://schemas.openxmlformats.org/officeDocument/2006/relationships/image" Target="media/image3846.wmf"/><Relationship Id="rId1602" Type="http://schemas.openxmlformats.org/officeDocument/2006/relationships/image" Target="media/image732.wmf"/><Relationship Id="rId4758" Type="http://schemas.openxmlformats.org/officeDocument/2006/relationships/oleObject" Target="embeddings/oleObject2495.bin"/><Relationship Id="rId5809" Type="http://schemas.openxmlformats.org/officeDocument/2006/relationships/image" Target="media/image2730.wmf"/><Relationship Id="rId6180" Type="http://schemas.openxmlformats.org/officeDocument/2006/relationships/image" Target="media/image2903.wmf"/><Relationship Id="rId3774" Type="http://schemas.openxmlformats.org/officeDocument/2006/relationships/image" Target="media/image1786.wmf"/><Relationship Id="rId4825" Type="http://schemas.openxmlformats.org/officeDocument/2006/relationships/oleObject" Target="embeddings/oleObject2538.bin"/><Relationship Id="rId7231" Type="http://schemas.openxmlformats.org/officeDocument/2006/relationships/oleObject" Target="embeddings/oleObject3842.bin"/><Relationship Id="rId695" Type="http://schemas.openxmlformats.org/officeDocument/2006/relationships/oleObject" Target="embeddings/oleObject405.bin"/><Relationship Id="rId2376" Type="http://schemas.openxmlformats.org/officeDocument/2006/relationships/oleObject" Target="embeddings/oleObject1274.bin"/><Relationship Id="rId2790" Type="http://schemas.openxmlformats.org/officeDocument/2006/relationships/image" Target="media/image1302.wmf"/><Relationship Id="rId3427" Type="http://schemas.openxmlformats.org/officeDocument/2006/relationships/image" Target="media/image1618.wmf"/><Relationship Id="rId3841" Type="http://schemas.openxmlformats.org/officeDocument/2006/relationships/oleObject" Target="embeddings/oleObject2018.bin"/><Relationship Id="rId6997" Type="http://schemas.openxmlformats.org/officeDocument/2006/relationships/image" Target="media/image3283.wmf"/><Relationship Id="rId348" Type="http://schemas.openxmlformats.org/officeDocument/2006/relationships/oleObject" Target="embeddings/oleObject222.bin"/><Relationship Id="rId762" Type="http://schemas.openxmlformats.org/officeDocument/2006/relationships/oleObject" Target="embeddings/oleObject439.bin"/><Relationship Id="rId1392" Type="http://schemas.openxmlformats.org/officeDocument/2006/relationships/image" Target="media/image628.wmf"/><Relationship Id="rId2029" Type="http://schemas.openxmlformats.org/officeDocument/2006/relationships/image" Target="media/image933.wmf"/><Relationship Id="rId2443" Type="http://schemas.openxmlformats.org/officeDocument/2006/relationships/image" Target="media/image1132.wmf"/><Relationship Id="rId5599" Type="http://schemas.openxmlformats.org/officeDocument/2006/relationships/oleObject" Target="embeddings/oleObject2961.bin"/><Relationship Id="rId9056" Type="http://schemas.openxmlformats.org/officeDocument/2006/relationships/image" Target="media/image4244.wmf"/><Relationship Id="rId415" Type="http://schemas.openxmlformats.org/officeDocument/2006/relationships/oleObject" Target="embeddings/oleObject262.bin"/><Relationship Id="rId1045" Type="http://schemas.openxmlformats.org/officeDocument/2006/relationships/oleObject" Target="embeddings/oleObject583.bin"/><Relationship Id="rId2510" Type="http://schemas.openxmlformats.org/officeDocument/2006/relationships/oleObject" Target="embeddings/oleObject1344.bin"/><Relationship Id="rId5666" Type="http://schemas.openxmlformats.org/officeDocument/2006/relationships/image" Target="media/image2663.wmf"/><Relationship Id="rId8072" Type="http://schemas.openxmlformats.org/officeDocument/2006/relationships/image" Target="media/image3778.wmf"/><Relationship Id="rId9123" Type="http://schemas.openxmlformats.org/officeDocument/2006/relationships/oleObject" Target="embeddings/oleObject4845.bin"/><Relationship Id="rId1112" Type="http://schemas.openxmlformats.org/officeDocument/2006/relationships/image" Target="media/image492.wmf"/><Relationship Id="rId4268" Type="http://schemas.openxmlformats.org/officeDocument/2006/relationships/image" Target="media/image2030.wmf"/><Relationship Id="rId5319" Type="http://schemas.openxmlformats.org/officeDocument/2006/relationships/oleObject" Target="embeddings/oleObject2813.bin"/><Relationship Id="rId6717" Type="http://schemas.openxmlformats.org/officeDocument/2006/relationships/oleObject" Target="embeddings/oleObject3570.bin"/><Relationship Id="rId3284" Type="http://schemas.openxmlformats.org/officeDocument/2006/relationships/oleObject" Target="embeddings/oleObject1732.bin"/><Relationship Id="rId4682" Type="http://schemas.openxmlformats.org/officeDocument/2006/relationships/image" Target="media/image2236.wmf"/><Relationship Id="rId5733" Type="http://schemas.openxmlformats.org/officeDocument/2006/relationships/image" Target="media/image2692.wmf"/><Relationship Id="rId8889" Type="http://schemas.openxmlformats.org/officeDocument/2006/relationships/oleObject" Target="embeddings/oleObject4722.bin"/><Relationship Id="rId1929" Type="http://schemas.openxmlformats.org/officeDocument/2006/relationships/image" Target="media/image884.wmf"/><Relationship Id="rId4335" Type="http://schemas.openxmlformats.org/officeDocument/2006/relationships/image" Target="media/image2064.wmf"/><Relationship Id="rId5800" Type="http://schemas.openxmlformats.org/officeDocument/2006/relationships/oleObject" Target="embeddings/oleObject3071.bin"/><Relationship Id="rId8956" Type="http://schemas.openxmlformats.org/officeDocument/2006/relationships/image" Target="media/image4197.wmf"/><Relationship Id="rId3351" Type="http://schemas.openxmlformats.org/officeDocument/2006/relationships/image" Target="media/image1580.wmf"/><Relationship Id="rId4402" Type="http://schemas.openxmlformats.org/officeDocument/2006/relationships/oleObject" Target="embeddings/oleObject2301.bin"/><Relationship Id="rId7558" Type="http://schemas.openxmlformats.org/officeDocument/2006/relationships/image" Target="media/image3543.wmf"/><Relationship Id="rId7972" Type="http://schemas.openxmlformats.org/officeDocument/2006/relationships/oleObject" Target="embeddings/oleObject4244.bin"/><Relationship Id="rId8609" Type="http://schemas.openxmlformats.org/officeDocument/2006/relationships/image" Target="media/image4035.wmf"/><Relationship Id="rId272" Type="http://schemas.openxmlformats.org/officeDocument/2006/relationships/image" Target="media/image102.wmf"/><Relationship Id="rId3004" Type="http://schemas.openxmlformats.org/officeDocument/2006/relationships/oleObject" Target="embeddings/oleObject1592.bin"/><Relationship Id="rId6574" Type="http://schemas.openxmlformats.org/officeDocument/2006/relationships/oleObject" Target="embeddings/oleObject3493.bin"/><Relationship Id="rId7625" Type="http://schemas.openxmlformats.org/officeDocument/2006/relationships/image" Target="media/image3577.wmf"/><Relationship Id="rId2020" Type="http://schemas.openxmlformats.org/officeDocument/2006/relationships/oleObject" Target="embeddings/oleObject1088.bin"/><Relationship Id="rId5176" Type="http://schemas.openxmlformats.org/officeDocument/2006/relationships/image" Target="media/image2437.wmf"/><Relationship Id="rId5590" Type="http://schemas.openxmlformats.org/officeDocument/2006/relationships/image" Target="media/image2630.wmf"/><Relationship Id="rId6227" Type="http://schemas.openxmlformats.org/officeDocument/2006/relationships/oleObject" Target="embeddings/oleObject3300.bin"/><Relationship Id="rId6641" Type="http://schemas.openxmlformats.org/officeDocument/2006/relationships/image" Target="media/image3107.wmf"/><Relationship Id="rId4192" Type="http://schemas.openxmlformats.org/officeDocument/2006/relationships/oleObject" Target="embeddings/oleObject2196.bin"/><Relationship Id="rId5243" Type="http://schemas.openxmlformats.org/officeDocument/2006/relationships/oleObject" Target="embeddings/oleObject2770.bin"/><Relationship Id="rId8399" Type="http://schemas.openxmlformats.org/officeDocument/2006/relationships/oleObject" Target="embeddings/oleObject4463.bin"/><Relationship Id="rId1786" Type="http://schemas.openxmlformats.org/officeDocument/2006/relationships/image" Target="media/image817.wmf"/><Relationship Id="rId2837" Type="http://schemas.openxmlformats.org/officeDocument/2006/relationships/oleObject" Target="embeddings/oleObject1508.bin"/><Relationship Id="rId78" Type="http://schemas.openxmlformats.org/officeDocument/2006/relationships/oleObject" Target="embeddings/oleObject42.bin"/><Relationship Id="rId809" Type="http://schemas.openxmlformats.org/officeDocument/2006/relationships/image" Target="media/image343.wmf"/><Relationship Id="rId1439" Type="http://schemas.openxmlformats.org/officeDocument/2006/relationships/oleObject" Target="embeddings/oleObject784.bin"/><Relationship Id="rId1853" Type="http://schemas.openxmlformats.org/officeDocument/2006/relationships/image" Target="media/image846.wmf"/><Relationship Id="rId2904" Type="http://schemas.openxmlformats.org/officeDocument/2006/relationships/oleObject" Target="embeddings/oleObject1542.bin"/><Relationship Id="rId5310" Type="http://schemas.openxmlformats.org/officeDocument/2006/relationships/image" Target="media/image2498.wmf"/><Relationship Id="rId7068" Type="http://schemas.openxmlformats.org/officeDocument/2006/relationships/oleObject" Target="embeddings/oleObject3751.bin"/><Relationship Id="rId8119" Type="http://schemas.openxmlformats.org/officeDocument/2006/relationships/image" Target="media/image3800.wmf"/><Relationship Id="rId8466" Type="http://schemas.openxmlformats.org/officeDocument/2006/relationships/image" Target="media/image3966.wmf"/><Relationship Id="rId8880" Type="http://schemas.openxmlformats.org/officeDocument/2006/relationships/image" Target="media/image4159.wmf"/><Relationship Id="rId1506" Type="http://schemas.openxmlformats.org/officeDocument/2006/relationships/image" Target="media/image684.wmf"/><Relationship Id="rId1920" Type="http://schemas.openxmlformats.org/officeDocument/2006/relationships/oleObject" Target="embeddings/oleObject1037.bin"/><Relationship Id="rId7482" Type="http://schemas.openxmlformats.org/officeDocument/2006/relationships/image" Target="media/image3505.wmf"/><Relationship Id="rId8533" Type="http://schemas.openxmlformats.org/officeDocument/2006/relationships/oleObject" Target="embeddings/oleObject4531.bin"/><Relationship Id="rId3678" Type="http://schemas.openxmlformats.org/officeDocument/2006/relationships/oleObject" Target="embeddings/oleObject1936.bin"/><Relationship Id="rId4729" Type="http://schemas.openxmlformats.org/officeDocument/2006/relationships/image" Target="media/image2251.wmf"/><Relationship Id="rId6084" Type="http://schemas.openxmlformats.org/officeDocument/2006/relationships/oleObject" Target="embeddings/oleObject3214.bin"/><Relationship Id="rId7135" Type="http://schemas.openxmlformats.org/officeDocument/2006/relationships/image" Target="media/image3341.wmf"/><Relationship Id="rId8600" Type="http://schemas.openxmlformats.org/officeDocument/2006/relationships/oleObject" Target="embeddings/oleObject4566.bin"/><Relationship Id="rId599" Type="http://schemas.openxmlformats.org/officeDocument/2006/relationships/image" Target="media/image240.wmf"/><Relationship Id="rId2694" Type="http://schemas.openxmlformats.org/officeDocument/2006/relationships/image" Target="media/image1254.wmf"/><Relationship Id="rId3745" Type="http://schemas.openxmlformats.org/officeDocument/2006/relationships/oleObject" Target="embeddings/oleObject1970.bin"/><Relationship Id="rId6151" Type="http://schemas.openxmlformats.org/officeDocument/2006/relationships/oleObject" Target="embeddings/oleObject3254.bin"/><Relationship Id="rId7202" Type="http://schemas.openxmlformats.org/officeDocument/2006/relationships/oleObject" Target="embeddings/oleObject3827.bin"/><Relationship Id="rId666" Type="http://schemas.openxmlformats.org/officeDocument/2006/relationships/image" Target="media/image272.wmf"/><Relationship Id="rId1296" Type="http://schemas.openxmlformats.org/officeDocument/2006/relationships/image" Target="media/image580.wmf"/><Relationship Id="rId2347" Type="http://schemas.openxmlformats.org/officeDocument/2006/relationships/image" Target="media/image1086.wmf"/><Relationship Id="rId319" Type="http://schemas.openxmlformats.org/officeDocument/2006/relationships/image" Target="media/image114.wmf"/><Relationship Id="rId1363" Type="http://schemas.openxmlformats.org/officeDocument/2006/relationships/oleObject" Target="embeddings/oleObject746.bin"/><Relationship Id="rId2761" Type="http://schemas.openxmlformats.org/officeDocument/2006/relationships/oleObject" Target="embeddings/oleObject1470.bin"/><Relationship Id="rId3812" Type="http://schemas.openxmlformats.org/officeDocument/2006/relationships/image" Target="media/image1805.wmf"/><Relationship Id="rId6968" Type="http://schemas.openxmlformats.org/officeDocument/2006/relationships/oleObject" Target="embeddings/oleObject3696.bin"/><Relationship Id="rId8390" Type="http://schemas.openxmlformats.org/officeDocument/2006/relationships/image" Target="media/image3928.wmf"/><Relationship Id="rId9027" Type="http://schemas.openxmlformats.org/officeDocument/2006/relationships/oleObject" Target="embeddings/oleObject4791.bin"/><Relationship Id="rId733" Type="http://schemas.openxmlformats.org/officeDocument/2006/relationships/image" Target="media/image305.wmf"/><Relationship Id="rId1016" Type="http://schemas.openxmlformats.org/officeDocument/2006/relationships/image" Target="media/image444.wmf"/><Relationship Id="rId2414" Type="http://schemas.openxmlformats.org/officeDocument/2006/relationships/oleObject" Target="embeddings/oleObject1293.bin"/><Relationship Id="rId5984" Type="http://schemas.openxmlformats.org/officeDocument/2006/relationships/image" Target="media/image2817.wmf"/><Relationship Id="rId8043" Type="http://schemas.openxmlformats.org/officeDocument/2006/relationships/oleObject" Target="embeddings/oleObject4276.bin"/><Relationship Id="rId800" Type="http://schemas.openxmlformats.org/officeDocument/2006/relationships/oleObject" Target="embeddings/oleObject458.bin"/><Relationship Id="rId1430" Type="http://schemas.openxmlformats.org/officeDocument/2006/relationships/image" Target="media/image647.wmf"/><Relationship Id="rId4586" Type="http://schemas.openxmlformats.org/officeDocument/2006/relationships/image" Target="media/image2188.wmf"/><Relationship Id="rId5637" Type="http://schemas.openxmlformats.org/officeDocument/2006/relationships/image" Target="media/image2649.wmf"/><Relationship Id="rId3188" Type="http://schemas.openxmlformats.org/officeDocument/2006/relationships/oleObject" Target="embeddings/oleObject1684.bin"/><Relationship Id="rId4239" Type="http://schemas.openxmlformats.org/officeDocument/2006/relationships/oleObject" Target="embeddings/oleObject2220.bin"/><Relationship Id="rId4653" Type="http://schemas.openxmlformats.org/officeDocument/2006/relationships/oleObject" Target="embeddings/oleObject2428.bin"/><Relationship Id="rId5704" Type="http://schemas.openxmlformats.org/officeDocument/2006/relationships/oleObject" Target="embeddings/oleObject3021.bin"/><Relationship Id="rId8110" Type="http://schemas.openxmlformats.org/officeDocument/2006/relationships/oleObject" Target="embeddings/oleObject4311.bin"/><Relationship Id="rId3255" Type="http://schemas.openxmlformats.org/officeDocument/2006/relationships/image" Target="media/image1534.wmf"/><Relationship Id="rId4306" Type="http://schemas.openxmlformats.org/officeDocument/2006/relationships/image" Target="media/image2049.wmf"/><Relationship Id="rId4720" Type="http://schemas.openxmlformats.org/officeDocument/2006/relationships/image" Target="media/image2247.wmf"/><Relationship Id="rId7876" Type="http://schemas.openxmlformats.org/officeDocument/2006/relationships/oleObject" Target="embeddings/oleObject4191.bin"/><Relationship Id="rId8927" Type="http://schemas.openxmlformats.org/officeDocument/2006/relationships/oleObject" Target="embeddings/oleObject4741.bin"/><Relationship Id="rId176" Type="http://schemas.openxmlformats.org/officeDocument/2006/relationships/image" Target="media/image65.wmf"/><Relationship Id="rId590" Type="http://schemas.openxmlformats.org/officeDocument/2006/relationships/oleObject" Target="embeddings/oleObject351.bin"/><Relationship Id="rId2271" Type="http://schemas.openxmlformats.org/officeDocument/2006/relationships/oleObject" Target="embeddings/oleObject1214.bin"/><Relationship Id="rId3322" Type="http://schemas.openxmlformats.org/officeDocument/2006/relationships/oleObject" Target="embeddings/oleObject1753.bin"/><Relationship Id="rId6478" Type="http://schemas.openxmlformats.org/officeDocument/2006/relationships/oleObject" Target="embeddings/oleObject3440.bin"/><Relationship Id="rId7529" Type="http://schemas.openxmlformats.org/officeDocument/2006/relationships/oleObject" Target="embeddings/oleObject3997.bin"/><Relationship Id="rId243" Type="http://schemas.openxmlformats.org/officeDocument/2006/relationships/oleObject" Target="embeddings/oleObject152.bin"/><Relationship Id="rId5494" Type="http://schemas.openxmlformats.org/officeDocument/2006/relationships/oleObject" Target="embeddings/oleObject2907.bin"/><Relationship Id="rId6892" Type="http://schemas.openxmlformats.org/officeDocument/2006/relationships/image" Target="media/image3231.wmf"/><Relationship Id="rId7943" Type="http://schemas.openxmlformats.org/officeDocument/2006/relationships/image" Target="media/image3715.wmf"/><Relationship Id="rId310" Type="http://schemas.openxmlformats.org/officeDocument/2006/relationships/oleObject" Target="embeddings/oleObject197.bin"/><Relationship Id="rId4096" Type="http://schemas.openxmlformats.org/officeDocument/2006/relationships/oleObject" Target="embeddings/oleObject2148.bin"/><Relationship Id="rId5147" Type="http://schemas.openxmlformats.org/officeDocument/2006/relationships/oleObject" Target="embeddings/oleObject2712.bin"/><Relationship Id="rId6545" Type="http://schemas.openxmlformats.org/officeDocument/2006/relationships/oleObject" Target="embeddings/oleObject3474.bin"/><Relationship Id="rId5561" Type="http://schemas.openxmlformats.org/officeDocument/2006/relationships/image" Target="media/image2617.wmf"/><Relationship Id="rId6612" Type="http://schemas.openxmlformats.org/officeDocument/2006/relationships/oleObject" Target="embeddings/oleObject3514.bin"/><Relationship Id="rId1757" Type="http://schemas.openxmlformats.org/officeDocument/2006/relationships/oleObject" Target="embeddings/oleObject948.bin"/><Relationship Id="rId2808" Type="http://schemas.openxmlformats.org/officeDocument/2006/relationships/image" Target="media/image1311.wmf"/><Relationship Id="rId4163" Type="http://schemas.openxmlformats.org/officeDocument/2006/relationships/image" Target="media/image1978.wmf"/><Relationship Id="rId5214" Type="http://schemas.openxmlformats.org/officeDocument/2006/relationships/oleObject" Target="embeddings/oleObject2755.bin"/><Relationship Id="rId8784" Type="http://schemas.openxmlformats.org/officeDocument/2006/relationships/oleObject" Target="embeddings/oleObject4666.bin"/><Relationship Id="rId49" Type="http://schemas.openxmlformats.org/officeDocument/2006/relationships/image" Target="media/image22.wmf"/><Relationship Id="rId1824" Type="http://schemas.openxmlformats.org/officeDocument/2006/relationships/oleObject" Target="embeddings/oleObject989.bin"/><Relationship Id="rId4230" Type="http://schemas.openxmlformats.org/officeDocument/2006/relationships/image" Target="media/image2011.wmf"/><Relationship Id="rId7386" Type="http://schemas.openxmlformats.org/officeDocument/2006/relationships/oleObject" Target="embeddings/oleObject3923.bin"/><Relationship Id="rId8437" Type="http://schemas.openxmlformats.org/officeDocument/2006/relationships/oleObject" Target="embeddings/oleObject4482.bin"/><Relationship Id="rId8851" Type="http://schemas.openxmlformats.org/officeDocument/2006/relationships/oleObject" Target="embeddings/oleObject4703.bin"/><Relationship Id="rId7039" Type="http://schemas.openxmlformats.org/officeDocument/2006/relationships/image" Target="media/image3304.wmf"/><Relationship Id="rId7453" Type="http://schemas.openxmlformats.org/officeDocument/2006/relationships/oleObject" Target="embeddings/oleObject3957.bin"/><Relationship Id="rId8504" Type="http://schemas.openxmlformats.org/officeDocument/2006/relationships/image" Target="media/image3985.wmf"/><Relationship Id="rId2598" Type="http://schemas.openxmlformats.org/officeDocument/2006/relationships/oleObject" Target="embeddings/oleObject1388.bin"/><Relationship Id="rId3996" Type="http://schemas.openxmlformats.org/officeDocument/2006/relationships/image" Target="media/image1895.wmf"/><Relationship Id="rId6055" Type="http://schemas.openxmlformats.org/officeDocument/2006/relationships/image" Target="media/image2852.wmf"/><Relationship Id="rId7106" Type="http://schemas.openxmlformats.org/officeDocument/2006/relationships/oleObject" Target="embeddings/oleObject3775.bin"/><Relationship Id="rId3649" Type="http://schemas.openxmlformats.org/officeDocument/2006/relationships/image" Target="media/image1724.wmf"/><Relationship Id="rId5071" Type="http://schemas.openxmlformats.org/officeDocument/2006/relationships/oleObject" Target="embeddings/oleObject2670.bin"/><Relationship Id="rId6122" Type="http://schemas.openxmlformats.org/officeDocument/2006/relationships/oleObject" Target="embeddings/oleObject3234.bin"/><Relationship Id="rId7520" Type="http://schemas.openxmlformats.org/officeDocument/2006/relationships/image" Target="media/image3524.wmf"/><Relationship Id="rId9278" Type="http://schemas.openxmlformats.org/officeDocument/2006/relationships/image" Target="media/image4353.wmf"/><Relationship Id="rId984" Type="http://schemas.openxmlformats.org/officeDocument/2006/relationships/image" Target="media/image428.wmf"/><Relationship Id="rId2665" Type="http://schemas.openxmlformats.org/officeDocument/2006/relationships/image" Target="media/image1240.wmf"/><Relationship Id="rId3716" Type="http://schemas.openxmlformats.org/officeDocument/2006/relationships/oleObject" Target="embeddings/oleObject1955.bin"/><Relationship Id="rId637" Type="http://schemas.openxmlformats.org/officeDocument/2006/relationships/oleObject" Target="embeddings/oleObject375.bin"/><Relationship Id="rId1267" Type="http://schemas.openxmlformats.org/officeDocument/2006/relationships/oleObject" Target="embeddings/oleObject695.bin"/><Relationship Id="rId1681" Type="http://schemas.openxmlformats.org/officeDocument/2006/relationships/oleObject" Target="embeddings/oleObject906.bin"/><Relationship Id="rId2318" Type="http://schemas.openxmlformats.org/officeDocument/2006/relationships/oleObject" Target="embeddings/oleObject1238.bin"/><Relationship Id="rId2732" Type="http://schemas.openxmlformats.org/officeDocument/2006/relationships/image" Target="media/image1273.wmf"/><Relationship Id="rId5888" Type="http://schemas.openxmlformats.org/officeDocument/2006/relationships/oleObject" Target="embeddings/oleObject3115.bin"/><Relationship Id="rId6939" Type="http://schemas.openxmlformats.org/officeDocument/2006/relationships/oleObject" Target="embeddings/oleObject3681.bin"/><Relationship Id="rId8294" Type="http://schemas.openxmlformats.org/officeDocument/2006/relationships/image" Target="media/image3881.wmf"/><Relationship Id="rId704" Type="http://schemas.openxmlformats.org/officeDocument/2006/relationships/image" Target="media/image291.wmf"/><Relationship Id="rId1334" Type="http://schemas.openxmlformats.org/officeDocument/2006/relationships/image" Target="media/image599.wmf"/><Relationship Id="rId5955" Type="http://schemas.openxmlformats.org/officeDocument/2006/relationships/oleObject" Target="embeddings/oleObject3149.bin"/><Relationship Id="rId8361" Type="http://schemas.openxmlformats.org/officeDocument/2006/relationships/oleObject" Target="embeddings/oleObject4444.bin"/><Relationship Id="rId40" Type="http://schemas.openxmlformats.org/officeDocument/2006/relationships/oleObject" Target="embeddings/oleObject19.bin"/><Relationship Id="rId1401" Type="http://schemas.openxmlformats.org/officeDocument/2006/relationships/oleObject" Target="embeddings/oleObject765.bin"/><Relationship Id="rId4557" Type="http://schemas.openxmlformats.org/officeDocument/2006/relationships/oleObject" Target="embeddings/oleObject2380.bin"/><Relationship Id="rId5608" Type="http://schemas.openxmlformats.org/officeDocument/2006/relationships/image" Target="media/image2639.wmf"/><Relationship Id="rId8014" Type="http://schemas.openxmlformats.org/officeDocument/2006/relationships/image" Target="media/image3749.wmf"/><Relationship Id="rId3159" Type="http://schemas.openxmlformats.org/officeDocument/2006/relationships/image" Target="media/image1486.wmf"/><Relationship Id="rId3573" Type="http://schemas.openxmlformats.org/officeDocument/2006/relationships/image" Target="media/image1686.wmf"/><Relationship Id="rId4971" Type="http://schemas.openxmlformats.org/officeDocument/2006/relationships/oleObject" Target="embeddings/oleObject2620.bin"/><Relationship Id="rId7030" Type="http://schemas.openxmlformats.org/officeDocument/2006/relationships/oleObject" Target="embeddings/oleObject3727.bin"/><Relationship Id="rId494" Type="http://schemas.openxmlformats.org/officeDocument/2006/relationships/image" Target="media/image188.wmf"/><Relationship Id="rId2175" Type="http://schemas.openxmlformats.org/officeDocument/2006/relationships/oleObject" Target="embeddings/oleObject1166.bin"/><Relationship Id="rId3226" Type="http://schemas.openxmlformats.org/officeDocument/2006/relationships/oleObject" Target="embeddings/oleObject1703.bin"/><Relationship Id="rId4624" Type="http://schemas.openxmlformats.org/officeDocument/2006/relationships/image" Target="media/image2207.wmf"/><Relationship Id="rId147" Type="http://schemas.openxmlformats.org/officeDocument/2006/relationships/oleObject" Target="embeddings/oleObject86.bin"/><Relationship Id="rId1191" Type="http://schemas.openxmlformats.org/officeDocument/2006/relationships/image" Target="media/image531.wmf"/><Relationship Id="rId3640" Type="http://schemas.openxmlformats.org/officeDocument/2006/relationships/oleObject" Target="embeddings/oleObject1917.bin"/><Relationship Id="rId6796" Type="http://schemas.openxmlformats.org/officeDocument/2006/relationships/oleObject" Target="embeddings/oleObject3609.bin"/><Relationship Id="rId7847" Type="http://schemas.openxmlformats.org/officeDocument/2006/relationships/image" Target="media/image3667.wmf"/><Relationship Id="rId561" Type="http://schemas.openxmlformats.org/officeDocument/2006/relationships/image" Target="media/image221.wmf"/><Relationship Id="rId2242" Type="http://schemas.openxmlformats.org/officeDocument/2006/relationships/image" Target="media/image1039.wmf"/><Relationship Id="rId5398" Type="http://schemas.openxmlformats.org/officeDocument/2006/relationships/image" Target="media/image2540.wmf"/><Relationship Id="rId6449" Type="http://schemas.openxmlformats.org/officeDocument/2006/relationships/oleObject" Target="embeddings/oleObject3425.bin"/><Relationship Id="rId6863" Type="http://schemas.openxmlformats.org/officeDocument/2006/relationships/oleObject" Target="embeddings/oleObject3643.bin"/><Relationship Id="rId7914" Type="http://schemas.openxmlformats.org/officeDocument/2006/relationships/oleObject" Target="embeddings/oleObject4210.bin"/><Relationship Id="rId214" Type="http://schemas.openxmlformats.org/officeDocument/2006/relationships/image" Target="media/image79.wmf"/><Relationship Id="rId5465" Type="http://schemas.openxmlformats.org/officeDocument/2006/relationships/oleObject" Target="embeddings/oleObject2892.bin"/><Relationship Id="rId6516" Type="http://schemas.openxmlformats.org/officeDocument/2006/relationships/image" Target="media/image3053.wmf"/><Relationship Id="rId6930" Type="http://schemas.openxmlformats.org/officeDocument/2006/relationships/image" Target="media/image3250.wmf"/><Relationship Id="rId4067" Type="http://schemas.openxmlformats.org/officeDocument/2006/relationships/image" Target="media/image1930.wmf"/><Relationship Id="rId4481" Type="http://schemas.openxmlformats.org/officeDocument/2006/relationships/oleObject" Target="embeddings/oleObject2342.bin"/><Relationship Id="rId5118" Type="http://schemas.openxmlformats.org/officeDocument/2006/relationships/oleObject" Target="embeddings/oleObject2695.bin"/><Relationship Id="rId5532" Type="http://schemas.openxmlformats.org/officeDocument/2006/relationships/oleObject" Target="embeddings/oleObject2926.bin"/><Relationship Id="rId8688" Type="http://schemas.openxmlformats.org/officeDocument/2006/relationships/oleObject" Target="embeddings/oleObject4613.bin"/><Relationship Id="rId3083" Type="http://schemas.openxmlformats.org/officeDocument/2006/relationships/image" Target="media/image1448.wmf"/><Relationship Id="rId4134" Type="http://schemas.openxmlformats.org/officeDocument/2006/relationships/oleObject" Target="embeddings/oleObject2167.bin"/><Relationship Id="rId1728" Type="http://schemas.openxmlformats.org/officeDocument/2006/relationships/image" Target="media/image794.wmf"/><Relationship Id="rId3150" Type="http://schemas.openxmlformats.org/officeDocument/2006/relationships/oleObject" Target="embeddings/oleObject1665.bin"/><Relationship Id="rId4201" Type="http://schemas.openxmlformats.org/officeDocument/2006/relationships/image" Target="media/image1997.wmf"/><Relationship Id="rId7357" Type="http://schemas.openxmlformats.org/officeDocument/2006/relationships/image" Target="media/image3445.wmf"/><Relationship Id="rId8408" Type="http://schemas.openxmlformats.org/officeDocument/2006/relationships/image" Target="media/image3937.wmf"/><Relationship Id="rId8755" Type="http://schemas.openxmlformats.org/officeDocument/2006/relationships/oleObject" Target="embeddings/oleObject4650.bin"/><Relationship Id="rId7771" Type="http://schemas.openxmlformats.org/officeDocument/2006/relationships/image" Target="media/image3629.wmf"/><Relationship Id="rId8822" Type="http://schemas.openxmlformats.org/officeDocument/2006/relationships/image" Target="media/image4130.wmf"/><Relationship Id="rId3967" Type="http://schemas.openxmlformats.org/officeDocument/2006/relationships/oleObject" Target="embeddings/oleObject2083.bin"/><Relationship Id="rId6373" Type="http://schemas.openxmlformats.org/officeDocument/2006/relationships/image" Target="media/image2988.wmf"/><Relationship Id="rId7424" Type="http://schemas.openxmlformats.org/officeDocument/2006/relationships/oleObject" Target="embeddings/oleObject3942.bin"/><Relationship Id="rId4" Type="http://schemas.openxmlformats.org/officeDocument/2006/relationships/settings" Target="settings.xml"/><Relationship Id="rId888" Type="http://schemas.openxmlformats.org/officeDocument/2006/relationships/image" Target="media/image382.wmf"/><Relationship Id="rId2569" Type="http://schemas.openxmlformats.org/officeDocument/2006/relationships/image" Target="media/image1192.wmf"/><Relationship Id="rId2983" Type="http://schemas.openxmlformats.org/officeDocument/2006/relationships/image" Target="media/image1398.wmf"/><Relationship Id="rId6026" Type="http://schemas.openxmlformats.org/officeDocument/2006/relationships/oleObject" Target="embeddings/oleObject3185.bin"/><Relationship Id="rId6440" Type="http://schemas.openxmlformats.org/officeDocument/2006/relationships/image" Target="media/image3018.wmf"/><Relationship Id="rId955" Type="http://schemas.openxmlformats.org/officeDocument/2006/relationships/image" Target="media/image414.wmf"/><Relationship Id="rId1585" Type="http://schemas.openxmlformats.org/officeDocument/2006/relationships/oleObject" Target="embeddings/oleObject858.bin"/><Relationship Id="rId2636" Type="http://schemas.openxmlformats.org/officeDocument/2006/relationships/oleObject" Target="embeddings/oleObject1407.bin"/><Relationship Id="rId5042" Type="http://schemas.openxmlformats.org/officeDocument/2006/relationships/image" Target="media/image2383.wmf"/><Relationship Id="rId8198" Type="http://schemas.openxmlformats.org/officeDocument/2006/relationships/oleObject" Target="embeddings/oleObject4355.bin"/><Relationship Id="rId9249" Type="http://schemas.openxmlformats.org/officeDocument/2006/relationships/oleObject" Target="embeddings/oleObject4907.bin"/><Relationship Id="rId608" Type="http://schemas.openxmlformats.org/officeDocument/2006/relationships/oleObject" Target="embeddings/oleObject360.bin"/><Relationship Id="rId1238" Type="http://schemas.openxmlformats.org/officeDocument/2006/relationships/image" Target="media/image554.wmf"/><Relationship Id="rId1652" Type="http://schemas.openxmlformats.org/officeDocument/2006/relationships/image" Target="media/image757.wmf"/><Relationship Id="rId8265" Type="http://schemas.openxmlformats.org/officeDocument/2006/relationships/oleObject" Target="embeddings/oleObject4395.bin"/><Relationship Id="rId1305" Type="http://schemas.openxmlformats.org/officeDocument/2006/relationships/oleObject" Target="embeddings/oleObject717.bin"/><Relationship Id="rId2703" Type="http://schemas.openxmlformats.org/officeDocument/2006/relationships/oleObject" Target="embeddings/oleObject1441.bin"/><Relationship Id="rId5859" Type="http://schemas.openxmlformats.org/officeDocument/2006/relationships/image" Target="media/image2755.wmf"/><Relationship Id="rId7281" Type="http://schemas.openxmlformats.org/officeDocument/2006/relationships/oleObject" Target="embeddings/oleObject3870.bin"/><Relationship Id="rId8332" Type="http://schemas.openxmlformats.org/officeDocument/2006/relationships/image" Target="media/image3900.wmf"/><Relationship Id="rId4875" Type="http://schemas.openxmlformats.org/officeDocument/2006/relationships/oleObject" Target="embeddings/oleObject2564.bin"/><Relationship Id="rId5926" Type="http://schemas.openxmlformats.org/officeDocument/2006/relationships/oleObject" Target="embeddings/oleObject3134.bin"/><Relationship Id="rId11" Type="http://schemas.openxmlformats.org/officeDocument/2006/relationships/oleObject" Target="embeddings/oleObject1.bin"/><Relationship Id="rId398" Type="http://schemas.openxmlformats.org/officeDocument/2006/relationships/image" Target="media/image144.wmf"/><Relationship Id="rId2079" Type="http://schemas.openxmlformats.org/officeDocument/2006/relationships/image" Target="media/image958.wmf"/><Relationship Id="rId3477" Type="http://schemas.openxmlformats.org/officeDocument/2006/relationships/image" Target="media/image1641.wmf"/><Relationship Id="rId3891" Type="http://schemas.openxmlformats.org/officeDocument/2006/relationships/image" Target="media/image1843.wmf"/><Relationship Id="rId4528" Type="http://schemas.openxmlformats.org/officeDocument/2006/relationships/image" Target="media/image2159.wmf"/><Relationship Id="rId4942" Type="http://schemas.openxmlformats.org/officeDocument/2006/relationships/image" Target="media/image2333.wmf"/><Relationship Id="rId2493" Type="http://schemas.openxmlformats.org/officeDocument/2006/relationships/image" Target="media/image1154.wmf"/><Relationship Id="rId3544" Type="http://schemas.openxmlformats.org/officeDocument/2006/relationships/oleObject" Target="embeddings/oleObject1867.bin"/><Relationship Id="rId7001" Type="http://schemas.openxmlformats.org/officeDocument/2006/relationships/image" Target="media/image3285.wmf"/><Relationship Id="rId465" Type="http://schemas.openxmlformats.org/officeDocument/2006/relationships/oleObject" Target="embeddings/oleObject288.bin"/><Relationship Id="rId1095" Type="http://schemas.openxmlformats.org/officeDocument/2006/relationships/oleObject" Target="embeddings/oleObject608.bin"/><Relationship Id="rId2146" Type="http://schemas.openxmlformats.org/officeDocument/2006/relationships/oleObject" Target="embeddings/oleObject1151.bin"/><Relationship Id="rId2560" Type="http://schemas.openxmlformats.org/officeDocument/2006/relationships/oleObject" Target="embeddings/oleObject1369.bin"/><Relationship Id="rId3611" Type="http://schemas.openxmlformats.org/officeDocument/2006/relationships/image" Target="media/image1705.wmf"/><Relationship Id="rId6767" Type="http://schemas.openxmlformats.org/officeDocument/2006/relationships/image" Target="media/image3169.wmf"/><Relationship Id="rId7818" Type="http://schemas.openxmlformats.org/officeDocument/2006/relationships/oleObject" Target="embeddings/oleObject4162.bin"/><Relationship Id="rId9173" Type="http://schemas.openxmlformats.org/officeDocument/2006/relationships/oleObject" Target="embeddings/oleObject4870.bin"/><Relationship Id="rId118" Type="http://schemas.openxmlformats.org/officeDocument/2006/relationships/oleObject" Target="embeddings/oleObject68.bin"/><Relationship Id="rId532" Type="http://schemas.openxmlformats.org/officeDocument/2006/relationships/oleObject" Target="embeddings/oleObject322.bin"/><Relationship Id="rId1162" Type="http://schemas.openxmlformats.org/officeDocument/2006/relationships/oleObject" Target="embeddings/oleObject642.bin"/><Relationship Id="rId2213" Type="http://schemas.openxmlformats.org/officeDocument/2006/relationships/oleObject" Target="embeddings/oleObject1185.bin"/><Relationship Id="rId5369" Type="http://schemas.openxmlformats.org/officeDocument/2006/relationships/oleObject" Target="embeddings/oleObject2840.bin"/><Relationship Id="rId5783" Type="http://schemas.openxmlformats.org/officeDocument/2006/relationships/image" Target="media/image2717.wmf"/><Relationship Id="rId9240" Type="http://schemas.openxmlformats.org/officeDocument/2006/relationships/image" Target="media/image4334.wmf"/><Relationship Id="rId4385" Type="http://schemas.openxmlformats.org/officeDocument/2006/relationships/image" Target="media/image2089.wmf"/><Relationship Id="rId5436" Type="http://schemas.openxmlformats.org/officeDocument/2006/relationships/image" Target="media/image2558.wmf"/><Relationship Id="rId6834" Type="http://schemas.openxmlformats.org/officeDocument/2006/relationships/image" Target="media/image3202.wmf"/><Relationship Id="rId1979" Type="http://schemas.openxmlformats.org/officeDocument/2006/relationships/oleObject" Target="embeddings/oleObject1067.bin"/><Relationship Id="rId4038" Type="http://schemas.openxmlformats.org/officeDocument/2006/relationships/oleObject" Target="embeddings/oleObject2119.bin"/><Relationship Id="rId5850" Type="http://schemas.openxmlformats.org/officeDocument/2006/relationships/oleObject" Target="embeddings/oleObject3096.bin"/><Relationship Id="rId6901" Type="http://schemas.openxmlformats.org/officeDocument/2006/relationships/oleObject" Target="embeddings/oleObject3662.bin"/><Relationship Id="rId3054" Type="http://schemas.openxmlformats.org/officeDocument/2006/relationships/oleObject" Target="embeddings/oleObject1617.bin"/><Relationship Id="rId4452" Type="http://schemas.openxmlformats.org/officeDocument/2006/relationships/image" Target="media/image2121.wmf"/><Relationship Id="rId5503" Type="http://schemas.openxmlformats.org/officeDocument/2006/relationships/image" Target="media/image2588.wmf"/><Relationship Id="rId8659" Type="http://schemas.openxmlformats.org/officeDocument/2006/relationships/oleObject" Target="embeddings/oleObject4598.bin"/><Relationship Id="rId4105" Type="http://schemas.openxmlformats.org/officeDocument/2006/relationships/image" Target="media/image1949.wmf"/><Relationship Id="rId7675" Type="http://schemas.openxmlformats.org/officeDocument/2006/relationships/oleObject" Target="embeddings/oleObject4074.bin"/><Relationship Id="rId8726" Type="http://schemas.openxmlformats.org/officeDocument/2006/relationships/image" Target="media/image4087.wmf"/><Relationship Id="rId2070" Type="http://schemas.openxmlformats.org/officeDocument/2006/relationships/oleObject" Target="embeddings/oleObject1113.bin"/><Relationship Id="rId3121" Type="http://schemas.openxmlformats.org/officeDocument/2006/relationships/image" Target="media/image1467.wmf"/><Relationship Id="rId6277" Type="http://schemas.openxmlformats.org/officeDocument/2006/relationships/oleObject" Target="embeddings/oleObject3325.bin"/><Relationship Id="rId6691" Type="http://schemas.openxmlformats.org/officeDocument/2006/relationships/image" Target="media/image3132.wmf"/><Relationship Id="rId7328" Type="http://schemas.openxmlformats.org/officeDocument/2006/relationships/oleObject" Target="embeddings/oleObject3894.bin"/><Relationship Id="rId7742" Type="http://schemas.openxmlformats.org/officeDocument/2006/relationships/oleObject" Target="embeddings/oleObject4119.bin"/><Relationship Id="rId2887" Type="http://schemas.openxmlformats.org/officeDocument/2006/relationships/image" Target="media/image1350.wmf"/><Relationship Id="rId5293" Type="http://schemas.openxmlformats.org/officeDocument/2006/relationships/oleObject" Target="embeddings/oleObject2800.bin"/><Relationship Id="rId6344" Type="http://schemas.openxmlformats.org/officeDocument/2006/relationships/oleObject" Target="embeddings/oleObject3365.bin"/><Relationship Id="rId859" Type="http://schemas.openxmlformats.org/officeDocument/2006/relationships/image" Target="media/image368.wmf"/><Relationship Id="rId1489" Type="http://schemas.openxmlformats.org/officeDocument/2006/relationships/oleObject" Target="embeddings/oleObject810.bin"/><Relationship Id="rId3938" Type="http://schemas.openxmlformats.org/officeDocument/2006/relationships/image" Target="media/image1867.wmf"/><Relationship Id="rId5360" Type="http://schemas.openxmlformats.org/officeDocument/2006/relationships/image" Target="media/image2521.wmf"/><Relationship Id="rId6411" Type="http://schemas.openxmlformats.org/officeDocument/2006/relationships/oleObject" Target="embeddings/oleObject3404.bin"/><Relationship Id="rId2954" Type="http://schemas.openxmlformats.org/officeDocument/2006/relationships/oleObject" Target="embeddings/oleObject1567.bin"/><Relationship Id="rId5013" Type="http://schemas.openxmlformats.org/officeDocument/2006/relationships/oleObject" Target="embeddings/oleObject2641.bin"/><Relationship Id="rId8169" Type="http://schemas.openxmlformats.org/officeDocument/2006/relationships/image" Target="media/image3825.wmf"/><Relationship Id="rId926" Type="http://schemas.openxmlformats.org/officeDocument/2006/relationships/image" Target="media/image401.wmf"/><Relationship Id="rId1556" Type="http://schemas.openxmlformats.org/officeDocument/2006/relationships/image" Target="media/image709.wmf"/><Relationship Id="rId1970" Type="http://schemas.openxmlformats.org/officeDocument/2006/relationships/oleObject" Target="embeddings/oleObject1062.bin"/><Relationship Id="rId2607" Type="http://schemas.openxmlformats.org/officeDocument/2006/relationships/image" Target="media/image1211.wmf"/><Relationship Id="rId7185" Type="http://schemas.openxmlformats.org/officeDocument/2006/relationships/oleObject" Target="embeddings/oleObject3817.bin"/><Relationship Id="rId8583" Type="http://schemas.openxmlformats.org/officeDocument/2006/relationships/image" Target="media/image4022.wmf"/><Relationship Id="rId1209" Type="http://schemas.openxmlformats.org/officeDocument/2006/relationships/image" Target="media/image540.wmf"/><Relationship Id="rId1623" Type="http://schemas.openxmlformats.org/officeDocument/2006/relationships/oleObject" Target="embeddings/oleObject877.bin"/><Relationship Id="rId4779" Type="http://schemas.openxmlformats.org/officeDocument/2006/relationships/image" Target="media/image2271.wmf"/><Relationship Id="rId8236" Type="http://schemas.openxmlformats.org/officeDocument/2006/relationships/oleObject" Target="embeddings/oleObject4380.bin"/><Relationship Id="rId8650" Type="http://schemas.openxmlformats.org/officeDocument/2006/relationships/oleObject" Target="embeddings/oleObject4593.bin"/><Relationship Id="rId3795" Type="http://schemas.openxmlformats.org/officeDocument/2006/relationships/oleObject" Target="embeddings/oleObject1995.bin"/><Relationship Id="rId4846" Type="http://schemas.openxmlformats.org/officeDocument/2006/relationships/image" Target="media/image2292.wmf"/><Relationship Id="rId7252" Type="http://schemas.openxmlformats.org/officeDocument/2006/relationships/image" Target="media/image3395.wmf"/><Relationship Id="rId8303" Type="http://schemas.openxmlformats.org/officeDocument/2006/relationships/oleObject" Target="embeddings/oleObject4414.bin"/><Relationship Id="rId2397" Type="http://schemas.openxmlformats.org/officeDocument/2006/relationships/image" Target="media/image1109.wmf"/><Relationship Id="rId3448" Type="http://schemas.openxmlformats.org/officeDocument/2006/relationships/oleObject" Target="embeddings/oleObject1816.bin"/><Relationship Id="rId3862" Type="http://schemas.openxmlformats.org/officeDocument/2006/relationships/image" Target="media/image1830.wmf"/><Relationship Id="rId369" Type="http://schemas.openxmlformats.org/officeDocument/2006/relationships/oleObject" Target="embeddings/oleObject233.bin"/><Relationship Id="rId783" Type="http://schemas.openxmlformats.org/officeDocument/2006/relationships/image" Target="media/image330.wmf"/><Relationship Id="rId2464" Type="http://schemas.openxmlformats.org/officeDocument/2006/relationships/image" Target="media/image1143.wmf"/><Relationship Id="rId3515" Type="http://schemas.openxmlformats.org/officeDocument/2006/relationships/image" Target="media/image1660.wmf"/><Relationship Id="rId4913" Type="http://schemas.openxmlformats.org/officeDocument/2006/relationships/oleObject" Target="embeddings/oleObject2591.bin"/><Relationship Id="rId9077" Type="http://schemas.openxmlformats.org/officeDocument/2006/relationships/oleObject" Target="embeddings/oleObject4821.bin"/><Relationship Id="rId436" Type="http://schemas.openxmlformats.org/officeDocument/2006/relationships/oleObject" Target="embeddings/oleObject273.bin"/><Relationship Id="rId1066" Type="http://schemas.openxmlformats.org/officeDocument/2006/relationships/image" Target="media/image469.wmf"/><Relationship Id="rId1480" Type="http://schemas.openxmlformats.org/officeDocument/2006/relationships/oleObject" Target="embeddings/oleObject805.bin"/><Relationship Id="rId2117" Type="http://schemas.openxmlformats.org/officeDocument/2006/relationships/image" Target="media/image977.wmf"/><Relationship Id="rId8093" Type="http://schemas.openxmlformats.org/officeDocument/2006/relationships/image" Target="media/image3787.wmf"/><Relationship Id="rId9144" Type="http://schemas.openxmlformats.org/officeDocument/2006/relationships/image" Target="media/image4285.wmf"/><Relationship Id="rId850" Type="http://schemas.openxmlformats.org/officeDocument/2006/relationships/oleObject" Target="embeddings/oleObject483.bin"/><Relationship Id="rId1133" Type="http://schemas.openxmlformats.org/officeDocument/2006/relationships/oleObject" Target="embeddings/oleObject627.bin"/><Relationship Id="rId2531" Type="http://schemas.openxmlformats.org/officeDocument/2006/relationships/image" Target="media/image1173.wmf"/><Relationship Id="rId4289" Type="http://schemas.openxmlformats.org/officeDocument/2006/relationships/oleObject" Target="embeddings/oleObject2245.bin"/><Relationship Id="rId5687" Type="http://schemas.openxmlformats.org/officeDocument/2006/relationships/oleObject" Target="embeddings/oleObject3011.bin"/><Relationship Id="rId6738" Type="http://schemas.openxmlformats.org/officeDocument/2006/relationships/image" Target="media/image3154.wmf"/><Relationship Id="rId8160" Type="http://schemas.openxmlformats.org/officeDocument/2006/relationships/oleObject" Target="embeddings/oleObject4336.bin"/><Relationship Id="rId503" Type="http://schemas.openxmlformats.org/officeDocument/2006/relationships/oleObject" Target="embeddings/oleObject307.bin"/><Relationship Id="rId5754" Type="http://schemas.openxmlformats.org/officeDocument/2006/relationships/oleObject" Target="embeddings/oleObject3048.bin"/><Relationship Id="rId6805" Type="http://schemas.openxmlformats.org/officeDocument/2006/relationships/image" Target="media/image3188.wmf"/><Relationship Id="rId9211" Type="http://schemas.openxmlformats.org/officeDocument/2006/relationships/oleObject" Target="embeddings/oleObject4888.bin"/><Relationship Id="rId1200" Type="http://schemas.openxmlformats.org/officeDocument/2006/relationships/oleObject" Target="embeddings/oleObject661.bin"/><Relationship Id="rId4356" Type="http://schemas.openxmlformats.org/officeDocument/2006/relationships/oleObject" Target="embeddings/oleObject2278.bin"/><Relationship Id="rId4770" Type="http://schemas.openxmlformats.org/officeDocument/2006/relationships/oleObject" Target="embeddings/oleObject2500.bin"/><Relationship Id="rId5407" Type="http://schemas.openxmlformats.org/officeDocument/2006/relationships/oleObject" Target="embeddings/oleObject2859.bin"/><Relationship Id="rId5821" Type="http://schemas.openxmlformats.org/officeDocument/2006/relationships/image" Target="media/image2736.wmf"/><Relationship Id="rId8977" Type="http://schemas.openxmlformats.org/officeDocument/2006/relationships/oleObject" Target="embeddings/oleObject4766.bin"/><Relationship Id="rId3372" Type="http://schemas.openxmlformats.org/officeDocument/2006/relationships/oleObject" Target="embeddings/oleObject1778.bin"/><Relationship Id="rId4009" Type="http://schemas.openxmlformats.org/officeDocument/2006/relationships/image" Target="media/image1901.wmf"/><Relationship Id="rId4423" Type="http://schemas.openxmlformats.org/officeDocument/2006/relationships/oleObject" Target="embeddings/oleObject2312.bin"/><Relationship Id="rId7579" Type="http://schemas.openxmlformats.org/officeDocument/2006/relationships/oleObject" Target="embeddings/oleObject4022.bin"/><Relationship Id="rId7993" Type="http://schemas.openxmlformats.org/officeDocument/2006/relationships/oleObject" Target="embeddings/oleObject4254.bin"/><Relationship Id="rId293" Type="http://schemas.openxmlformats.org/officeDocument/2006/relationships/oleObject" Target="embeddings/oleObject183.bin"/><Relationship Id="rId3025" Type="http://schemas.openxmlformats.org/officeDocument/2006/relationships/image" Target="media/image1419.wmf"/><Relationship Id="rId6595" Type="http://schemas.openxmlformats.org/officeDocument/2006/relationships/oleObject" Target="embeddings/oleObject3505.bin"/><Relationship Id="rId7646" Type="http://schemas.openxmlformats.org/officeDocument/2006/relationships/oleObject" Target="embeddings/oleObject4055.bin"/><Relationship Id="rId360" Type="http://schemas.openxmlformats.org/officeDocument/2006/relationships/image" Target="media/image129.wmf"/><Relationship Id="rId2041" Type="http://schemas.openxmlformats.org/officeDocument/2006/relationships/image" Target="media/image939.wmf"/><Relationship Id="rId5197" Type="http://schemas.openxmlformats.org/officeDocument/2006/relationships/oleObject" Target="embeddings/oleObject2746.bin"/><Relationship Id="rId6248" Type="http://schemas.openxmlformats.org/officeDocument/2006/relationships/image" Target="media/image2934.wmf"/><Relationship Id="rId5264" Type="http://schemas.openxmlformats.org/officeDocument/2006/relationships/oleObject" Target="embeddings/oleObject2781.bin"/><Relationship Id="rId6662" Type="http://schemas.openxmlformats.org/officeDocument/2006/relationships/oleObject" Target="embeddings/oleObject3541.bin"/><Relationship Id="rId7713" Type="http://schemas.openxmlformats.org/officeDocument/2006/relationships/oleObject" Target="embeddings/oleObject4099.bin"/><Relationship Id="rId2858" Type="http://schemas.openxmlformats.org/officeDocument/2006/relationships/oleObject" Target="embeddings/oleObject1519.bin"/><Relationship Id="rId3909" Type="http://schemas.openxmlformats.org/officeDocument/2006/relationships/image" Target="media/image1852.wmf"/><Relationship Id="rId6315" Type="http://schemas.openxmlformats.org/officeDocument/2006/relationships/oleObject" Target="embeddings/oleObject3344.bin"/><Relationship Id="rId99" Type="http://schemas.openxmlformats.org/officeDocument/2006/relationships/image" Target="media/image37.wmf"/><Relationship Id="rId1874" Type="http://schemas.openxmlformats.org/officeDocument/2006/relationships/oleObject" Target="embeddings/oleObject1014.bin"/><Relationship Id="rId2925" Type="http://schemas.openxmlformats.org/officeDocument/2006/relationships/image" Target="media/image1369.wmf"/><Relationship Id="rId4280" Type="http://schemas.openxmlformats.org/officeDocument/2006/relationships/image" Target="media/image2036.wmf"/><Relationship Id="rId5331" Type="http://schemas.openxmlformats.org/officeDocument/2006/relationships/oleObject" Target="embeddings/oleObject2819.bin"/><Relationship Id="rId8487" Type="http://schemas.openxmlformats.org/officeDocument/2006/relationships/oleObject" Target="embeddings/oleObject4507.bin"/><Relationship Id="rId1527" Type="http://schemas.openxmlformats.org/officeDocument/2006/relationships/oleObject" Target="embeddings/oleObject829.bin"/><Relationship Id="rId1941" Type="http://schemas.openxmlformats.org/officeDocument/2006/relationships/image" Target="media/image890.wmf"/><Relationship Id="rId7089" Type="http://schemas.openxmlformats.org/officeDocument/2006/relationships/image" Target="media/image3322.wmf"/><Relationship Id="rId8554" Type="http://schemas.openxmlformats.org/officeDocument/2006/relationships/image" Target="media/image4008.wmf"/><Relationship Id="rId3699" Type="http://schemas.openxmlformats.org/officeDocument/2006/relationships/image" Target="media/image1749.wmf"/><Relationship Id="rId4000" Type="http://schemas.openxmlformats.org/officeDocument/2006/relationships/oleObject" Target="embeddings/oleObject2100.bin"/><Relationship Id="rId7156" Type="http://schemas.openxmlformats.org/officeDocument/2006/relationships/oleObject" Target="embeddings/oleObject3801.bin"/><Relationship Id="rId7570" Type="http://schemas.openxmlformats.org/officeDocument/2006/relationships/image" Target="media/image3549.wmf"/><Relationship Id="rId8207" Type="http://schemas.openxmlformats.org/officeDocument/2006/relationships/image" Target="media/image3843.wmf"/><Relationship Id="rId8621" Type="http://schemas.openxmlformats.org/officeDocument/2006/relationships/image" Target="media/image4041.wmf"/><Relationship Id="rId6172" Type="http://schemas.openxmlformats.org/officeDocument/2006/relationships/oleObject" Target="embeddings/oleObject3269.bin"/><Relationship Id="rId7223" Type="http://schemas.openxmlformats.org/officeDocument/2006/relationships/image" Target="media/image3382.wmf"/><Relationship Id="rId687" Type="http://schemas.openxmlformats.org/officeDocument/2006/relationships/oleObject" Target="embeddings/oleObject401.bin"/><Relationship Id="rId2368" Type="http://schemas.openxmlformats.org/officeDocument/2006/relationships/oleObject" Target="embeddings/oleObject1270.bin"/><Relationship Id="rId3766" Type="http://schemas.openxmlformats.org/officeDocument/2006/relationships/image" Target="media/image1782.wmf"/><Relationship Id="rId4817" Type="http://schemas.openxmlformats.org/officeDocument/2006/relationships/image" Target="media/image2282.wmf"/><Relationship Id="rId2782" Type="http://schemas.openxmlformats.org/officeDocument/2006/relationships/image" Target="media/image1298.wmf"/><Relationship Id="rId3419" Type="http://schemas.openxmlformats.org/officeDocument/2006/relationships/image" Target="media/image1614.wmf"/><Relationship Id="rId3833" Type="http://schemas.openxmlformats.org/officeDocument/2006/relationships/oleObject" Target="embeddings/oleObject2014.bin"/><Relationship Id="rId6989" Type="http://schemas.openxmlformats.org/officeDocument/2006/relationships/image" Target="media/image3279.wmf"/><Relationship Id="rId9048" Type="http://schemas.openxmlformats.org/officeDocument/2006/relationships/image" Target="media/image4240.wmf"/><Relationship Id="rId754" Type="http://schemas.openxmlformats.org/officeDocument/2006/relationships/oleObject" Target="embeddings/oleObject435.bin"/><Relationship Id="rId1384" Type="http://schemas.openxmlformats.org/officeDocument/2006/relationships/image" Target="media/image624.wmf"/><Relationship Id="rId2435" Type="http://schemas.openxmlformats.org/officeDocument/2006/relationships/image" Target="media/image1128.wmf"/><Relationship Id="rId3900" Type="http://schemas.openxmlformats.org/officeDocument/2006/relationships/oleObject" Target="embeddings/oleObject2049.bin"/><Relationship Id="rId90" Type="http://schemas.openxmlformats.org/officeDocument/2006/relationships/oleObject" Target="embeddings/oleObject50.bin"/><Relationship Id="rId407" Type="http://schemas.openxmlformats.org/officeDocument/2006/relationships/oleObject" Target="embeddings/oleObject257.bin"/><Relationship Id="rId821" Type="http://schemas.openxmlformats.org/officeDocument/2006/relationships/image" Target="media/image349.wmf"/><Relationship Id="rId1037" Type="http://schemas.openxmlformats.org/officeDocument/2006/relationships/oleObject" Target="embeddings/oleObject579.bin"/><Relationship Id="rId1451" Type="http://schemas.openxmlformats.org/officeDocument/2006/relationships/oleObject" Target="embeddings/oleObject790.bin"/><Relationship Id="rId2502" Type="http://schemas.openxmlformats.org/officeDocument/2006/relationships/oleObject" Target="embeddings/oleObject1340.bin"/><Relationship Id="rId5658" Type="http://schemas.openxmlformats.org/officeDocument/2006/relationships/image" Target="media/image2659.wmf"/><Relationship Id="rId6709" Type="http://schemas.openxmlformats.org/officeDocument/2006/relationships/oleObject" Target="embeddings/oleObject3566.bin"/><Relationship Id="rId8064" Type="http://schemas.openxmlformats.org/officeDocument/2006/relationships/image" Target="media/image3774.wmf"/><Relationship Id="rId9115" Type="http://schemas.openxmlformats.org/officeDocument/2006/relationships/oleObject" Target="embeddings/oleObject4841.bin"/><Relationship Id="rId1104" Type="http://schemas.openxmlformats.org/officeDocument/2006/relationships/image" Target="media/image488.wmf"/><Relationship Id="rId4674" Type="http://schemas.openxmlformats.org/officeDocument/2006/relationships/image" Target="media/image2232.wmf"/><Relationship Id="rId5725" Type="http://schemas.openxmlformats.org/officeDocument/2006/relationships/oleObject" Target="embeddings/oleObject3032.bin"/><Relationship Id="rId7080" Type="http://schemas.openxmlformats.org/officeDocument/2006/relationships/oleObject" Target="embeddings/oleObject3759.bin"/><Relationship Id="rId8131" Type="http://schemas.openxmlformats.org/officeDocument/2006/relationships/image" Target="media/image3806.wmf"/><Relationship Id="rId3276" Type="http://schemas.openxmlformats.org/officeDocument/2006/relationships/oleObject" Target="embeddings/oleObject1728.bin"/><Relationship Id="rId3690" Type="http://schemas.openxmlformats.org/officeDocument/2006/relationships/oleObject" Target="embeddings/oleObject1942.bin"/><Relationship Id="rId4327" Type="http://schemas.openxmlformats.org/officeDocument/2006/relationships/oleObject" Target="embeddings/oleObject2264.bin"/><Relationship Id="rId197" Type="http://schemas.openxmlformats.org/officeDocument/2006/relationships/image" Target="media/image70.wmf"/><Relationship Id="rId2292" Type="http://schemas.openxmlformats.org/officeDocument/2006/relationships/image" Target="media/image1064.wmf"/><Relationship Id="rId3343" Type="http://schemas.openxmlformats.org/officeDocument/2006/relationships/image" Target="media/image1576.wmf"/><Relationship Id="rId4741" Type="http://schemas.openxmlformats.org/officeDocument/2006/relationships/oleObject" Target="embeddings/oleObject2482.bin"/><Relationship Id="rId6499" Type="http://schemas.openxmlformats.org/officeDocument/2006/relationships/oleObject" Target="embeddings/oleObject3451.bin"/><Relationship Id="rId7897" Type="http://schemas.openxmlformats.org/officeDocument/2006/relationships/image" Target="media/image3692.wmf"/><Relationship Id="rId8948" Type="http://schemas.openxmlformats.org/officeDocument/2006/relationships/image" Target="media/image4193.wmf"/><Relationship Id="rId264" Type="http://schemas.openxmlformats.org/officeDocument/2006/relationships/image" Target="media/image98.wmf"/><Relationship Id="rId7964" Type="http://schemas.openxmlformats.org/officeDocument/2006/relationships/oleObject" Target="embeddings/oleObject4237.bin"/><Relationship Id="rId3410" Type="http://schemas.openxmlformats.org/officeDocument/2006/relationships/oleObject" Target="embeddings/oleObject1797.bin"/><Relationship Id="rId6566" Type="http://schemas.openxmlformats.org/officeDocument/2006/relationships/image" Target="media/image3074.wmf"/><Relationship Id="rId6980" Type="http://schemas.openxmlformats.org/officeDocument/2006/relationships/oleObject" Target="embeddings/oleObject3702.bin"/><Relationship Id="rId7617" Type="http://schemas.openxmlformats.org/officeDocument/2006/relationships/oleObject" Target="embeddings/oleObject4041.bin"/><Relationship Id="rId331" Type="http://schemas.openxmlformats.org/officeDocument/2006/relationships/oleObject" Target="embeddings/oleObject211.bin"/><Relationship Id="rId2012" Type="http://schemas.openxmlformats.org/officeDocument/2006/relationships/oleObject" Target="embeddings/oleObject1084.bin"/><Relationship Id="rId5168" Type="http://schemas.openxmlformats.org/officeDocument/2006/relationships/image" Target="media/image2433.wmf"/><Relationship Id="rId5582" Type="http://schemas.openxmlformats.org/officeDocument/2006/relationships/oleObject" Target="embeddings/oleObject2952.bin"/><Relationship Id="rId6219" Type="http://schemas.openxmlformats.org/officeDocument/2006/relationships/oleObject" Target="embeddings/oleObject3296.bin"/><Relationship Id="rId6633" Type="http://schemas.openxmlformats.org/officeDocument/2006/relationships/image" Target="media/image3104.wmf"/><Relationship Id="rId1778" Type="http://schemas.openxmlformats.org/officeDocument/2006/relationships/image" Target="media/image813.wmf"/><Relationship Id="rId2829" Type="http://schemas.openxmlformats.org/officeDocument/2006/relationships/oleObject" Target="embeddings/oleObject1504.bin"/><Relationship Id="rId4184" Type="http://schemas.openxmlformats.org/officeDocument/2006/relationships/oleObject" Target="embeddings/oleObject2192.bin"/><Relationship Id="rId5235" Type="http://schemas.openxmlformats.org/officeDocument/2006/relationships/oleObject" Target="embeddings/oleObject2766.bin"/><Relationship Id="rId6700" Type="http://schemas.openxmlformats.org/officeDocument/2006/relationships/oleObject" Target="embeddings/oleObject3560.bin"/><Relationship Id="rId4251" Type="http://schemas.openxmlformats.org/officeDocument/2006/relationships/oleObject" Target="embeddings/oleObject2226.bin"/><Relationship Id="rId5302" Type="http://schemas.openxmlformats.org/officeDocument/2006/relationships/image" Target="media/image2494.wmf"/><Relationship Id="rId8458" Type="http://schemas.openxmlformats.org/officeDocument/2006/relationships/image" Target="media/image3962.wmf"/><Relationship Id="rId1845" Type="http://schemas.openxmlformats.org/officeDocument/2006/relationships/image" Target="media/image842.wmf"/><Relationship Id="rId7474" Type="http://schemas.openxmlformats.org/officeDocument/2006/relationships/image" Target="media/image3501.wmf"/><Relationship Id="rId8872" Type="http://schemas.openxmlformats.org/officeDocument/2006/relationships/image" Target="media/image4155.wmf"/><Relationship Id="rId1912" Type="http://schemas.openxmlformats.org/officeDocument/2006/relationships/oleObject" Target="embeddings/oleObject1033.bin"/><Relationship Id="rId6076" Type="http://schemas.openxmlformats.org/officeDocument/2006/relationships/oleObject" Target="embeddings/oleObject3210.bin"/><Relationship Id="rId7127" Type="http://schemas.openxmlformats.org/officeDocument/2006/relationships/image" Target="media/image3337.wmf"/><Relationship Id="rId8525" Type="http://schemas.openxmlformats.org/officeDocument/2006/relationships/oleObject" Target="embeddings/oleObject4527.bin"/><Relationship Id="rId5092" Type="http://schemas.openxmlformats.org/officeDocument/2006/relationships/image" Target="media/image2408.wmf"/><Relationship Id="rId6490" Type="http://schemas.openxmlformats.org/officeDocument/2006/relationships/oleObject" Target="embeddings/oleObject3446.bin"/><Relationship Id="rId7541" Type="http://schemas.openxmlformats.org/officeDocument/2006/relationships/oleObject" Target="embeddings/oleObject4003.bin"/><Relationship Id="rId2686" Type="http://schemas.openxmlformats.org/officeDocument/2006/relationships/image" Target="media/image1250.wmf"/><Relationship Id="rId3737" Type="http://schemas.openxmlformats.org/officeDocument/2006/relationships/image" Target="media/image1768.wmf"/><Relationship Id="rId6143" Type="http://schemas.openxmlformats.org/officeDocument/2006/relationships/oleObject" Target="embeddings/oleObject3246.bin"/><Relationship Id="rId658" Type="http://schemas.openxmlformats.org/officeDocument/2006/relationships/image" Target="media/image269.wmf"/><Relationship Id="rId1288" Type="http://schemas.openxmlformats.org/officeDocument/2006/relationships/oleObject" Target="embeddings/oleObject708.bin"/><Relationship Id="rId2339" Type="http://schemas.openxmlformats.org/officeDocument/2006/relationships/image" Target="media/image1082.wmf"/><Relationship Id="rId2753" Type="http://schemas.openxmlformats.org/officeDocument/2006/relationships/oleObject" Target="embeddings/oleObject1466.bin"/><Relationship Id="rId3804" Type="http://schemas.openxmlformats.org/officeDocument/2006/relationships/image" Target="media/image1801.wmf"/><Relationship Id="rId6210" Type="http://schemas.openxmlformats.org/officeDocument/2006/relationships/image" Target="media/image2915.wmf"/><Relationship Id="rId725" Type="http://schemas.openxmlformats.org/officeDocument/2006/relationships/image" Target="media/image301.wmf"/><Relationship Id="rId1355" Type="http://schemas.openxmlformats.org/officeDocument/2006/relationships/oleObject" Target="embeddings/oleObject742.bin"/><Relationship Id="rId2406" Type="http://schemas.openxmlformats.org/officeDocument/2006/relationships/oleObject" Target="embeddings/oleObject1289.bin"/><Relationship Id="rId8382" Type="http://schemas.openxmlformats.org/officeDocument/2006/relationships/image" Target="media/image3924.wmf"/><Relationship Id="rId9019" Type="http://schemas.openxmlformats.org/officeDocument/2006/relationships/oleObject" Target="embeddings/oleObject4787.bin"/><Relationship Id="rId1008" Type="http://schemas.openxmlformats.org/officeDocument/2006/relationships/image" Target="media/image440.wmf"/><Relationship Id="rId1422" Type="http://schemas.openxmlformats.org/officeDocument/2006/relationships/image" Target="media/image643.wmf"/><Relationship Id="rId2820" Type="http://schemas.openxmlformats.org/officeDocument/2006/relationships/image" Target="media/image1317.wmf"/><Relationship Id="rId4578" Type="http://schemas.openxmlformats.org/officeDocument/2006/relationships/image" Target="media/image2184.wmf"/><Relationship Id="rId5976" Type="http://schemas.openxmlformats.org/officeDocument/2006/relationships/image" Target="media/image2813.wmf"/><Relationship Id="rId8035" Type="http://schemas.openxmlformats.org/officeDocument/2006/relationships/oleObject" Target="embeddings/oleObject4272.bin"/><Relationship Id="rId61" Type="http://schemas.openxmlformats.org/officeDocument/2006/relationships/image" Target="media/image24.wmf"/><Relationship Id="rId4992" Type="http://schemas.openxmlformats.org/officeDocument/2006/relationships/image" Target="media/image2358.wmf"/><Relationship Id="rId5629" Type="http://schemas.openxmlformats.org/officeDocument/2006/relationships/oleObject" Target="embeddings/oleObject2977.bin"/><Relationship Id="rId7051" Type="http://schemas.openxmlformats.org/officeDocument/2006/relationships/image" Target="media/image3310.wmf"/><Relationship Id="rId8102" Type="http://schemas.openxmlformats.org/officeDocument/2006/relationships/oleObject" Target="embeddings/oleObject4307.bin"/><Relationship Id="rId2196" Type="http://schemas.openxmlformats.org/officeDocument/2006/relationships/image" Target="media/image1016.wmf"/><Relationship Id="rId3594" Type="http://schemas.openxmlformats.org/officeDocument/2006/relationships/oleObject" Target="embeddings/oleObject1894.bin"/><Relationship Id="rId4645" Type="http://schemas.openxmlformats.org/officeDocument/2006/relationships/oleObject" Target="embeddings/oleObject2424.bin"/><Relationship Id="rId168" Type="http://schemas.openxmlformats.org/officeDocument/2006/relationships/oleObject" Target="embeddings/oleObject104.bin"/><Relationship Id="rId3247" Type="http://schemas.openxmlformats.org/officeDocument/2006/relationships/image" Target="media/image1530.wmf"/><Relationship Id="rId3661" Type="http://schemas.openxmlformats.org/officeDocument/2006/relationships/image" Target="media/image1730.wmf"/><Relationship Id="rId4712" Type="http://schemas.openxmlformats.org/officeDocument/2006/relationships/image" Target="media/image2243.wmf"/><Relationship Id="rId7868" Type="http://schemas.openxmlformats.org/officeDocument/2006/relationships/oleObject" Target="embeddings/oleObject4187.bin"/><Relationship Id="rId8919" Type="http://schemas.openxmlformats.org/officeDocument/2006/relationships/oleObject" Target="embeddings/oleObject4737.bin"/><Relationship Id="rId582" Type="http://schemas.openxmlformats.org/officeDocument/2006/relationships/oleObject" Target="embeddings/oleObject347.bin"/><Relationship Id="rId2263" Type="http://schemas.openxmlformats.org/officeDocument/2006/relationships/oleObject" Target="embeddings/oleObject1210.bin"/><Relationship Id="rId3314" Type="http://schemas.openxmlformats.org/officeDocument/2006/relationships/oleObject" Target="embeddings/oleObject1748.bin"/><Relationship Id="rId6884" Type="http://schemas.openxmlformats.org/officeDocument/2006/relationships/image" Target="media/image3227.wmf"/><Relationship Id="rId7935" Type="http://schemas.openxmlformats.org/officeDocument/2006/relationships/image" Target="media/image3711.wmf"/><Relationship Id="rId235" Type="http://schemas.openxmlformats.org/officeDocument/2006/relationships/oleObject" Target="embeddings/oleObject148.bin"/><Relationship Id="rId2330" Type="http://schemas.openxmlformats.org/officeDocument/2006/relationships/oleObject" Target="embeddings/oleObject1249.bin"/><Relationship Id="rId5486" Type="http://schemas.openxmlformats.org/officeDocument/2006/relationships/oleObject" Target="embeddings/oleObject2903.bin"/><Relationship Id="rId6537" Type="http://schemas.openxmlformats.org/officeDocument/2006/relationships/oleObject" Target="embeddings/oleObject3470.bin"/><Relationship Id="rId302" Type="http://schemas.openxmlformats.org/officeDocument/2006/relationships/oleObject" Target="embeddings/oleObject192.bin"/><Relationship Id="rId4088" Type="http://schemas.openxmlformats.org/officeDocument/2006/relationships/oleObject" Target="embeddings/oleObject2144.bin"/><Relationship Id="rId5139" Type="http://schemas.openxmlformats.org/officeDocument/2006/relationships/oleObject" Target="embeddings/oleObject2707.bin"/><Relationship Id="rId5553" Type="http://schemas.openxmlformats.org/officeDocument/2006/relationships/image" Target="media/image2613.wmf"/><Relationship Id="rId6951" Type="http://schemas.openxmlformats.org/officeDocument/2006/relationships/oleObject" Target="embeddings/oleObject3687.bin"/><Relationship Id="rId9010" Type="http://schemas.openxmlformats.org/officeDocument/2006/relationships/image" Target="media/image4224.wmf"/><Relationship Id="rId4155" Type="http://schemas.openxmlformats.org/officeDocument/2006/relationships/image" Target="media/image1974.wmf"/><Relationship Id="rId5206" Type="http://schemas.openxmlformats.org/officeDocument/2006/relationships/image" Target="media/image2452.wmf"/><Relationship Id="rId6604" Type="http://schemas.openxmlformats.org/officeDocument/2006/relationships/oleObject" Target="embeddings/oleObject3510.bin"/><Relationship Id="rId1749" Type="http://schemas.openxmlformats.org/officeDocument/2006/relationships/oleObject" Target="embeddings/oleObject944.bin"/><Relationship Id="rId3171" Type="http://schemas.openxmlformats.org/officeDocument/2006/relationships/image" Target="media/image1492.wmf"/><Relationship Id="rId5620" Type="http://schemas.openxmlformats.org/officeDocument/2006/relationships/image" Target="media/image2645.wmf"/><Relationship Id="rId8776" Type="http://schemas.openxmlformats.org/officeDocument/2006/relationships/oleObject" Target="embeddings/oleObject4662.bin"/><Relationship Id="rId1816" Type="http://schemas.openxmlformats.org/officeDocument/2006/relationships/oleObject" Target="embeddings/oleObject985.bin"/><Relationship Id="rId4222" Type="http://schemas.openxmlformats.org/officeDocument/2006/relationships/image" Target="media/image2007.wmf"/><Relationship Id="rId7378" Type="http://schemas.openxmlformats.org/officeDocument/2006/relationships/oleObject" Target="embeddings/oleObject3919.bin"/><Relationship Id="rId7792" Type="http://schemas.openxmlformats.org/officeDocument/2006/relationships/oleObject" Target="embeddings/oleObject4149.bin"/><Relationship Id="rId8429" Type="http://schemas.openxmlformats.org/officeDocument/2006/relationships/oleObject" Target="embeddings/oleObject4478.bin"/><Relationship Id="rId8843" Type="http://schemas.openxmlformats.org/officeDocument/2006/relationships/oleObject" Target="embeddings/oleObject4699.bin"/><Relationship Id="rId3988" Type="http://schemas.openxmlformats.org/officeDocument/2006/relationships/image" Target="media/image1891.wmf"/><Relationship Id="rId6394" Type="http://schemas.openxmlformats.org/officeDocument/2006/relationships/oleObject" Target="embeddings/oleObject3392.bin"/><Relationship Id="rId7445" Type="http://schemas.openxmlformats.org/officeDocument/2006/relationships/oleObject" Target="embeddings/oleObject3953.bin"/><Relationship Id="rId8910" Type="http://schemas.openxmlformats.org/officeDocument/2006/relationships/image" Target="media/image4174.wmf"/><Relationship Id="rId6047" Type="http://schemas.openxmlformats.org/officeDocument/2006/relationships/image" Target="media/image2848.wmf"/><Relationship Id="rId6461" Type="http://schemas.openxmlformats.org/officeDocument/2006/relationships/oleObject" Target="embeddings/oleObject3431.bin"/><Relationship Id="rId7512" Type="http://schemas.openxmlformats.org/officeDocument/2006/relationships/image" Target="media/image3520.wmf"/><Relationship Id="rId976" Type="http://schemas.openxmlformats.org/officeDocument/2006/relationships/image" Target="media/image424.wmf"/><Relationship Id="rId2657" Type="http://schemas.openxmlformats.org/officeDocument/2006/relationships/image" Target="media/image1236.wmf"/><Relationship Id="rId5063" Type="http://schemas.openxmlformats.org/officeDocument/2006/relationships/oleObject" Target="embeddings/oleObject2666.bin"/><Relationship Id="rId6114" Type="http://schemas.openxmlformats.org/officeDocument/2006/relationships/image" Target="media/image2881.wmf"/><Relationship Id="rId629" Type="http://schemas.openxmlformats.org/officeDocument/2006/relationships/image" Target="media/image255.wmf"/><Relationship Id="rId1259" Type="http://schemas.openxmlformats.org/officeDocument/2006/relationships/oleObject" Target="embeddings/oleObject691.bin"/><Relationship Id="rId3708" Type="http://schemas.openxmlformats.org/officeDocument/2006/relationships/oleObject" Target="embeddings/oleObject1951.bin"/><Relationship Id="rId5130" Type="http://schemas.openxmlformats.org/officeDocument/2006/relationships/image" Target="media/image2425.wmf"/><Relationship Id="rId8286" Type="http://schemas.openxmlformats.org/officeDocument/2006/relationships/image" Target="media/image3877.wmf"/><Relationship Id="rId1673" Type="http://schemas.openxmlformats.org/officeDocument/2006/relationships/oleObject" Target="embeddings/oleObject902.bin"/><Relationship Id="rId2724" Type="http://schemas.openxmlformats.org/officeDocument/2006/relationships/image" Target="media/image1269.wmf"/><Relationship Id="rId1326" Type="http://schemas.openxmlformats.org/officeDocument/2006/relationships/image" Target="media/image595.wmf"/><Relationship Id="rId1740" Type="http://schemas.openxmlformats.org/officeDocument/2006/relationships/oleObject" Target="embeddings/oleObject937.bin"/><Relationship Id="rId4896" Type="http://schemas.openxmlformats.org/officeDocument/2006/relationships/oleObject" Target="embeddings/oleObject2577.bin"/><Relationship Id="rId5947" Type="http://schemas.openxmlformats.org/officeDocument/2006/relationships/oleObject" Target="embeddings/oleObject3145.bin"/><Relationship Id="rId8353" Type="http://schemas.openxmlformats.org/officeDocument/2006/relationships/oleObject" Target="embeddings/oleObject4440.bin"/><Relationship Id="rId32" Type="http://schemas.openxmlformats.org/officeDocument/2006/relationships/oleObject" Target="embeddings/oleObject14.bin"/><Relationship Id="rId3498" Type="http://schemas.openxmlformats.org/officeDocument/2006/relationships/oleObject" Target="embeddings/oleObject1843.bin"/><Relationship Id="rId4549" Type="http://schemas.openxmlformats.org/officeDocument/2006/relationships/oleObject" Target="embeddings/oleObject2376.bin"/><Relationship Id="rId4963" Type="http://schemas.openxmlformats.org/officeDocument/2006/relationships/oleObject" Target="embeddings/oleObject2616.bin"/><Relationship Id="rId8006" Type="http://schemas.openxmlformats.org/officeDocument/2006/relationships/image" Target="media/image3745.wmf"/><Relationship Id="rId8420" Type="http://schemas.openxmlformats.org/officeDocument/2006/relationships/image" Target="media/image3943.wmf"/><Relationship Id="rId3565" Type="http://schemas.openxmlformats.org/officeDocument/2006/relationships/image" Target="media/image1682.wmf"/><Relationship Id="rId4616" Type="http://schemas.openxmlformats.org/officeDocument/2006/relationships/image" Target="media/image2203.wmf"/><Relationship Id="rId7022" Type="http://schemas.openxmlformats.org/officeDocument/2006/relationships/oleObject" Target="embeddings/oleObject3723.bin"/><Relationship Id="rId486" Type="http://schemas.openxmlformats.org/officeDocument/2006/relationships/image" Target="media/image184.wmf"/><Relationship Id="rId2167" Type="http://schemas.openxmlformats.org/officeDocument/2006/relationships/oleObject" Target="embeddings/oleObject1162.bin"/><Relationship Id="rId2581" Type="http://schemas.openxmlformats.org/officeDocument/2006/relationships/image" Target="media/image1198.wmf"/><Relationship Id="rId3218" Type="http://schemas.openxmlformats.org/officeDocument/2006/relationships/oleObject" Target="embeddings/oleObject1699.bin"/><Relationship Id="rId3632" Type="http://schemas.openxmlformats.org/officeDocument/2006/relationships/oleObject" Target="embeddings/oleObject1913.bin"/><Relationship Id="rId6788" Type="http://schemas.openxmlformats.org/officeDocument/2006/relationships/oleObject" Target="embeddings/oleObject3605.bin"/><Relationship Id="rId9194" Type="http://schemas.openxmlformats.org/officeDocument/2006/relationships/image" Target="media/image4311.wmf"/><Relationship Id="rId139" Type="http://schemas.openxmlformats.org/officeDocument/2006/relationships/image" Target="media/image57.wmf"/><Relationship Id="rId553" Type="http://schemas.openxmlformats.org/officeDocument/2006/relationships/image" Target="media/image217.wmf"/><Relationship Id="rId1183" Type="http://schemas.openxmlformats.org/officeDocument/2006/relationships/image" Target="media/image527.wmf"/><Relationship Id="rId2234" Type="http://schemas.openxmlformats.org/officeDocument/2006/relationships/image" Target="media/image1035.wmf"/><Relationship Id="rId7839" Type="http://schemas.openxmlformats.org/officeDocument/2006/relationships/image" Target="media/image3663.wmf"/><Relationship Id="rId9261" Type="http://schemas.openxmlformats.org/officeDocument/2006/relationships/oleObject" Target="embeddings/oleObject4913.bin"/><Relationship Id="rId206" Type="http://schemas.openxmlformats.org/officeDocument/2006/relationships/oleObject" Target="embeddings/oleObject128.bin"/><Relationship Id="rId6855" Type="http://schemas.openxmlformats.org/officeDocument/2006/relationships/oleObject" Target="embeddings/oleObject3639.bin"/><Relationship Id="rId7906" Type="http://schemas.openxmlformats.org/officeDocument/2006/relationships/oleObject" Target="embeddings/oleObject4206.bin"/><Relationship Id="rId620" Type="http://schemas.openxmlformats.org/officeDocument/2006/relationships/oleObject" Target="embeddings/oleObject366.bin"/><Relationship Id="rId1250" Type="http://schemas.openxmlformats.org/officeDocument/2006/relationships/image" Target="media/image560.wmf"/><Relationship Id="rId2301" Type="http://schemas.openxmlformats.org/officeDocument/2006/relationships/oleObject" Target="embeddings/oleObject1229.bin"/><Relationship Id="rId4059" Type="http://schemas.openxmlformats.org/officeDocument/2006/relationships/image" Target="media/image1926.wmf"/><Relationship Id="rId5457" Type="http://schemas.openxmlformats.org/officeDocument/2006/relationships/oleObject" Target="embeddings/oleObject2888.bin"/><Relationship Id="rId5871" Type="http://schemas.openxmlformats.org/officeDocument/2006/relationships/image" Target="media/image2761.wmf"/><Relationship Id="rId6508" Type="http://schemas.openxmlformats.org/officeDocument/2006/relationships/image" Target="media/image3049.wmf"/><Relationship Id="rId6922" Type="http://schemas.openxmlformats.org/officeDocument/2006/relationships/image" Target="media/image3246.wmf"/><Relationship Id="rId4473" Type="http://schemas.openxmlformats.org/officeDocument/2006/relationships/oleObject" Target="embeddings/oleObject2338.bin"/><Relationship Id="rId5524" Type="http://schemas.openxmlformats.org/officeDocument/2006/relationships/oleObject" Target="embeddings/oleObject2922.bin"/><Relationship Id="rId3075" Type="http://schemas.openxmlformats.org/officeDocument/2006/relationships/image" Target="media/image1444.wmf"/><Relationship Id="rId4126" Type="http://schemas.openxmlformats.org/officeDocument/2006/relationships/oleObject" Target="embeddings/oleObject2163.bin"/><Relationship Id="rId4540" Type="http://schemas.openxmlformats.org/officeDocument/2006/relationships/image" Target="media/image2165.wmf"/><Relationship Id="rId7696" Type="http://schemas.openxmlformats.org/officeDocument/2006/relationships/image" Target="media/image3605.wmf"/><Relationship Id="rId8747" Type="http://schemas.openxmlformats.org/officeDocument/2006/relationships/oleObject" Target="embeddings/oleObject4646.bin"/><Relationship Id="rId2091" Type="http://schemas.openxmlformats.org/officeDocument/2006/relationships/image" Target="media/image964.wmf"/><Relationship Id="rId3142" Type="http://schemas.openxmlformats.org/officeDocument/2006/relationships/oleObject" Target="embeddings/oleObject1661.bin"/><Relationship Id="rId6298" Type="http://schemas.openxmlformats.org/officeDocument/2006/relationships/image" Target="media/image2959.wmf"/><Relationship Id="rId7349" Type="http://schemas.openxmlformats.org/officeDocument/2006/relationships/image" Target="media/image3441.wmf"/><Relationship Id="rId7763" Type="http://schemas.openxmlformats.org/officeDocument/2006/relationships/image" Target="media/image3625.wmf"/><Relationship Id="rId6365" Type="http://schemas.openxmlformats.org/officeDocument/2006/relationships/image" Target="media/image2984.wmf"/><Relationship Id="rId7416" Type="http://schemas.openxmlformats.org/officeDocument/2006/relationships/oleObject" Target="embeddings/oleObject3938.bin"/><Relationship Id="rId8814" Type="http://schemas.openxmlformats.org/officeDocument/2006/relationships/oleObject" Target="embeddings/oleObject4684.bin"/><Relationship Id="rId130" Type="http://schemas.openxmlformats.org/officeDocument/2006/relationships/oleObject" Target="embeddings/oleObject74.bin"/><Relationship Id="rId3959" Type="http://schemas.openxmlformats.org/officeDocument/2006/relationships/oleObject" Target="embeddings/oleObject2079.bin"/><Relationship Id="rId5381" Type="http://schemas.openxmlformats.org/officeDocument/2006/relationships/oleObject" Target="embeddings/oleObject2846.bin"/><Relationship Id="rId6018" Type="http://schemas.openxmlformats.org/officeDocument/2006/relationships/oleObject" Target="embeddings/oleObject3181.bin"/><Relationship Id="rId7830" Type="http://schemas.openxmlformats.org/officeDocument/2006/relationships/oleObject" Target="embeddings/oleObject4168.bin"/><Relationship Id="rId2975" Type="http://schemas.openxmlformats.org/officeDocument/2006/relationships/image" Target="media/image1394.wmf"/><Relationship Id="rId5034" Type="http://schemas.openxmlformats.org/officeDocument/2006/relationships/image" Target="media/image2379.wmf"/><Relationship Id="rId6432" Type="http://schemas.openxmlformats.org/officeDocument/2006/relationships/image" Target="media/image3014.wmf"/><Relationship Id="rId947" Type="http://schemas.openxmlformats.org/officeDocument/2006/relationships/image" Target="media/image411.wmf"/><Relationship Id="rId1577" Type="http://schemas.openxmlformats.org/officeDocument/2006/relationships/oleObject" Target="embeddings/oleObject854.bin"/><Relationship Id="rId1991" Type="http://schemas.openxmlformats.org/officeDocument/2006/relationships/image" Target="media/image914.wmf"/><Relationship Id="rId2628" Type="http://schemas.openxmlformats.org/officeDocument/2006/relationships/oleObject" Target="embeddings/oleObject1403.bin"/><Relationship Id="rId1644" Type="http://schemas.openxmlformats.org/officeDocument/2006/relationships/image" Target="media/image753.wmf"/><Relationship Id="rId4050" Type="http://schemas.openxmlformats.org/officeDocument/2006/relationships/oleObject" Target="embeddings/oleObject2125.bin"/><Relationship Id="rId5101" Type="http://schemas.openxmlformats.org/officeDocument/2006/relationships/oleObject" Target="embeddings/oleObject2685.bin"/><Relationship Id="rId8257" Type="http://schemas.openxmlformats.org/officeDocument/2006/relationships/oleObject" Target="embeddings/oleObject4391.bin"/><Relationship Id="rId8671" Type="http://schemas.openxmlformats.org/officeDocument/2006/relationships/image" Target="media/image4063.wmf"/><Relationship Id="rId1711" Type="http://schemas.openxmlformats.org/officeDocument/2006/relationships/oleObject" Target="embeddings/oleObject922.bin"/><Relationship Id="rId4867" Type="http://schemas.openxmlformats.org/officeDocument/2006/relationships/image" Target="media/image2303.wmf"/><Relationship Id="rId7273" Type="http://schemas.openxmlformats.org/officeDocument/2006/relationships/oleObject" Target="embeddings/oleObject3866.bin"/><Relationship Id="rId8324" Type="http://schemas.openxmlformats.org/officeDocument/2006/relationships/image" Target="media/image3896.wmf"/><Relationship Id="rId3469" Type="http://schemas.openxmlformats.org/officeDocument/2006/relationships/image" Target="media/image1637.wmf"/><Relationship Id="rId5918" Type="http://schemas.openxmlformats.org/officeDocument/2006/relationships/oleObject" Target="embeddings/oleObject3130.bin"/><Relationship Id="rId7340" Type="http://schemas.openxmlformats.org/officeDocument/2006/relationships/oleObject" Target="embeddings/oleObject3900.bin"/><Relationship Id="rId2485" Type="http://schemas.openxmlformats.org/officeDocument/2006/relationships/oleObject" Target="embeddings/oleObject1331.bin"/><Relationship Id="rId3883" Type="http://schemas.openxmlformats.org/officeDocument/2006/relationships/oleObject" Target="embeddings/oleObject2040.bin"/><Relationship Id="rId4934" Type="http://schemas.openxmlformats.org/officeDocument/2006/relationships/image" Target="media/image2329.wmf"/><Relationship Id="rId9098" Type="http://schemas.openxmlformats.org/officeDocument/2006/relationships/image" Target="media/image4262.wmf"/><Relationship Id="rId457" Type="http://schemas.openxmlformats.org/officeDocument/2006/relationships/oleObject" Target="embeddings/oleObject284.bin"/><Relationship Id="rId1087" Type="http://schemas.openxmlformats.org/officeDocument/2006/relationships/oleObject" Target="embeddings/oleObject604.bin"/><Relationship Id="rId2138" Type="http://schemas.openxmlformats.org/officeDocument/2006/relationships/oleObject" Target="embeddings/oleObject1147.bin"/><Relationship Id="rId3536" Type="http://schemas.openxmlformats.org/officeDocument/2006/relationships/oleObject" Target="embeddings/oleObject1862.bin"/><Relationship Id="rId3950" Type="http://schemas.openxmlformats.org/officeDocument/2006/relationships/image" Target="media/image1872.wmf"/><Relationship Id="rId9165" Type="http://schemas.openxmlformats.org/officeDocument/2006/relationships/oleObject" Target="embeddings/oleObject4866.bin"/><Relationship Id="rId871" Type="http://schemas.openxmlformats.org/officeDocument/2006/relationships/image" Target="media/image374.wmf"/><Relationship Id="rId2552" Type="http://schemas.openxmlformats.org/officeDocument/2006/relationships/oleObject" Target="embeddings/oleObject1365.bin"/><Relationship Id="rId3603" Type="http://schemas.openxmlformats.org/officeDocument/2006/relationships/image" Target="media/image1701.wmf"/><Relationship Id="rId6759" Type="http://schemas.openxmlformats.org/officeDocument/2006/relationships/image" Target="media/image3165.wmf"/><Relationship Id="rId524" Type="http://schemas.openxmlformats.org/officeDocument/2006/relationships/oleObject" Target="embeddings/oleObject318.bin"/><Relationship Id="rId1154" Type="http://schemas.openxmlformats.org/officeDocument/2006/relationships/image" Target="media/image513.wmf"/><Relationship Id="rId2205" Type="http://schemas.openxmlformats.org/officeDocument/2006/relationships/oleObject" Target="embeddings/oleObject1181.bin"/><Relationship Id="rId5775" Type="http://schemas.openxmlformats.org/officeDocument/2006/relationships/image" Target="media/image2713.wmf"/><Relationship Id="rId6826" Type="http://schemas.openxmlformats.org/officeDocument/2006/relationships/image" Target="media/image3198.wmf"/><Relationship Id="rId8181" Type="http://schemas.openxmlformats.org/officeDocument/2006/relationships/image" Target="media/image3831.wmf"/><Relationship Id="rId9232" Type="http://schemas.openxmlformats.org/officeDocument/2006/relationships/image" Target="media/image4330.wmf"/><Relationship Id="rId1221" Type="http://schemas.openxmlformats.org/officeDocument/2006/relationships/image" Target="media/image546.wmf"/><Relationship Id="rId4377" Type="http://schemas.openxmlformats.org/officeDocument/2006/relationships/image" Target="media/image2085.wmf"/><Relationship Id="rId4791" Type="http://schemas.openxmlformats.org/officeDocument/2006/relationships/oleObject" Target="embeddings/oleObject2513.bin"/><Relationship Id="rId5428" Type="http://schemas.openxmlformats.org/officeDocument/2006/relationships/image" Target="media/image2554.wmf"/><Relationship Id="rId5842" Type="http://schemas.openxmlformats.org/officeDocument/2006/relationships/oleObject" Target="embeddings/oleObject3092.bin"/><Relationship Id="rId8998" Type="http://schemas.openxmlformats.org/officeDocument/2006/relationships/image" Target="media/image4218.wmf"/><Relationship Id="rId3393" Type="http://schemas.openxmlformats.org/officeDocument/2006/relationships/image" Target="media/image1601.wmf"/><Relationship Id="rId4444" Type="http://schemas.openxmlformats.org/officeDocument/2006/relationships/image" Target="media/image2117.wmf"/><Relationship Id="rId3046" Type="http://schemas.openxmlformats.org/officeDocument/2006/relationships/oleObject" Target="embeddings/oleObject1613.bin"/><Relationship Id="rId3460" Type="http://schemas.openxmlformats.org/officeDocument/2006/relationships/oleObject" Target="embeddings/oleObject1823.bin"/><Relationship Id="rId381" Type="http://schemas.openxmlformats.org/officeDocument/2006/relationships/oleObject" Target="embeddings/oleObject239.bin"/><Relationship Id="rId2062" Type="http://schemas.openxmlformats.org/officeDocument/2006/relationships/oleObject" Target="embeddings/oleObject1109.bin"/><Relationship Id="rId3113" Type="http://schemas.openxmlformats.org/officeDocument/2006/relationships/image" Target="media/image1463.wmf"/><Relationship Id="rId4511" Type="http://schemas.openxmlformats.org/officeDocument/2006/relationships/oleObject" Target="embeddings/oleObject2357.bin"/><Relationship Id="rId6269" Type="http://schemas.openxmlformats.org/officeDocument/2006/relationships/oleObject" Target="embeddings/oleObject3321.bin"/><Relationship Id="rId7667" Type="http://schemas.openxmlformats.org/officeDocument/2006/relationships/oleObject" Target="embeddings/oleObject4070.bin"/><Relationship Id="rId8718" Type="http://schemas.openxmlformats.org/officeDocument/2006/relationships/image" Target="media/image4083.wmf"/><Relationship Id="rId6683" Type="http://schemas.openxmlformats.org/officeDocument/2006/relationships/image" Target="media/image3128.wmf"/><Relationship Id="rId7734" Type="http://schemas.openxmlformats.org/officeDocument/2006/relationships/oleObject" Target="embeddings/oleObject4113.bin"/><Relationship Id="rId2879" Type="http://schemas.openxmlformats.org/officeDocument/2006/relationships/image" Target="media/image1346.wmf"/><Relationship Id="rId5285" Type="http://schemas.openxmlformats.org/officeDocument/2006/relationships/oleObject" Target="embeddings/oleObject2796.bin"/><Relationship Id="rId6336" Type="http://schemas.openxmlformats.org/officeDocument/2006/relationships/oleObject" Target="embeddings/oleObject3357.bin"/><Relationship Id="rId6750" Type="http://schemas.openxmlformats.org/officeDocument/2006/relationships/image" Target="media/image3160.wmf"/><Relationship Id="rId7801" Type="http://schemas.openxmlformats.org/officeDocument/2006/relationships/image" Target="media/image3644.wmf"/><Relationship Id="rId101" Type="http://schemas.openxmlformats.org/officeDocument/2006/relationships/image" Target="media/image38.wmf"/><Relationship Id="rId1895" Type="http://schemas.openxmlformats.org/officeDocument/2006/relationships/image" Target="media/image867.wmf"/><Relationship Id="rId2946" Type="http://schemas.openxmlformats.org/officeDocument/2006/relationships/oleObject" Target="embeddings/oleObject1563.bin"/><Relationship Id="rId5352" Type="http://schemas.openxmlformats.org/officeDocument/2006/relationships/image" Target="media/image2519.wmf"/><Relationship Id="rId6403" Type="http://schemas.openxmlformats.org/officeDocument/2006/relationships/oleObject" Target="embeddings/oleObject3398.bin"/><Relationship Id="rId918" Type="http://schemas.openxmlformats.org/officeDocument/2006/relationships/image" Target="media/image397.wmf"/><Relationship Id="rId1548" Type="http://schemas.openxmlformats.org/officeDocument/2006/relationships/image" Target="media/image705.wmf"/><Relationship Id="rId5005" Type="http://schemas.openxmlformats.org/officeDocument/2006/relationships/oleObject" Target="embeddings/oleObject2637.bin"/><Relationship Id="rId8575" Type="http://schemas.openxmlformats.org/officeDocument/2006/relationships/image" Target="media/image4018.wmf"/><Relationship Id="rId1962" Type="http://schemas.openxmlformats.org/officeDocument/2006/relationships/oleObject" Target="embeddings/oleObject1058.bin"/><Relationship Id="rId4021" Type="http://schemas.openxmlformats.org/officeDocument/2006/relationships/image" Target="media/image1907.wmf"/><Relationship Id="rId7177" Type="http://schemas.openxmlformats.org/officeDocument/2006/relationships/oleObject" Target="embeddings/oleObject3813.bin"/><Relationship Id="rId7591" Type="http://schemas.openxmlformats.org/officeDocument/2006/relationships/oleObject" Target="embeddings/oleObject4028.bin"/><Relationship Id="rId8228" Type="http://schemas.openxmlformats.org/officeDocument/2006/relationships/image" Target="media/image3849.wmf"/><Relationship Id="rId1615" Type="http://schemas.openxmlformats.org/officeDocument/2006/relationships/oleObject" Target="embeddings/oleObject873.bin"/><Relationship Id="rId6193" Type="http://schemas.openxmlformats.org/officeDocument/2006/relationships/oleObject" Target="embeddings/oleObject3280.bin"/><Relationship Id="rId7244" Type="http://schemas.openxmlformats.org/officeDocument/2006/relationships/image" Target="media/image3391.wmf"/><Relationship Id="rId8642" Type="http://schemas.openxmlformats.org/officeDocument/2006/relationships/oleObject" Target="embeddings/oleObject4588.bin"/><Relationship Id="rId3787" Type="http://schemas.openxmlformats.org/officeDocument/2006/relationships/oleObject" Target="embeddings/oleObject1991.bin"/><Relationship Id="rId4838" Type="http://schemas.openxmlformats.org/officeDocument/2006/relationships/image" Target="media/image2288.wmf"/><Relationship Id="rId2389" Type="http://schemas.openxmlformats.org/officeDocument/2006/relationships/image" Target="media/image1105.wmf"/><Relationship Id="rId3854" Type="http://schemas.openxmlformats.org/officeDocument/2006/relationships/image" Target="media/image1826.wmf"/><Relationship Id="rId4905" Type="http://schemas.openxmlformats.org/officeDocument/2006/relationships/oleObject" Target="embeddings/oleObject2586.bin"/><Relationship Id="rId6260" Type="http://schemas.openxmlformats.org/officeDocument/2006/relationships/image" Target="media/image2940.wmf"/><Relationship Id="rId7311" Type="http://schemas.openxmlformats.org/officeDocument/2006/relationships/image" Target="media/image3422.wmf"/><Relationship Id="rId775" Type="http://schemas.openxmlformats.org/officeDocument/2006/relationships/image" Target="media/image326.wmf"/><Relationship Id="rId2456" Type="http://schemas.openxmlformats.org/officeDocument/2006/relationships/image" Target="media/image1139.wmf"/><Relationship Id="rId2870" Type="http://schemas.openxmlformats.org/officeDocument/2006/relationships/oleObject" Target="embeddings/oleObject1525.bin"/><Relationship Id="rId3507" Type="http://schemas.openxmlformats.org/officeDocument/2006/relationships/image" Target="media/image1656.wmf"/><Relationship Id="rId3921" Type="http://schemas.openxmlformats.org/officeDocument/2006/relationships/image" Target="media/image1858.wmf"/><Relationship Id="rId9069" Type="http://schemas.openxmlformats.org/officeDocument/2006/relationships/oleObject" Target="embeddings/oleObject4816.bin"/><Relationship Id="rId428" Type="http://schemas.openxmlformats.org/officeDocument/2006/relationships/image" Target="media/image156.wmf"/><Relationship Id="rId842" Type="http://schemas.openxmlformats.org/officeDocument/2006/relationships/oleObject" Target="embeddings/oleObject479.bin"/><Relationship Id="rId1058" Type="http://schemas.openxmlformats.org/officeDocument/2006/relationships/image" Target="media/image465.wmf"/><Relationship Id="rId1472" Type="http://schemas.openxmlformats.org/officeDocument/2006/relationships/image" Target="media/image668.wmf"/><Relationship Id="rId2109" Type="http://schemas.openxmlformats.org/officeDocument/2006/relationships/image" Target="media/image973.wmf"/><Relationship Id="rId2523" Type="http://schemas.openxmlformats.org/officeDocument/2006/relationships/image" Target="media/image1169.wmf"/><Relationship Id="rId5679" Type="http://schemas.openxmlformats.org/officeDocument/2006/relationships/oleObject" Target="embeddings/oleObject3007.bin"/><Relationship Id="rId8085" Type="http://schemas.openxmlformats.org/officeDocument/2006/relationships/oleObject" Target="embeddings/oleObject4298.bin"/><Relationship Id="rId9136" Type="http://schemas.openxmlformats.org/officeDocument/2006/relationships/image" Target="media/image4281.wmf"/><Relationship Id="rId1125" Type="http://schemas.openxmlformats.org/officeDocument/2006/relationships/oleObject" Target="embeddings/oleObject623.bin"/><Relationship Id="rId4695" Type="http://schemas.openxmlformats.org/officeDocument/2006/relationships/oleObject" Target="embeddings/oleObject2450.bin"/><Relationship Id="rId8152" Type="http://schemas.openxmlformats.org/officeDocument/2006/relationships/oleObject" Target="embeddings/oleObject4332.bin"/><Relationship Id="rId9203" Type="http://schemas.openxmlformats.org/officeDocument/2006/relationships/oleObject" Target="embeddings/oleObject4884.bin"/><Relationship Id="rId3297" Type="http://schemas.openxmlformats.org/officeDocument/2006/relationships/image" Target="media/image1554.wmf"/><Relationship Id="rId4348" Type="http://schemas.openxmlformats.org/officeDocument/2006/relationships/oleObject" Target="embeddings/oleObject2274.bin"/><Relationship Id="rId5746" Type="http://schemas.openxmlformats.org/officeDocument/2006/relationships/oleObject" Target="embeddings/oleObject3044.bin"/><Relationship Id="rId4762" Type="http://schemas.openxmlformats.org/officeDocument/2006/relationships/image" Target="media/image2262.wmf"/><Relationship Id="rId5813" Type="http://schemas.openxmlformats.org/officeDocument/2006/relationships/image" Target="media/image2732.wmf"/><Relationship Id="rId8969" Type="http://schemas.openxmlformats.org/officeDocument/2006/relationships/oleObject" Target="embeddings/oleObject4762.bin"/><Relationship Id="rId285" Type="http://schemas.openxmlformats.org/officeDocument/2006/relationships/oleObject" Target="embeddings/oleObject175.bin"/><Relationship Id="rId3364" Type="http://schemas.openxmlformats.org/officeDocument/2006/relationships/oleObject" Target="embeddings/oleObject1774.bin"/><Relationship Id="rId4415" Type="http://schemas.openxmlformats.org/officeDocument/2006/relationships/image" Target="media/image2104.wmf"/><Relationship Id="rId7985" Type="http://schemas.openxmlformats.org/officeDocument/2006/relationships/oleObject" Target="embeddings/oleObject4250.bin"/><Relationship Id="rId2380" Type="http://schemas.openxmlformats.org/officeDocument/2006/relationships/oleObject" Target="embeddings/oleObject1276.bin"/><Relationship Id="rId3017" Type="http://schemas.openxmlformats.org/officeDocument/2006/relationships/image" Target="media/image1415.wmf"/><Relationship Id="rId3431" Type="http://schemas.openxmlformats.org/officeDocument/2006/relationships/image" Target="media/image1620.wmf"/><Relationship Id="rId6587" Type="http://schemas.openxmlformats.org/officeDocument/2006/relationships/image" Target="media/image3084.wmf"/><Relationship Id="rId7638" Type="http://schemas.openxmlformats.org/officeDocument/2006/relationships/oleObject" Target="embeddings/oleObject4051.bin"/><Relationship Id="rId352" Type="http://schemas.openxmlformats.org/officeDocument/2006/relationships/image" Target="media/image125.wmf"/><Relationship Id="rId2033" Type="http://schemas.openxmlformats.org/officeDocument/2006/relationships/image" Target="media/image935.wmf"/><Relationship Id="rId5189" Type="http://schemas.openxmlformats.org/officeDocument/2006/relationships/oleObject" Target="embeddings/oleObject2742.bin"/><Relationship Id="rId6654" Type="http://schemas.openxmlformats.org/officeDocument/2006/relationships/oleObject" Target="embeddings/oleObject3537.bin"/><Relationship Id="rId7705" Type="http://schemas.openxmlformats.org/officeDocument/2006/relationships/oleObject" Target="embeddings/oleObject4092.bin"/><Relationship Id="rId9060" Type="http://schemas.openxmlformats.org/officeDocument/2006/relationships/oleObject" Target="embeddings/oleObject4811.bin"/><Relationship Id="rId1799" Type="http://schemas.openxmlformats.org/officeDocument/2006/relationships/oleObject" Target="embeddings/oleObject972.bin"/><Relationship Id="rId2100" Type="http://schemas.openxmlformats.org/officeDocument/2006/relationships/oleObject" Target="embeddings/oleObject1128.bin"/><Relationship Id="rId5256" Type="http://schemas.openxmlformats.org/officeDocument/2006/relationships/oleObject" Target="embeddings/oleObject2777.bin"/><Relationship Id="rId5670" Type="http://schemas.openxmlformats.org/officeDocument/2006/relationships/image" Target="media/image2665.wmf"/><Relationship Id="rId6307" Type="http://schemas.openxmlformats.org/officeDocument/2006/relationships/oleObject" Target="embeddings/oleObject3340.bin"/><Relationship Id="rId4272" Type="http://schemas.openxmlformats.org/officeDocument/2006/relationships/image" Target="media/image2032.wmf"/><Relationship Id="rId5323" Type="http://schemas.openxmlformats.org/officeDocument/2006/relationships/oleObject" Target="embeddings/oleObject2815.bin"/><Relationship Id="rId6721" Type="http://schemas.openxmlformats.org/officeDocument/2006/relationships/oleObject" Target="embeddings/oleObject3572.bin"/><Relationship Id="rId8479" Type="http://schemas.openxmlformats.org/officeDocument/2006/relationships/oleObject" Target="embeddings/oleObject4503.bin"/><Relationship Id="rId1866" Type="http://schemas.openxmlformats.org/officeDocument/2006/relationships/oleObject" Target="embeddings/oleObject1010.bin"/><Relationship Id="rId2917" Type="http://schemas.openxmlformats.org/officeDocument/2006/relationships/image" Target="media/image1365.wmf"/><Relationship Id="rId8893" Type="http://schemas.openxmlformats.org/officeDocument/2006/relationships/oleObject" Target="embeddings/oleObject4724.bin"/><Relationship Id="rId1519" Type="http://schemas.openxmlformats.org/officeDocument/2006/relationships/oleObject" Target="embeddings/oleObject825.bin"/><Relationship Id="rId1933" Type="http://schemas.openxmlformats.org/officeDocument/2006/relationships/image" Target="media/image886.wmf"/><Relationship Id="rId6097" Type="http://schemas.openxmlformats.org/officeDocument/2006/relationships/image" Target="media/image2873.wmf"/><Relationship Id="rId7495" Type="http://schemas.openxmlformats.org/officeDocument/2006/relationships/oleObject" Target="embeddings/oleObject3980.bin"/><Relationship Id="rId8546" Type="http://schemas.openxmlformats.org/officeDocument/2006/relationships/image" Target="media/image4005.wmf"/><Relationship Id="rId8960" Type="http://schemas.openxmlformats.org/officeDocument/2006/relationships/image" Target="media/image4199.wmf"/><Relationship Id="rId7148" Type="http://schemas.openxmlformats.org/officeDocument/2006/relationships/oleObject" Target="embeddings/oleObject3797.bin"/><Relationship Id="rId7562" Type="http://schemas.openxmlformats.org/officeDocument/2006/relationships/image" Target="media/image3545.wmf"/><Relationship Id="rId8613" Type="http://schemas.openxmlformats.org/officeDocument/2006/relationships/image" Target="media/image4037.wmf"/><Relationship Id="rId3758" Type="http://schemas.openxmlformats.org/officeDocument/2006/relationships/image" Target="media/image1778.wmf"/><Relationship Id="rId4809" Type="http://schemas.openxmlformats.org/officeDocument/2006/relationships/image" Target="media/image2278.wmf"/><Relationship Id="rId6164" Type="http://schemas.openxmlformats.org/officeDocument/2006/relationships/oleObject" Target="embeddings/oleObject3265.bin"/><Relationship Id="rId7215" Type="http://schemas.openxmlformats.org/officeDocument/2006/relationships/image" Target="media/image3378.wmf"/><Relationship Id="rId679" Type="http://schemas.openxmlformats.org/officeDocument/2006/relationships/oleObject" Target="embeddings/oleObject397.bin"/><Relationship Id="rId2774" Type="http://schemas.openxmlformats.org/officeDocument/2006/relationships/image" Target="media/image1294.wmf"/><Relationship Id="rId5180" Type="http://schemas.openxmlformats.org/officeDocument/2006/relationships/image" Target="media/image2439.wmf"/><Relationship Id="rId6231" Type="http://schemas.openxmlformats.org/officeDocument/2006/relationships/oleObject" Target="embeddings/oleObject3302.bin"/><Relationship Id="rId746" Type="http://schemas.openxmlformats.org/officeDocument/2006/relationships/oleObject" Target="embeddings/oleObject431.bin"/><Relationship Id="rId1376" Type="http://schemas.openxmlformats.org/officeDocument/2006/relationships/image" Target="media/image620.wmf"/><Relationship Id="rId2427" Type="http://schemas.openxmlformats.org/officeDocument/2006/relationships/image" Target="media/image1124.wmf"/><Relationship Id="rId3825" Type="http://schemas.openxmlformats.org/officeDocument/2006/relationships/oleObject" Target="embeddings/oleObject2010.bin"/><Relationship Id="rId1029" Type="http://schemas.openxmlformats.org/officeDocument/2006/relationships/oleObject" Target="embeddings/oleObject575.bin"/><Relationship Id="rId1790" Type="http://schemas.openxmlformats.org/officeDocument/2006/relationships/image" Target="media/image819.wmf"/><Relationship Id="rId2841" Type="http://schemas.openxmlformats.org/officeDocument/2006/relationships/image" Target="media/image1327.wmf"/><Relationship Id="rId5997" Type="http://schemas.openxmlformats.org/officeDocument/2006/relationships/oleObject" Target="embeddings/oleObject3170.bin"/><Relationship Id="rId8056" Type="http://schemas.openxmlformats.org/officeDocument/2006/relationships/image" Target="media/image3770.wmf"/><Relationship Id="rId9107" Type="http://schemas.openxmlformats.org/officeDocument/2006/relationships/oleObject" Target="embeddings/oleObject4837.bin"/><Relationship Id="rId82" Type="http://schemas.openxmlformats.org/officeDocument/2006/relationships/oleObject" Target="embeddings/oleObject44.bin"/><Relationship Id="rId813" Type="http://schemas.openxmlformats.org/officeDocument/2006/relationships/image" Target="media/image345.wmf"/><Relationship Id="rId1443" Type="http://schemas.openxmlformats.org/officeDocument/2006/relationships/oleObject" Target="embeddings/oleObject786.bin"/><Relationship Id="rId4599" Type="http://schemas.openxmlformats.org/officeDocument/2006/relationships/oleObject" Target="embeddings/oleObject2401.bin"/><Relationship Id="rId7072" Type="http://schemas.openxmlformats.org/officeDocument/2006/relationships/oleObject" Target="embeddings/oleObject3755.bin"/><Relationship Id="rId8470" Type="http://schemas.openxmlformats.org/officeDocument/2006/relationships/image" Target="media/image3968.wmf"/><Relationship Id="rId1510" Type="http://schemas.openxmlformats.org/officeDocument/2006/relationships/image" Target="media/image686.wmf"/><Relationship Id="rId4666" Type="http://schemas.openxmlformats.org/officeDocument/2006/relationships/image" Target="media/image2228.wmf"/><Relationship Id="rId5717" Type="http://schemas.openxmlformats.org/officeDocument/2006/relationships/oleObject" Target="embeddings/oleObject3028.bin"/><Relationship Id="rId8123" Type="http://schemas.openxmlformats.org/officeDocument/2006/relationships/image" Target="media/image3802.wmf"/><Relationship Id="rId3268" Type="http://schemas.openxmlformats.org/officeDocument/2006/relationships/oleObject" Target="embeddings/oleObject1724.bin"/><Relationship Id="rId3682" Type="http://schemas.openxmlformats.org/officeDocument/2006/relationships/oleObject" Target="embeddings/oleObject1938.bin"/><Relationship Id="rId4319" Type="http://schemas.openxmlformats.org/officeDocument/2006/relationships/oleObject" Target="embeddings/oleObject2260.bin"/><Relationship Id="rId4733" Type="http://schemas.openxmlformats.org/officeDocument/2006/relationships/image" Target="media/image2253.wmf"/><Relationship Id="rId7889" Type="http://schemas.openxmlformats.org/officeDocument/2006/relationships/image" Target="media/image3688.wmf"/><Relationship Id="rId189" Type="http://schemas.openxmlformats.org/officeDocument/2006/relationships/oleObject" Target="embeddings/oleObject117.bin"/><Relationship Id="rId2284" Type="http://schemas.openxmlformats.org/officeDocument/2006/relationships/image" Target="media/image1060.wmf"/><Relationship Id="rId3335" Type="http://schemas.openxmlformats.org/officeDocument/2006/relationships/image" Target="media/image1572.wmf"/><Relationship Id="rId256" Type="http://schemas.openxmlformats.org/officeDocument/2006/relationships/image" Target="media/image94.wmf"/><Relationship Id="rId670" Type="http://schemas.openxmlformats.org/officeDocument/2006/relationships/image" Target="media/image274.wmf"/><Relationship Id="rId2351" Type="http://schemas.openxmlformats.org/officeDocument/2006/relationships/image" Target="media/image1088.wmf"/><Relationship Id="rId3402" Type="http://schemas.openxmlformats.org/officeDocument/2006/relationships/oleObject" Target="embeddings/oleObject1793.bin"/><Relationship Id="rId4800" Type="http://schemas.openxmlformats.org/officeDocument/2006/relationships/oleObject" Target="embeddings/oleObject2522.bin"/><Relationship Id="rId6558" Type="http://schemas.openxmlformats.org/officeDocument/2006/relationships/oleObject" Target="embeddings/oleObject3484.bin"/><Relationship Id="rId7956" Type="http://schemas.openxmlformats.org/officeDocument/2006/relationships/oleObject" Target="embeddings/oleObject4232.bin"/><Relationship Id="rId323" Type="http://schemas.openxmlformats.org/officeDocument/2006/relationships/oleObject" Target="embeddings/oleObject204.bin"/><Relationship Id="rId2004" Type="http://schemas.openxmlformats.org/officeDocument/2006/relationships/oleObject" Target="embeddings/oleObject1080.bin"/><Relationship Id="rId6972" Type="http://schemas.openxmlformats.org/officeDocument/2006/relationships/oleObject" Target="embeddings/oleObject3698.bin"/><Relationship Id="rId7609" Type="http://schemas.openxmlformats.org/officeDocument/2006/relationships/oleObject" Target="embeddings/oleObject4037.bin"/><Relationship Id="rId9031" Type="http://schemas.openxmlformats.org/officeDocument/2006/relationships/oleObject" Target="embeddings/oleObject4793.bin"/><Relationship Id="rId4176" Type="http://schemas.openxmlformats.org/officeDocument/2006/relationships/oleObject" Target="embeddings/oleObject2188.bin"/><Relationship Id="rId5574" Type="http://schemas.openxmlformats.org/officeDocument/2006/relationships/oleObject" Target="embeddings/oleObject2947.bin"/><Relationship Id="rId6625" Type="http://schemas.openxmlformats.org/officeDocument/2006/relationships/image" Target="media/image3100.wmf"/><Relationship Id="rId1020" Type="http://schemas.openxmlformats.org/officeDocument/2006/relationships/image" Target="media/image446.wmf"/><Relationship Id="rId4590" Type="http://schemas.openxmlformats.org/officeDocument/2006/relationships/image" Target="media/image2190.wmf"/><Relationship Id="rId5227" Type="http://schemas.openxmlformats.org/officeDocument/2006/relationships/oleObject" Target="embeddings/oleObject2762.bin"/><Relationship Id="rId5641" Type="http://schemas.openxmlformats.org/officeDocument/2006/relationships/image" Target="media/image2651.wmf"/><Relationship Id="rId8797" Type="http://schemas.openxmlformats.org/officeDocument/2006/relationships/image" Target="media/image4120.wmf"/><Relationship Id="rId1837" Type="http://schemas.openxmlformats.org/officeDocument/2006/relationships/image" Target="media/image838.wmf"/><Relationship Id="rId3192" Type="http://schemas.openxmlformats.org/officeDocument/2006/relationships/oleObject" Target="embeddings/oleObject1686.bin"/><Relationship Id="rId4243" Type="http://schemas.openxmlformats.org/officeDocument/2006/relationships/oleObject" Target="embeddings/oleObject2222.bin"/><Relationship Id="rId7399" Type="http://schemas.openxmlformats.org/officeDocument/2006/relationships/image" Target="media/image3466.wmf"/><Relationship Id="rId8864" Type="http://schemas.openxmlformats.org/officeDocument/2006/relationships/image" Target="media/image4151.wmf"/><Relationship Id="rId4310" Type="http://schemas.openxmlformats.org/officeDocument/2006/relationships/image" Target="media/image2051.wmf"/><Relationship Id="rId7466" Type="http://schemas.openxmlformats.org/officeDocument/2006/relationships/oleObject" Target="embeddings/oleObject3964.bin"/><Relationship Id="rId7880" Type="http://schemas.openxmlformats.org/officeDocument/2006/relationships/oleObject" Target="embeddings/oleObject4193.bin"/><Relationship Id="rId8517" Type="http://schemas.openxmlformats.org/officeDocument/2006/relationships/image" Target="media/image3991.wmf"/><Relationship Id="rId180" Type="http://schemas.openxmlformats.org/officeDocument/2006/relationships/image" Target="media/image67.wmf"/><Relationship Id="rId1904" Type="http://schemas.openxmlformats.org/officeDocument/2006/relationships/oleObject" Target="embeddings/oleObject1029.bin"/><Relationship Id="rId6068" Type="http://schemas.openxmlformats.org/officeDocument/2006/relationships/oleObject" Target="embeddings/oleObject3206.bin"/><Relationship Id="rId6482" Type="http://schemas.openxmlformats.org/officeDocument/2006/relationships/oleObject" Target="embeddings/oleObject3442.bin"/><Relationship Id="rId7119" Type="http://schemas.openxmlformats.org/officeDocument/2006/relationships/image" Target="media/image3333.wmf"/><Relationship Id="rId7533" Type="http://schemas.openxmlformats.org/officeDocument/2006/relationships/oleObject" Target="embeddings/oleObject3999.bin"/><Relationship Id="rId8931" Type="http://schemas.openxmlformats.org/officeDocument/2006/relationships/oleObject" Target="embeddings/oleObject4743.bin"/><Relationship Id="rId5084" Type="http://schemas.openxmlformats.org/officeDocument/2006/relationships/image" Target="media/image2404.wmf"/><Relationship Id="rId6135" Type="http://schemas.openxmlformats.org/officeDocument/2006/relationships/image" Target="media/image2890.wmf"/><Relationship Id="rId997" Type="http://schemas.openxmlformats.org/officeDocument/2006/relationships/oleObject" Target="embeddings/oleObject559.bin"/><Relationship Id="rId2678" Type="http://schemas.openxmlformats.org/officeDocument/2006/relationships/image" Target="media/image1246.wmf"/><Relationship Id="rId3729" Type="http://schemas.openxmlformats.org/officeDocument/2006/relationships/image" Target="media/image1764.wmf"/><Relationship Id="rId5151" Type="http://schemas.openxmlformats.org/officeDocument/2006/relationships/oleObject" Target="embeddings/oleObject2715.bin"/><Relationship Id="rId7600" Type="http://schemas.openxmlformats.org/officeDocument/2006/relationships/image" Target="media/image3564.wmf"/><Relationship Id="rId1694" Type="http://schemas.openxmlformats.org/officeDocument/2006/relationships/oleObject" Target="embeddings/oleObject913.bin"/><Relationship Id="rId2745" Type="http://schemas.openxmlformats.org/officeDocument/2006/relationships/oleObject" Target="embeddings/oleObject1462.bin"/><Relationship Id="rId6202" Type="http://schemas.openxmlformats.org/officeDocument/2006/relationships/image" Target="media/image2912.wmf"/><Relationship Id="rId717" Type="http://schemas.openxmlformats.org/officeDocument/2006/relationships/image" Target="media/image297.wmf"/><Relationship Id="rId1347" Type="http://schemas.openxmlformats.org/officeDocument/2006/relationships/oleObject" Target="embeddings/oleObject738.bin"/><Relationship Id="rId1761" Type="http://schemas.openxmlformats.org/officeDocument/2006/relationships/oleObject" Target="embeddings/oleObject950.bin"/><Relationship Id="rId2812" Type="http://schemas.openxmlformats.org/officeDocument/2006/relationships/image" Target="media/image1313.wmf"/><Relationship Id="rId5968" Type="http://schemas.openxmlformats.org/officeDocument/2006/relationships/image" Target="media/image2809.wmf"/><Relationship Id="rId8374" Type="http://schemas.openxmlformats.org/officeDocument/2006/relationships/image" Target="media/image3920.wmf"/><Relationship Id="rId53" Type="http://schemas.openxmlformats.org/officeDocument/2006/relationships/oleObject" Target="embeddings/oleObject27.bin"/><Relationship Id="rId1414" Type="http://schemas.openxmlformats.org/officeDocument/2006/relationships/image" Target="media/image639.wmf"/><Relationship Id="rId4984" Type="http://schemas.openxmlformats.org/officeDocument/2006/relationships/image" Target="media/image2354.wmf"/><Relationship Id="rId7390" Type="http://schemas.openxmlformats.org/officeDocument/2006/relationships/oleObject" Target="embeddings/oleObject3925.bin"/><Relationship Id="rId8027" Type="http://schemas.openxmlformats.org/officeDocument/2006/relationships/oleObject" Target="embeddings/oleObject4268.bin"/><Relationship Id="rId8441" Type="http://schemas.openxmlformats.org/officeDocument/2006/relationships/oleObject" Target="embeddings/oleObject4484.bin"/><Relationship Id="rId3586" Type="http://schemas.openxmlformats.org/officeDocument/2006/relationships/oleObject" Target="embeddings/oleObject1890.bin"/><Relationship Id="rId4637" Type="http://schemas.openxmlformats.org/officeDocument/2006/relationships/oleObject" Target="embeddings/oleObject2420.bin"/><Relationship Id="rId7043" Type="http://schemas.openxmlformats.org/officeDocument/2006/relationships/image" Target="media/image3306.wmf"/><Relationship Id="rId2188" Type="http://schemas.openxmlformats.org/officeDocument/2006/relationships/image" Target="media/image1012.wmf"/><Relationship Id="rId3239" Type="http://schemas.openxmlformats.org/officeDocument/2006/relationships/image" Target="media/image1526.wmf"/><Relationship Id="rId7110" Type="http://schemas.openxmlformats.org/officeDocument/2006/relationships/oleObject" Target="embeddings/oleObject3777.bin"/><Relationship Id="rId574" Type="http://schemas.openxmlformats.org/officeDocument/2006/relationships/oleObject" Target="embeddings/oleObject343.bin"/><Relationship Id="rId2255" Type="http://schemas.openxmlformats.org/officeDocument/2006/relationships/oleObject" Target="embeddings/oleObject1206.bin"/><Relationship Id="rId3653" Type="http://schemas.openxmlformats.org/officeDocument/2006/relationships/image" Target="media/image1726.wmf"/><Relationship Id="rId4704" Type="http://schemas.openxmlformats.org/officeDocument/2006/relationships/oleObject" Target="embeddings/oleObject2459.bin"/><Relationship Id="rId9282" Type="http://schemas.openxmlformats.org/officeDocument/2006/relationships/image" Target="media/image4355.wmf"/><Relationship Id="rId227" Type="http://schemas.openxmlformats.org/officeDocument/2006/relationships/oleObject" Target="embeddings/oleObject142.bin"/><Relationship Id="rId3306" Type="http://schemas.openxmlformats.org/officeDocument/2006/relationships/oleObject" Target="embeddings/oleObject1744.bin"/><Relationship Id="rId3720" Type="http://schemas.openxmlformats.org/officeDocument/2006/relationships/oleObject" Target="embeddings/oleObject1957.bin"/><Relationship Id="rId6876" Type="http://schemas.openxmlformats.org/officeDocument/2006/relationships/image" Target="media/image3223.wmf"/><Relationship Id="rId7927" Type="http://schemas.openxmlformats.org/officeDocument/2006/relationships/image" Target="media/image3707.wmf"/><Relationship Id="rId641" Type="http://schemas.openxmlformats.org/officeDocument/2006/relationships/oleObject" Target="embeddings/oleObject377.bin"/><Relationship Id="rId1271" Type="http://schemas.openxmlformats.org/officeDocument/2006/relationships/oleObject" Target="embeddings/oleObject697.bin"/><Relationship Id="rId2322" Type="http://schemas.openxmlformats.org/officeDocument/2006/relationships/oleObject" Target="embeddings/oleObject1241.bin"/><Relationship Id="rId5478" Type="http://schemas.openxmlformats.org/officeDocument/2006/relationships/oleObject" Target="embeddings/oleObject2899.bin"/><Relationship Id="rId5892" Type="http://schemas.openxmlformats.org/officeDocument/2006/relationships/oleObject" Target="embeddings/oleObject3117.bin"/><Relationship Id="rId6529" Type="http://schemas.openxmlformats.org/officeDocument/2006/relationships/oleObject" Target="embeddings/oleObject3466.bin"/><Relationship Id="rId6943" Type="http://schemas.openxmlformats.org/officeDocument/2006/relationships/oleObject" Target="embeddings/oleObject3683.bin"/><Relationship Id="rId4494" Type="http://schemas.openxmlformats.org/officeDocument/2006/relationships/image" Target="media/image2142.wmf"/><Relationship Id="rId5545" Type="http://schemas.openxmlformats.org/officeDocument/2006/relationships/image" Target="media/image2609.wmf"/><Relationship Id="rId9002" Type="http://schemas.openxmlformats.org/officeDocument/2006/relationships/image" Target="media/image4220.wmf"/><Relationship Id="rId3096" Type="http://schemas.openxmlformats.org/officeDocument/2006/relationships/oleObject" Target="embeddings/oleObject1638.bin"/><Relationship Id="rId4147" Type="http://schemas.openxmlformats.org/officeDocument/2006/relationships/image" Target="media/image1970.wmf"/><Relationship Id="rId4561" Type="http://schemas.openxmlformats.org/officeDocument/2006/relationships/oleObject" Target="embeddings/oleObject2382.bin"/><Relationship Id="rId5612" Type="http://schemas.openxmlformats.org/officeDocument/2006/relationships/image" Target="media/image2641.wmf"/><Relationship Id="rId8768" Type="http://schemas.openxmlformats.org/officeDocument/2006/relationships/oleObject" Target="embeddings/oleObject4658.bin"/><Relationship Id="rId3163" Type="http://schemas.openxmlformats.org/officeDocument/2006/relationships/image" Target="media/image1488.wmf"/><Relationship Id="rId4214" Type="http://schemas.openxmlformats.org/officeDocument/2006/relationships/oleObject" Target="embeddings/oleObject2207.bin"/><Relationship Id="rId1808" Type="http://schemas.openxmlformats.org/officeDocument/2006/relationships/oleObject" Target="embeddings/oleObject977.bin"/><Relationship Id="rId6386" Type="http://schemas.openxmlformats.org/officeDocument/2006/relationships/oleObject" Target="embeddings/oleObject3388.bin"/><Relationship Id="rId7784" Type="http://schemas.openxmlformats.org/officeDocument/2006/relationships/oleObject" Target="embeddings/oleObject4145.bin"/><Relationship Id="rId8835" Type="http://schemas.openxmlformats.org/officeDocument/2006/relationships/oleObject" Target="embeddings/oleObject4695.bin"/><Relationship Id="rId151" Type="http://schemas.openxmlformats.org/officeDocument/2006/relationships/oleObject" Target="embeddings/oleObject90.bin"/><Relationship Id="rId3230" Type="http://schemas.openxmlformats.org/officeDocument/2006/relationships/oleObject" Target="embeddings/oleObject1705.bin"/><Relationship Id="rId6039" Type="http://schemas.openxmlformats.org/officeDocument/2006/relationships/image" Target="media/image2844.wmf"/><Relationship Id="rId7437" Type="http://schemas.openxmlformats.org/officeDocument/2006/relationships/image" Target="media/image3485.wmf"/><Relationship Id="rId7851" Type="http://schemas.openxmlformats.org/officeDocument/2006/relationships/image" Target="media/image3669.wmf"/><Relationship Id="rId8902" Type="http://schemas.openxmlformats.org/officeDocument/2006/relationships/image" Target="media/image4170.wmf"/><Relationship Id="rId2996" Type="http://schemas.openxmlformats.org/officeDocument/2006/relationships/oleObject" Target="embeddings/oleObject1588.bin"/><Relationship Id="rId6453" Type="http://schemas.openxmlformats.org/officeDocument/2006/relationships/oleObject" Target="embeddings/oleObject3427.bin"/><Relationship Id="rId7504" Type="http://schemas.openxmlformats.org/officeDocument/2006/relationships/image" Target="media/image3516.wmf"/><Relationship Id="rId968" Type="http://schemas.openxmlformats.org/officeDocument/2006/relationships/image" Target="media/image420.wmf"/><Relationship Id="rId1598" Type="http://schemas.openxmlformats.org/officeDocument/2006/relationships/image" Target="media/image730.wmf"/><Relationship Id="rId2649" Type="http://schemas.openxmlformats.org/officeDocument/2006/relationships/image" Target="media/image1232.wmf"/><Relationship Id="rId5055" Type="http://schemas.openxmlformats.org/officeDocument/2006/relationships/oleObject" Target="embeddings/oleObject2662.bin"/><Relationship Id="rId6106" Type="http://schemas.openxmlformats.org/officeDocument/2006/relationships/oleObject" Target="embeddings/oleObject3225.bin"/><Relationship Id="rId6520" Type="http://schemas.openxmlformats.org/officeDocument/2006/relationships/image" Target="media/image3055.wmf"/><Relationship Id="rId1665" Type="http://schemas.openxmlformats.org/officeDocument/2006/relationships/oleObject" Target="embeddings/oleObject898.bin"/><Relationship Id="rId2716" Type="http://schemas.openxmlformats.org/officeDocument/2006/relationships/image" Target="media/image1265.wmf"/><Relationship Id="rId4071" Type="http://schemas.openxmlformats.org/officeDocument/2006/relationships/image" Target="media/image1932.wmf"/><Relationship Id="rId5122" Type="http://schemas.openxmlformats.org/officeDocument/2006/relationships/image" Target="media/image2421.wmf"/><Relationship Id="rId8278" Type="http://schemas.openxmlformats.org/officeDocument/2006/relationships/image" Target="media/image3873.wmf"/><Relationship Id="rId8692" Type="http://schemas.openxmlformats.org/officeDocument/2006/relationships/oleObject" Target="embeddings/oleObject4615.bin"/><Relationship Id="rId1318" Type="http://schemas.openxmlformats.org/officeDocument/2006/relationships/image" Target="media/image591.wmf"/><Relationship Id="rId7294" Type="http://schemas.openxmlformats.org/officeDocument/2006/relationships/image" Target="media/image3414.wmf"/><Relationship Id="rId8345" Type="http://schemas.openxmlformats.org/officeDocument/2006/relationships/oleObject" Target="embeddings/oleObject4435.bin"/><Relationship Id="rId1732" Type="http://schemas.openxmlformats.org/officeDocument/2006/relationships/image" Target="media/image796.wmf"/><Relationship Id="rId4888" Type="http://schemas.openxmlformats.org/officeDocument/2006/relationships/image" Target="media/image2314.wmf"/><Relationship Id="rId5939" Type="http://schemas.openxmlformats.org/officeDocument/2006/relationships/oleObject" Target="embeddings/oleObject3141.bin"/><Relationship Id="rId7361" Type="http://schemas.openxmlformats.org/officeDocument/2006/relationships/image" Target="media/image3447.wmf"/><Relationship Id="rId24" Type="http://schemas.openxmlformats.org/officeDocument/2006/relationships/image" Target="media/image13.wmf"/><Relationship Id="rId4955" Type="http://schemas.openxmlformats.org/officeDocument/2006/relationships/oleObject" Target="embeddings/oleObject2612.bin"/><Relationship Id="rId7014" Type="http://schemas.openxmlformats.org/officeDocument/2006/relationships/oleObject" Target="embeddings/oleObject3719.bin"/><Relationship Id="rId8412" Type="http://schemas.openxmlformats.org/officeDocument/2006/relationships/image" Target="media/image3939.wmf"/><Relationship Id="rId3557" Type="http://schemas.openxmlformats.org/officeDocument/2006/relationships/image" Target="media/image1678.wmf"/><Relationship Id="rId3971" Type="http://schemas.openxmlformats.org/officeDocument/2006/relationships/oleObject" Target="embeddings/oleObject2085.bin"/><Relationship Id="rId4608" Type="http://schemas.openxmlformats.org/officeDocument/2006/relationships/image" Target="media/image2199.wmf"/><Relationship Id="rId478" Type="http://schemas.openxmlformats.org/officeDocument/2006/relationships/image" Target="media/image180.wmf"/><Relationship Id="rId892" Type="http://schemas.openxmlformats.org/officeDocument/2006/relationships/image" Target="media/image384.wmf"/><Relationship Id="rId2159" Type="http://schemas.openxmlformats.org/officeDocument/2006/relationships/oleObject" Target="embeddings/oleObject1158.bin"/><Relationship Id="rId2573" Type="http://schemas.openxmlformats.org/officeDocument/2006/relationships/image" Target="media/image1194.wmf"/><Relationship Id="rId3624" Type="http://schemas.openxmlformats.org/officeDocument/2006/relationships/oleObject" Target="embeddings/oleObject1909.bin"/><Relationship Id="rId6030" Type="http://schemas.openxmlformats.org/officeDocument/2006/relationships/oleObject" Target="embeddings/oleObject3187.bin"/><Relationship Id="rId9186" Type="http://schemas.openxmlformats.org/officeDocument/2006/relationships/image" Target="media/image4307.wmf"/><Relationship Id="rId545" Type="http://schemas.openxmlformats.org/officeDocument/2006/relationships/image" Target="media/image213.wmf"/><Relationship Id="rId1175" Type="http://schemas.openxmlformats.org/officeDocument/2006/relationships/image" Target="media/image523.wmf"/><Relationship Id="rId2226" Type="http://schemas.openxmlformats.org/officeDocument/2006/relationships/image" Target="media/image1031.wmf"/><Relationship Id="rId2640" Type="http://schemas.openxmlformats.org/officeDocument/2006/relationships/oleObject" Target="embeddings/oleObject1409.bin"/><Relationship Id="rId5796" Type="http://schemas.openxmlformats.org/officeDocument/2006/relationships/oleObject" Target="embeddings/oleObject3069.bin"/><Relationship Id="rId6847" Type="http://schemas.openxmlformats.org/officeDocument/2006/relationships/oleObject" Target="embeddings/oleObject3635.bin"/><Relationship Id="rId9253" Type="http://schemas.openxmlformats.org/officeDocument/2006/relationships/oleObject" Target="embeddings/oleObject4909.bin"/><Relationship Id="rId612" Type="http://schemas.openxmlformats.org/officeDocument/2006/relationships/oleObject" Target="embeddings/oleObject362.bin"/><Relationship Id="rId1242" Type="http://schemas.openxmlformats.org/officeDocument/2006/relationships/image" Target="media/image556.wmf"/><Relationship Id="rId4398" Type="http://schemas.openxmlformats.org/officeDocument/2006/relationships/oleObject" Target="embeddings/oleObject2299.bin"/><Relationship Id="rId5449" Type="http://schemas.openxmlformats.org/officeDocument/2006/relationships/oleObject" Target="embeddings/oleObject2884.bin"/><Relationship Id="rId4465" Type="http://schemas.openxmlformats.org/officeDocument/2006/relationships/oleObject" Target="embeddings/oleObject2334.bin"/><Relationship Id="rId5863" Type="http://schemas.openxmlformats.org/officeDocument/2006/relationships/image" Target="media/image2757.wmf"/><Relationship Id="rId6914" Type="http://schemas.openxmlformats.org/officeDocument/2006/relationships/image" Target="media/image3242.wmf"/><Relationship Id="rId3067" Type="http://schemas.openxmlformats.org/officeDocument/2006/relationships/image" Target="media/image1440.wmf"/><Relationship Id="rId4118" Type="http://schemas.openxmlformats.org/officeDocument/2006/relationships/oleObject" Target="embeddings/oleObject2159.bin"/><Relationship Id="rId5516" Type="http://schemas.openxmlformats.org/officeDocument/2006/relationships/oleObject" Target="embeddings/oleObject2918.bin"/><Relationship Id="rId5930" Type="http://schemas.openxmlformats.org/officeDocument/2006/relationships/image" Target="media/image2790.wmf"/><Relationship Id="rId3481" Type="http://schemas.openxmlformats.org/officeDocument/2006/relationships/image" Target="media/image1643.wmf"/><Relationship Id="rId4532" Type="http://schemas.openxmlformats.org/officeDocument/2006/relationships/image" Target="media/image2161.wmf"/><Relationship Id="rId7688" Type="http://schemas.openxmlformats.org/officeDocument/2006/relationships/image" Target="media/image3601.wmf"/><Relationship Id="rId8739" Type="http://schemas.openxmlformats.org/officeDocument/2006/relationships/oleObject" Target="embeddings/oleObject4642.bin"/><Relationship Id="rId2083" Type="http://schemas.openxmlformats.org/officeDocument/2006/relationships/image" Target="media/image960.wmf"/><Relationship Id="rId3134" Type="http://schemas.openxmlformats.org/officeDocument/2006/relationships/oleObject" Target="embeddings/oleObject1657.bin"/><Relationship Id="rId7755" Type="http://schemas.openxmlformats.org/officeDocument/2006/relationships/image" Target="media/image3621.wmf"/><Relationship Id="rId8806" Type="http://schemas.openxmlformats.org/officeDocument/2006/relationships/oleObject" Target="embeddings/oleObject4679.bin"/><Relationship Id="rId2150" Type="http://schemas.openxmlformats.org/officeDocument/2006/relationships/oleObject" Target="embeddings/oleObject1153.bin"/><Relationship Id="rId3201" Type="http://schemas.openxmlformats.org/officeDocument/2006/relationships/image" Target="media/image1507.wmf"/><Relationship Id="rId6357" Type="http://schemas.openxmlformats.org/officeDocument/2006/relationships/oleObject" Target="embeddings/oleObject3373.bin"/><Relationship Id="rId6771" Type="http://schemas.openxmlformats.org/officeDocument/2006/relationships/image" Target="media/image3171.wmf"/><Relationship Id="rId7408" Type="http://schemas.openxmlformats.org/officeDocument/2006/relationships/oleObject" Target="embeddings/oleObject3934.bin"/><Relationship Id="rId7822" Type="http://schemas.openxmlformats.org/officeDocument/2006/relationships/oleObject" Target="embeddings/oleObject4164.bin"/><Relationship Id="rId122" Type="http://schemas.openxmlformats.org/officeDocument/2006/relationships/oleObject" Target="embeddings/oleObject70.bin"/><Relationship Id="rId5373" Type="http://schemas.openxmlformats.org/officeDocument/2006/relationships/oleObject" Target="embeddings/oleObject2842.bin"/><Relationship Id="rId6424" Type="http://schemas.openxmlformats.org/officeDocument/2006/relationships/image" Target="media/image3010.wmf"/><Relationship Id="rId1569" Type="http://schemas.openxmlformats.org/officeDocument/2006/relationships/oleObject" Target="embeddings/oleObject850.bin"/><Relationship Id="rId2967" Type="http://schemas.openxmlformats.org/officeDocument/2006/relationships/image" Target="media/image1390.wmf"/><Relationship Id="rId5026" Type="http://schemas.openxmlformats.org/officeDocument/2006/relationships/image" Target="media/image2375.wmf"/><Relationship Id="rId5440" Type="http://schemas.openxmlformats.org/officeDocument/2006/relationships/image" Target="media/image2560.wmf"/><Relationship Id="rId8596" Type="http://schemas.openxmlformats.org/officeDocument/2006/relationships/oleObject" Target="embeddings/oleObject4564.bin"/><Relationship Id="rId939" Type="http://schemas.openxmlformats.org/officeDocument/2006/relationships/image" Target="media/image407.wmf"/><Relationship Id="rId1983" Type="http://schemas.openxmlformats.org/officeDocument/2006/relationships/image" Target="media/image910.wmf"/><Relationship Id="rId4042" Type="http://schemas.openxmlformats.org/officeDocument/2006/relationships/oleObject" Target="embeddings/oleObject2121.bin"/><Relationship Id="rId7198" Type="http://schemas.openxmlformats.org/officeDocument/2006/relationships/oleObject" Target="embeddings/oleObject3825.bin"/><Relationship Id="rId8249" Type="http://schemas.openxmlformats.org/officeDocument/2006/relationships/oleObject" Target="embeddings/oleObject4387.bin"/><Relationship Id="rId1636" Type="http://schemas.openxmlformats.org/officeDocument/2006/relationships/image" Target="media/image749.wmf"/><Relationship Id="rId8663" Type="http://schemas.openxmlformats.org/officeDocument/2006/relationships/image" Target="media/image4059.wmf"/><Relationship Id="rId1703" Type="http://schemas.openxmlformats.org/officeDocument/2006/relationships/oleObject" Target="embeddings/oleObject918.bin"/><Relationship Id="rId4859" Type="http://schemas.openxmlformats.org/officeDocument/2006/relationships/oleObject" Target="embeddings/oleObject2557.bin"/><Relationship Id="rId7265" Type="http://schemas.openxmlformats.org/officeDocument/2006/relationships/oleObject" Target="embeddings/oleObject3862.bin"/><Relationship Id="rId8316" Type="http://schemas.openxmlformats.org/officeDocument/2006/relationships/image" Target="media/image3892.wmf"/><Relationship Id="rId8730" Type="http://schemas.openxmlformats.org/officeDocument/2006/relationships/image" Target="media/image4089.wmf"/><Relationship Id="rId3875" Type="http://schemas.openxmlformats.org/officeDocument/2006/relationships/oleObject" Target="embeddings/oleObject2035.bin"/><Relationship Id="rId4926" Type="http://schemas.openxmlformats.org/officeDocument/2006/relationships/image" Target="media/image2325.wmf"/><Relationship Id="rId6281" Type="http://schemas.openxmlformats.org/officeDocument/2006/relationships/oleObject" Target="embeddings/oleObject3327.bin"/><Relationship Id="rId7332" Type="http://schemas.openxmlformats.org/officeDocument/2006/relationships/oleObject" Target="embeddings/oleObject3896.bin"/><Relationship Id="rId796" Type="http://schemas.openxmlformats.org/officeDocument/2006/relationships/oleObject" Target="embeddings/oleObject456.bin"/><Relationship Id="rId2477" Type="http://schemas.openxmlformats.org/officeDocument/2006/relationships/oleObject" Target="embeddings/oleObject1326.bin"/><Relationship Id="rId3528" Type="http://schemas.openxmlformats.org/officeDocument/2006/relationships/oleObject" Target="embeddings/oleObject1858.bin"/><Relationship Id="rId449" Type="http://schemas.openxmlformats.org/officeDocument/2006/relationships/image" Target="media/image166.wmf"/><Relationship Id="rId863" Type="http://schemas.openxmlformats.org/officeDocument/2006/relationships/image" Target="media/image370.wmf"/><Relationship Id="rId1079" Type="http://schemas.openxmlformats.org/officeDocument/2006/relationships/oleObject" Target="embeddings/oleObject600.bin"/><Relationship Id="rId1493" Type="http://schemas.openxmlformats.org/officeDocument/2006/relationships/oleObject" Target="embeddings/oleObject812.bin"/><Relationship Id="rId2544" Type="http://schemas.openxmlformats.org/officeDocument/2006/relationships/oleObject" Target="embeddings/oleObject1361.bin"/><Relationship Id="rId2891" Type="http://schemas.openxmlformats.org/officeDocument/2006/relationships/image" Target="media/image1352.wmf"/><Relationship Id="rId3942" Type="http://schemas.openxmlformats.org/officeDocument/2006/relationships/oleObject" Target="embeddings/oleObject2070.bin"/><Relationship Id="rId6001" Type="http://schemas.openxmlformats.org/officeDocument/2006/relationships/oleObject" Target="embeddings/oleObject3172.bin"/><Relationship Id="rId9157" Type="http://schemas.openxmlformats.org/officeDocument/2006/relationships/oleObject" Target="embeddings/oleObject4862.bin"/><Relationship Id="rId516" Type="http://schemas.openxmlformats.org/officeDocument/2006/relationships/image" Target="media/image199.wmf"/><Relationship Id="rId1146" Type="http://schemas.openxmlformats.org/officeDocument/2006/relationships/image" Target="media/image509.wmf"/><Relationship Id="rId8173" Type="http://schemas.openxmlformats.org/officeDocument/2006/relationships/image" Target="media/image3827.wmf"/><Relationship Id="rId9224" Type="http://schemas.openxmlformats.org/officeDocument/2006/relationships/image" Target="media/image4326.wmf"/><Relationship Id="rId930" Type="http://schemas.openxmlformats.org/officeDocument/2006/relationships/image" Target="media/image403.wmf"/><Relationship Id="rId1560" Type="http://schemas.openxmlformats.org/officeDocument/2006/relationships/image" Target="media/image711.wmf"/><Relationship Id="rId2611" Type="http://schemas.openxmlformats.org/officeDocument/2006/relationships/image" Target="media/image1213.wmf"/><Relationship Id="rId5767" Type="http://schemas.openxmlformats.org/officeDocument/2006/relationships/image" Target="media/image2709.wmf"/><Relationship Id="rId6818" Type="http://schemas.openxmlformats.org/officeDocument/2006/relationships/image" Target="media/image3194.wmf"/><Relationship Id="rId1213" Type="http://schemas.openxmlformats.org/officeDocument/2006/relationships/image" Target="media/image542.wmf"/><Relationship Id="rId4369" Type="http://schemas.openxmlformats.org/officeDocument/2006/relationships/image" Target="media/image2081.wmf"/><Relationship Id="rId4783" Type="http://schemas.openxmlformats.org/officeDocument/2006/relationships/oleObject" Target="embeddings/oleObject2507.bin"/><Relationship Id="rId5834" Type="http://schemas.openxmlformats.org/officeDocument/2006/relationships/oleObject" Target="embeddings/oleObject3088.bin"/><Relationship Id="rId8240" Type="http://schemas.openxmlformats.org/officeDocument/2006/relationships/oleObject" Target="embeddings/oleObject4382.bin"/><Relationship Id="rId3385" Type="http://schemas.openxmlformats.org/officeDocument/2006/relationships/image" Target="media/image1597.wmf"/><Relationship Id="rId4436" Type="http://schemas.openxmlformats.org/officeDocument/2006/relationships/image" Target="media/image2114.wmf"/><Relationship Id="rId4850" Type="http://schemas.openxmlformats.org/officeDocument/2006/relationships/image" Target="media/image2294.wmf"/><Relationship Id="rId5901" Type="http://schemas.openxmlformats.org/officeDocument/2006/relationships/image" Target="media/image2776.wmf"/><Relationship Id="rId3038" Type="http://schemas.openxmlformats.org/officeDocument/2006/relationships/oleObject" Target="embeddings/oleObject1609.bin"/><Relationship Id="rId3452" Type="http://schemas.openxmlformats.org/officeDocument/2006/relationships/oleObject" Target="embeddings/oleObject1818.bin"/><Relationship Id="rId4503" Type="http://schemas.openxmlformats.org/officeDocument/2006/relationships/oleObject" Target="embeddings/oleObject2353.bin"/><Relationship Id="rId7659" Type="http://schemas.openxmlformats.org/officeDocument/2006/relationships/oleObject" Target="embeddings/oleObject4065.bin"/><Relationship Id="rId373" Type="http://schemas.openxmlformats.org/officeDocument/2006/relationships/oleObject" Target="embeddings/oleObject235.bin"/><Relationship Id="rId2054" Type="http://schemas.openxmlformats.org/officeDocument/2006/relationships/oleObject" Target="embeddings/oleObject1105.bin"/><Relationship Id="rId3105" Type="http://schemas.openxmlformats.org/officeDocument/2006/relationships/image" Target="media/image1459.wmf"/><Relationship Id="rId6675" Type="http://schemas.openxmlformats.org/officeDocument/2006/relationships/image" Target="media/image3124.wmf"/><Relationship Id="rId9081" Type="http://schemas.openxmlformats.org/officeDocument/2006/relationships/oleObject" Target="embeddings/oleObject4823.bin"/><Relationship Id="rId440" Type="http://schemas.openxmlformats.org/officeDocument/2006/relationships/oleObject" Target="embeddings/oleObject275.bin"/><Relationship Id="rId1070" Type="http://schemas.openxmlformats.org/officeDocument/2006/relationships/image" Target="media/image471.wmf"/><Relationship Id="rId2121" Type="http://schemas.openxmlformats.org/officeDocument/2006/relationships/image" Target="media/image979.wmf"/><Relationship Id="rId5277" Type="http://schemas.openxmlformats.org/officeDocument/2006/relationships/oleObject" Target="embeddings/oleObject2791.bin"/><Relationship Id="rId6328" Type="http://schemas.openxmlformats.org/officeDocument/2006/relationships/image" Target="media/image2974.wmf"/><Relationship Id="rId7726" Type="http://schemas.openxmlformats.org/officeDocument/2006/relationships/image" Target="media/image3614.wmf"/><Relationship Id="rId5691" Type="http://schemas.openxmlformats.org/officeDocument/2006/relationships/oleObject" Target="embeddings/oleObject3014.bin"/><Relationship Id="rId6742" Type="http://schemas.openxmlformats.org/officeDocument/2006/relationships/image" Target="media/image3156.wmf"/><Relationship Id="rId1887" Type="http://schemas.openxmlformats.org/officeDocument/2006/relationships/image" Target="media/image863.wmf"/><Relationship Id="rId2938" Type="http://schemas.openxmlformats.org/officeDocument/2006/relationships/oleObject" Target="embeddings/oleObject1559.bin"/><Relationship Id="rId4293" Type="http://schemas.openxmlformats.org/officeDocument/2006/relationships/oleObject" Target="embeddings/oleObject2247.bin"/><Relationship Id="rId5344" Type="http://schemas.openxmlformats.org/officeDocument/2006/relationships/image" Target="media/image2515.wmf"/><Relationship Id="rId1954" Type="http://schemas.openxmlformats.org/officeDocument/2006/relationships/oleObject" Target="embeddings/oleObject1054.bin"/><Relationship Id="rId4360" Type="http://schemas.openxmlformats.org/officeDocument/2006/relationships/oleObject" Target="embeddings/oleObject2280.bin"/><Relationship Id="rId5411" Type="http://schemas.openxmlformats.org/officeDocument/2006/relationships/oleObject" Target="embeddings/oleObject2861.bin"/><Relationship Id="rId8567" Type="http://schemas.openxmlformats.org/officeDocument/2006/relationships/image" Target="media/image4014.wmf"/><Relationship Id="rId8981" Type="http://schemas.openxmlformats.org/officeDocument/2006/relationships/oleObject" Target="embeddings/oleObject4768.bin"/><Relationship Id="rId1607" Type="http://schemas.openxmlformats.org/officeDocument/2006/relationships/oleObject" Target="embeddings/oleObject869.bin"/><Relationship Id="rId4013" Type="http://schemas.openxmlformats.org/officeDocument/2006/relationships/image" Target="media/image1903.wmf"/><Relationship Id="rId7169" Type="http://schemas.openxmlformats.org/officeDocument/2006/relationships/image" Target="media/image3357.wmf"/><Relationship Id="rId7583" Type="http://schemas.openxmlformats.org/officeDocument/2006/relationships/oleObject" Target="embeddings/oleObject4024.bin"/><Relationship Id="rId8634" Type="http://schemas.openxmlformats.org/officeDocument/2006/relationships/oleObject" Target="embeddings/oleObject4583.bin"/><Relationship Id="rId3779" Type="http://schemas.openxmlformats.org/officeDocument/2006/relationships/oleObject" Target="embeddings/oleObject1987.bin"/><Relationship Id="rId6185" Type="http://schemas.openxmlformats.org/officeDocument/2006/relationships/oleObject" Target="embeddings/oleObject3276.bin"/><Relationship Id="rId7236" Type="http://schemas.openxmlformats.org/officeDocument/2006/relationships/image" Target="media/image3387.wmf"/><Relationship Id="rId7650" Type="http://schemas.openxmlformats.org/officeDocument/2006/relationships/oleObject" Target="embeddings/oleObject4057.bin"/><Relationship Id="rId6252" Type="http://schemas.openxmlformats.org/officeDocument/2006/relationships/image" Target="media/image2936.wmf"/><Relationship Id="rId7303" Type="http://schemas.openxmlformats.org/officeDocument/2006/relationships/oleObject" Target="embeddings/oleObject3881.bin"/><Relationship Id="rId8701" Type="http://schemas.openxmlformats.org/officeDocument/2006/relationships/oleObject" Target="embeddings/oleObject4621.bin"/><Relationship Id="rId1397" Type="http://schemas.openxmlformats.org/officeDocument/2006/relationships/oleObject" Target="embeddings/oleObject763.bin"/><Relationship Id="rId2795" Type="http://schemas.openxmlformats.org/officeDocument/2006/relationships/oleObject" Target="embeddings/oleObject1487.bin"/><Relationship Id="rId3846" Type="http://schemas.openxmlformats.org/officeDocument/2006/relationships/image" Target="media/image1822.wmf"/><Relationship Id="rId767" Type="http://schemas.openxmlformats.org/officeDocument/2006/relationships/image" Target="media/image322.wmf"/><Relationship Id="rId2448" Type="http://schemas.openxmlformats.org/officeDocument/2006/relationships/oleObject" Target="embeddings/oleObject1310.bin"/><Relationship Id="rId2862" Type="http://schemas.openxmlformats.org/officeDocument/2006/relationships/oleObject" Target="embeddings/oleObject1521.bin"/><Relationship Id="rId3913" Type="http://schemas.openxmlformats.org/officeDocument/2006/relationships/image" Target="media/image1854.wmf"/><Relationship Id="rId8077" Type="http://schemas.openxmlformats.org/officeDocument/2006/relationships/oleObject" Target="embeddings/oleObject4293.bin"/><Relationship Id="rId834" Type="http://schemas.openxmlformats.org/officeDocument/2006/relationships/oleObject" Target="embeddings/oleObject475.bin"/><Relationship Id="rId1464" Type="http://schemas.openxmlformats.org/officeDocument/2006/relationships/image" Target="media/image664.wmf"/><Relationship Id="rId2515" Type="http://schemas.openxmlformats.org/officeDocument/2006/relationships/image" Target="media/image1165.wmf"/><Relationship Id="rId8491" Type="http://schemas.openxmlformats.org/officeDocument/2006/relationships/oleObject" Target="embeddings/oleObject4509.bin"/><Relationship Id="rId9128" Type="http://schemas.openxmlformats.org/officeDocument/2006/relationships/image" Target="media/image4277.wmf"/><Relationship Id="rId901" Type="http://schemas.openxmlformats.org/officeDocument/2006/relationships/oleObject" Target="embeddings/oleObject509.bin"/><Relationship Id="rId1117" Type="http://schemas.openxmlformats.org/officeDocument/2006/relationships/oleObject" Target="embeddings/oleObject619.bin"/><Relationship Id="rId1531" Type="http://schemas.openxmlformats.org/officeDocument/2006/relationships/oleObject" Target="embeddings/oleObject831.bin"/><Relationship Id="rId4687" Type="http://schemas.openxmlformats.org/officeDocument/2006/relationships/oleObject" Target="embeddings/oleObject2445.bin"/><Relationship Id="rId5738" Type="http://schemas.openxmlformats.org/officeDocument/2006/relationships/oleObject" Target="embeddings/oleObject3040.bin"/><Relationship Id="rId7093" Type="http://schemas.openxmlformats.org/officeDocument/2006/relationships/image" Target="media/image3324.wmf"/><Relationship Id="rId8144" Type="http://schemas.openxmlformats.org/officeDocument/2006/relationships/oleObject" Target="embeddings/oleObject4328.bin"/><Relationship Id="rId3289" Type="http://schemas.openxmlformats.org/officeDocument/2006/relationships/image" Target="media/image1550.wmf"/><Relationship Id="rId4754" Type="http://schemas.openxmlformats.org/officeDocument/2006/relationships/image" Target="media/image2257.png"/><Relationship Id="rId7160" Type="http://schemas.openxmlformats.org/officeDocument/2006/relationships/oleObject" Target="embeddings/oleObject3804.bin"/><Relationship Id="rId8211" Type="http://schemas.openxmlformats.org/officeDocument/2006/relationships/oleObject" Target="embeddings/oleObject4363.bin"/><Relationship Id="rId3356" Type="http://schemas.openxmlformats.org/officeDocument/2006/relationships/oleObject" Target="embeddings/oleObject1770.bin"/><Relationship Id="rId4407" Type="http://schemas.openxmlformats.org/officeDocument/2006/relationships/image" Target="media/image2100.wmf"/><Relationship Id="rId5805" Type="http://schemas.openxmlformats.org/officeDocument/2006/relationships/image" Target="media/image2728.wmf"/><Relationship Id="rId277" Type="http://schemas.openxmlformats.org/officeDocument/2006/relationships/oleObject" Target="embeddings/oleObject169.bin"/><Relationship Id="rId3009" Type="http://schemas.openxmlformats.org/officeDocument/2006/relationships/image" Target="media/image1411.wmf"/><Relationship Id="rId3770" Type="http://schemas.openxmlformats.org/officeDocument/2006/relationships/image" Target="media/image1784.wmf"/><Relationship Id="rId4821" Type="http://schemas.openxmlformats.org/officeDocument/2006/relationships/oleObject" Target="embeddings/oleObject2534.bin"/><Relationship Id="rId7977" Type="http://schemas.openxmlformats.org/officeDocument/2006/relationships/image" Target="media/image3727.wmf"/><Relationship Id="rId344" Type="http://schemas.openxmlformats.org/officeDocument/2006/relationships/oleObject" Target="embeddings/oleObject218.bin"/><Relationship Id="rId691" Type="http://schemas.openxmlformats.org/officeDocument/2006/relationships/oleObject" Target="embeddings/oleObject403.bin"/><Relationship Id="rId2025" Type="http://schemas.openxmlformats.org/officeDocument/2006/relationships/image" Target="media/image931.wmf"/><Relationship Id="rId2372" Type="http://schemas.openxmlformats.org/officeDocument/2006/relationships/oleObject" Target="embeddings/oleObject1272.bin"/><Relationship Id="rId3423" Type="http://schemas.openxmlformats.org/officeDocument/2006/relationships/image" Target="media/image1616.wmf"/><Relationship Id="rId6579" Type="http://schemas.openxmlformats.org/officeDocument/2006/relationships/image" Target="media/image3080.wmf"/><Relationship Id="rId6993" Type="http://schemas.openxmlformats.org/officeDocument/2006/relationships/image" Target="media/image3281.wmf"/><Relationship Id="rId9052" Type="http://schemas.openxmlformats.org/officeDocument/2006/relationships/image" Target="media/image4242.wmf"/><Relationship Id="rId5595" Type="http://schemas.openxmlformats.org/officeDocument/2006/relationships/oleObject" Target="embeddings/oleObject2959.bin"/><Relationship Id="rId6646" Type="http://schemas.openxmlformats.org/officeDocument/2006/relationships/oleObject" Target="embeddings/oleObject3533.bin"/><Relationship Id="rId411" Type="http://schemas.openxmlformats.org/officeDocument/2006/relationships/oleObject" Target="embeddings/oleObject260.bin"/><Relationship Id="rId1041" Type="http://schemas.openxmlformats.org/officeDocument/2006/relationships/oleObject" Target="embeddings/oleObject581.bin"/><Relationship Id="rId4197" Type="http://schemas.openxmlformats.org/officeDocument/2006/relationships/image" Target="media/image1995.wmf"/><Relationship Id="rId5248" Type="http://schemas.openxmlformats.org/officeDocument/2006/relationships/image" Target="media/image2472.wmf"/><Relationship Id="rId5662" Type="http://schemas.openxmlformats.org/officeDocument/2006/relationships/image" Target="media/image2661.wmf"/><Relationship Id="rId6713" Type="http://schemas.openxmlformats.org/officeDocument/2006/relationships/oleObject" Target="embeddings/oleObject3568.bin"/><Relationship Id="rId1858" Type="http://schemas.openxmlformats.org/officeDocument/2006/relationships/oleObject" Target="embeddings/oleObject1006.bin"/><Relationship Id="rId4264" Type="http://schemas.openxmlformats.org/officeDocument/2006/relationships/image" Target="media/image2028.wmf"/><Relationship Id="rId5315" Type="http://schemas.openxmlformats.org/officeDocument/2006/relationships/oleObject" Target="embeddings/oleObject2811.bin"/><Relationship Id="rId8885" Type="http://schemas.openxmlformats.org/officeDocument/2006/relationships/oleObject" Target="embeddings/oleObject4720.bin"/><Relationship Id="rId2909" Type="http://schemas.openxmlformats.org/officeDocument/2006/relationships/image" Target="media/image1361.wmf"/><Relationship Id="rId3280" Type="http://schemas.openxmlformats.org/officeDocument/2006/relationships/oleObject" Target="embeddings/oleObject1730.bin"/><Relationship Id="rId4331" Type="http://schemas.openxmlformats.org/officeDocument/2006/relationships/image" Target="media/image2062.wmf"/><Relationship Id="rId7487" Type="http://schemas.openxmlformats.org/officeDocument/2006/relationships/oleObject" Target="embeddings/oleObject3976.bin"/><Relationship Id="rId8538" Type="http://schemas.openxmlformats.org/officeDocument/2006/relationships/image" Target="media/image4001.wmf"/><Relationship Id="rId1925" Type="http://schemas.openxmlformats.org/officeDocument/2006/relationships/image" Target="media/image882.wmf"/><Relationship Id="rId6089" Type="http://schemas.openxmlformats.org/officeDocument/2006/relationships/image" Target="media/image2869.wmf"/><Relationship Id="rId8952" Type="http://schemas.openxmlformats.org/officeDocument/2006/relationships/image" Target="media/image4195.wmf"/><Relationship Id="rId6156" Type="http://schemas.openxmlformats.org/officeDocument/2006/relationships/oleObject" Target="embeddings/oleObject3259.bin"/><Relationship Id="rId7554" Type="http://schemas.openxmlformats.org/officeDocument/2006/relationships/image" Target="media/image3541.wmf"/><Relationship Id="rId8605" Type="http://schemas.openxmlformats.org/officeDocument/2006/relationships/image" Target="media/image4033.wmf"/><Relationship Id="rId2699" Type="http://schemas.openxmlformats.org/officeDocument/2006/relationships/oleObject" Target="embeddings/oleObject1439.bin"/><Relationship Id="rId3000" Type="http://schemas.openxmlformats.org/officeDocument/2006/relationships/oleObject" Target="embeddings/oleObject1590.bin"/><Relationship Id="rId6570" Type="http://schemas.openxmlformats.org/officeDocument/2006/relationships/oleObject" Target="embeddings/oleObject3491.bin"/><Relationship Id="rId7207" Type="http://schemas.openxmlformats.org/officeDocument/2006/relationships/image" Target="media/image3374.wmf"/><Relationship Id="rId7621" Type="http://schemas.openxmlformats.org/officeDocument/2006/relationships/oleObject" Target="embeddings/oleObject4043.bin"/><Relationship Id="rId2766" Type="http://schemas.openxmlformats.org/officeDocument/2006/relationships/image" Target="media/image1290.wmf"/><Relationship Id="rId3817" Type="http://schemas.openxmlformats.org/officeDocument/2006/relationships/oleObject" Target="embeddings/oleObject2006.bin"/><Relationship Id="rId5172" Type="http://schemas.openxmlformats.org/officeDocument/2006/relationships/image" Target="media/image2435.wmf"/><Relationship Id="rId6223" Type="http://schemas.openxmlformats.org/officeDocument/2006/relationships/oleObject" Target="embeddings/oleObject3298.bin"/><Relationship Id="rId738" Type="http://schemas.openxmlformats.org/officeDocument/2006/relationships/oleObject" Target="embeddings/oleObject427.bin"/><Relationship Id="rId1368" Type="http://schemas.openxmlformats.org/officeDocument/2006/relationships/image" Target="media/image616.wmf"/><Relationship Id="rId1782" Type="http://schemas.openxmlformats.org/officeDocument/2006/relationships/image" Target="media/image815.wmf"/><Relationship Id="rId2419" Type="http://schemas.openxmlformats.org/officeDocument/2006/relationships/image" Target="media/image1120.wmf"/><Relationship Id="rId2833" Type="http://schemas.openxmlformats.org/officeDocument/2006/relationships/oleObject" Target="embeddings/oleObject1506.bin"/><Relationship Id="rId5989" Type="http://schemas.openxmlformats.org/officeDocument/2006/relationships/oleObject" Target="embeddings/oleObject3166.bin"/><Relationship Id="rId8395" Type="http://schemas.openxmlformats.org/officeDocument/2006/relationships/oleObject" Target="embeddings/oleObject4461.bin"/><Relationship Id="rId74" Type="http://schemas.openxmlformats.org/officeDocument/2006/relationships/oleObject" Target="embeddings/oleObject40.bin"/><Relationship Id="rId805" Type="http://schemas.openxmlformats.org/officeDocument/2006/relationships/image" Target="media/image341.wmf"/><Relationship Id="rId1435" Type="http://schemas.openxmlformats.org/officeDocument/2006/relationships/oleObject" Target="embeddings/oleObject782.bin"/><Relationship Id="rId8048" Type="http://schemas.openxmlformats.org/officeDocument/2006/relationships/image" Target="media/image3766.wmf"/><Relationship Id="rId8462" Type="http://schemas.openxmlformats.org/officeDocument/2006/relationships/image" Target="media/image3964.wmf"/><Relationship Id="rId2900" Type="http://schemas.openxmlformats.org/officeDocument/2006/relationships/oleObject" Target="embeddings/oleObject1540.bin"/><Relationship Id="rId7064" Type="http://schemas.openxmlformats.org/officeDocument/2006/relationships/oleObject" Target="embeddings/oleObject3747.bin"/><Relationship Id="rId8115" Type="http://schemas.openxmlformats.org/officeDocument/2006/relationships/image" Target="media/image3798.wmf"/><Relationship Id="rId1502" Type="http://schemas.openxmlformats.org/officeDocument/2006/relationships/image" Target="media/image682.wmf"/><Relationship Id="rId4658" Type="http://schemas.openxmlformats.org/officeDocument/2006/relationships/image" Target="media/image2224.wmf"/><Relationship Id="rId5709" Type="http://schemas.openxmlformats.org/officeDocument/2006/relationships/image" Target="media/image2682.wmf"/><Relationship Id="rId6080" Type="http://schemas.openxmlformats.org/officeDocument/2006/relationships/oleObject" Target="embeddings/oleObject3212.bin"/><Relationship Id="rId7131" Type="http://schemas.openxmlformats.org/officeDocument/2006/relationships/image" Target="media/image3339.wmf"/><Relationship Id="rId3674" Type="http://schemas.openxmlformats.org/officeDocument/2006/relationships/oleObject" Target="embeddings/oleObject1934.bin"/><Relationship Id="rId4725" Type="http://schemas.openxmlformats.org/officeDocument/2006/relationships/image" Target="media/image2249.wmf"/><Relationship Id="rId595" Type="http://schemas.openxmlformats.org/officeDocument/2006/relationships/image" Target="media/image238.wmf"/><Relationship Id="rId2276" Type="http://schemas.openxmlformats.org/officeDocument/2006/relationships/image" Target="media/image1056.wmf"/><Relationship Id="rId2690" Type="http://schemas.openxmlformats.org/officeDocument/2006/relationships/image" Target="media/image1252.wmf"/><Relationship Id="rId3327" Type="http://schemas.openxmlformats.org/officeDocument/2006/relationships/image" Target="media/image1568.wmf"/><Relationship Id="rId3741" Type="http://schemas.openxmlformats.org/officeDocument/2006/relationships/oleObject" Target="embeddings/oleObject1968.bin"/><Relationship Id="rId6897" Type="http://schemas.openxmlformats.org/officeDocument/2006/relationships/oleObject" Target="embeddings/oleObject3660.bin"/><Relationship Id="rId7948" Type="http://schemas.openxmlformats.org/officeDocument/2006/relationships/oleObject" Target="embeddings/oleObject4227.bin"/><Relationship Id="rId248" Type="http://schemas.openxmlformats.org/officeDocument/2006/relationships/image" Target="media/image90.wmf"/><Relationship Id="rId662" Type="http://schemas.openxmlformats.org/officeDocument/2006/relationships/image" Target="media/image271.wmf"/><Relationship Id="rId1292" Type="http://schemas.openxmlformats.org/officeDocument/2006/relationships/image" Target="media/image578.wmf"/><Relationship Id="rId2343" Type="http://schemas.openxmlformats.org/officeDocument/2006/relationships/image" Target="media/image1084.wmf"/><Relationship Id="rId5499" Type="http://schemas.openxmlformats.org/officeDocument/2006/relationships/image" Target="media/image2586.wmf"/><Relationship Id="rId6964" Type="http://schemas.openxmlformats.org/officeDocument/2006/relationships/oleObject" Target="embeddings/oleObject3694.bin"/><Relationship Id="rId315" Type="http://schemas.openxmlformats.org/officeDocument/2006/relationships/image" Target="media/image112.wmf"/><Relationship Id="rId2410" Type="http://schemas.openxmlformats.org/officeDocument/2006/relationships/oleObject" Target="embeddings/oleObject1291.bin"/><Relationship Id="rId5566" Type="http://schemas.openxmlformats.org/officeDocument/2006/relationships/oleObject" Target="embeddings/oleObject2943.bin"/><Relationship Id="rId6617" Type="http://schemas.openxmlformats.org/officeDocument/2006/relationships/image" Target="media/image3097.wmf"/><Relationship Id="rId9023" Type="http://schemas.openxmlformats.org/officeDocument/2006/relationships/oleObject" Target="embeddings/oleObject4789.bin"/><Relationship Id="rId1012" Type="http://schemas.openxmlformats.org/officeDocument/2006/relationships/image" Target="media/image442.wmf"/><Relationship Id="rId4168" Type="http://schemas.openxmlformats.org/officeDocument/2006/relationships/oleObject" Target="embeddings/oleObject2184.bin"/><Relationship Id="rId5219" Type="http://schemas.openxmlformats.org/officeDocument/2006/relationships/oleObject" Target="embeddings/oleObject2758.bin"/><Relationship Id="rId5980" Type="http://schemas.openxmlformats.org/officeDocument/2006/relationships/image" Target="media/image2815.wmf"/><Relationship Id="rId3184" Type="http://schemas.openxmlformats.org/officeDocument/2006/relationships/oleObject" Target="embeddings/oleObject1682.bin"/><Relationship Id="rId4235" Type="http://schemas.openxmlformats.org/officeDocument/2006/relationships/oleObject" Target="embeddings/oleObject2218.bin"/><Relationship Id="rId4582" Type="http://schemas.openxmlformats.org/officeDocument/2006/relationships/image" Target="media/image2186.wmf"/><Relationship Id="rId5633" Type="http://schemas.openxmlformats.org/officeDocument/2006/relationships/oleObject" Target="embeddings/oleObject2981.bin"/><Relationship Id="rId8789" Type="http://schemas.openxmlformats.org/officeDocument/2006/relationships/image" Target="media/image4117.wmf"/><Relationship Id="rId1829" Type="http://schemas.openxmlformats.org/officeDocument/2006/relationships/image" Target="media/image834.wmf"/><Relationship Id="rId5700" Type="http://schemas.openxmlformats.org/officeDocument/2006/relationships/oleObject" Target="embeddings/oleObject3019.bin"/><Relationship Id="rId8856" Type="http://schemas.openxmlformats.org/officeDocument/2006/relationships/image" Target="media/image4147.wmf"/><Relationship Id="rId3251" Type="http://schemas.openxmlformats.org/officeDocument/2006/relationships/image" Target="media/image1532.wmf"/><Relationship Id="rId4302" Type="http://schemas.openxmlformats.org/officeDocument/2006/relationships/image" Target="media/image2047.wmf"/><Relationship Id="rId7458" Type="http://schemas.openxmlformats.org/officeDocument/2006/relationships/image" Target="media/image3495.wmf"/><Relationship Id="rId7872" Type="http://schemas.openxmlformats.org/officeDocument/2006/relationships/oleObject" Target="embeddings/oleObject4189.bin"/><Relationship Id="rId8509" Type="http://schemas.openxmlformats.org/officeDocument/2006/relationships/oleObject" Target="embeddings/oleObject4518.bin"/><Relationship Id="rId8923" Type="http://schemas.openxmlformats.org/officeDocument/2006/relationships/oleObject" Target="embeddings/oleObject4739.bin"/><Relationship Id="rId172" Type="http://schemas.openxmlformats.org/officeDocument/2006/relationships/image" Target="media/image63.wmf"/><Relationship Id="rId6474" Type="http://schemas.openxmlformats.org/officeDocument/2006/relationships/oleObject" Target="embeddings/oleObject3438.bin"/><Relationship Id="rId7525" Type="http://schemas.openxmlformats.org/officeDocument/2006/relationships/oleObject" Target="embeddings/oleObject3995.bin"/><Relationship Id="rId989" Type="http://schemas.openxmlformats.org/officeDocument/2006/relationships/oleObject" Target="embeddings/oleObject555.bin"/><Relationship Id="rId5076" Type="http://schemas.openxmlformats.org/officeDocument/2006/relationships/image" Target="media/image2400.wmf"/><Relationship Id="rId5490" Type="http://schemas.openxmlformats.org/officeDocument/2006/relationships/oleObject" Target="embeddings/oleObject2905.bin"/><Relationship Id="rId6127" Type="http://schemas.openxmlformats.org/officeDocument/2006/relationships/image" Target="media/image2887.wmf"/><Relationship Id="rId6541" Type="http://schemas.openxmlformats.org/officeDocument/2006/relationships/oleObject" Target="embeddings/oleObject3472.bin"/><Relationship Id="rId1686" Type="http://schemas.openxmlformats.org/officeDocument/2006/relationships/image" Target="media/image774.wmf"/><Relationship Id="rId4092" Type="http://schemas.openxmlformats.org/officeDocument/2006/relationships/oleObject" Target="embeddings/oleObject2146.bin"/><Relationship Id="rId5143" Type="http://schemas.openxmlformats.org/officeDocument/2006/relationships/oleObject" Target="embeddings/oleObject2710.bin"/><Relationship Id="rId8299" Type="http://schemas.openxmlformats.org/officeDocument/2006/relationships/oleObject" Target="embeddings/oleObject4412.bin"/><Relationship Id="rId1339" Type="http://schemas.openxmlformats.org/officeDocument/2006/relationships/oleObject" Target="embeddings/oleObject734.bin"/><Relationship Id="rId2737" Type="http://schemas.openxmlformats.org/officeDocument/2006/relationships/oleObject" Target="embeddings/oleObject1458.bin"/><Relationship Id="rId5210" Type="http://schemas.openxmlformats.org/officeDocument/2006/relationships/image" Target="media/image2454.wmf"/><Relationship Id="rId8366" Type="http://schemas.openxmlformats.org/officeDocument/2006/relationships/image" Target="media/image3916.wmf"/><Relationship Id="rId709" Type="http://schemas.openxmlformats.org/officeDocument/2006/relationships/image" Target="media/image293.wmf"/><Relationship Id="rId1753" Type="http://schemas.openxmlformats.org/officeDocument/2006/relationships/oleObject" Target="embeddings/oleObject946.bin"/><Relationship Id="rId2804" Type="http://schemas.openxmlformats.org/officeDocument/2006/relationships/image" Target="media/image1309.wmf"/><Relationship Id="rId8019" Type="http://schemas.openxmlformats.org/officeDocument/2006/relationships/oleObject" Target="embeddings/oleObject4264.bin"/><Relationship Id="rId8780" Type="http://schemas.openxmlformats.org/officeDocument/2006/relationships/oleObject" Target="embeddings/oleObject4664.bin"/><Relationship Id="rId45" Type="http://schemas.openxmlformats.org/officeDocument/2006/relationships/image" Target="media/image20.wmf"/><Relationship Id="rId1406" Type="http://schemas.openxmlformats.org/officeDocument/2006/relationships/image" Target="media/image635.wmf"/><Relationship Id="rId1820" Type="http://schemas.openxmlformats.org/officeDocument/2006/relationships/oleObject" Target="embeddings/oleObject987.bin"/><Relationship Id="rId4976" Type="http://schemas.openxmlformats.org/officeDocument/2006/relationships/image" Target="media/image2350.wmf"/><Relationship Id="rId7382" Type="http://schemas.openxmlformats.org/officeDocument/2006/relationships/oleObject" Target="embeddings/oleObject3921.bin"/><Relationship Id="rId8433" Type="http://schemas.openxmlformats.org/officeDocument/2006/relationships/oleObject" Target="embeddings/oleObject4480.bin"/><Relationship Id="rId3578" Type="http://schemas.openxmlformats.org/officeDocument/2006/relationships/oleObject" Target="embeddings/oleObject1886.bin"/><Relationship Id="rId3992" Type="http://schemas.openxmlformats.org/officeDocument/2006/relationships/image" Target="media/image1893.wmf"/><Relationship Id="rId4629" Type="http://schemas.openxmlformats.org/officeDocument/2006/relationships/oleObject" Target="embeddings/oleObject2416.bin"/><Relationship Id="rId7035" Type="http://schemas.openxmlformats.org/officeDocument/2006/relationships/image" Target="media/image3302.wmf"/><Relationship Id="rId8500" Type="http://schemas.openxmlformats.org/officeDocument/2006/relationships/image" Target="media/image3983.wmf"/><Relationship Id="rId499" Type="http://schemas.openxmlformats.org/officeDocument/2006/relationships/oleObject" Target="embeddings/oleObject305.bin"/><Relationship Id="rId2594" Type="http://schemas.openxmlformats.org/officeDocument/2006/relationships/oleObject" Target="embeddings/oleObject1386.bin"/><Relationship Id="rId3645" Type="http://schemas.openxmlformats.org/officeDocument/2006/relationships/image" Target="media/image1722.wmf"/><Relationship Id="rId6051" Type="http://schemas.openxmlformats.org/officeDocument/2006/relationships/image" Target="media/image2850.wmf"/><Relationship Id="rId7102" Type="http://schemas.openxmlformats.org/officeDocument/2006/relationships/oleObject" Target="embeddings/oleObject3771.bin"/><Relationship Id="rId566" Type="http://schemas.openxmlformats.org/officeDocument/2006/relationships/oleObject" Target="embeddings/oleObject339.bin"/><Relationship Id="rId1196" Type="http://schemas.openxmlformats.org/officeDocument/2006/relationships/oleObject" Target="embeddings/oleObject659.bin"/><Relationship Id="rId2247" Type="http://schemas.openxmlformats.org/officeDocument/2006/relationships/oleObject" Target="embeddings/oleObject1202.bin"/><Relationship Id="rId9274" Type="http://schemas.openxmlformats.org/officeDocument/2006/relationships/image" Target="media/image4351.wmf"/><Relationship Id="rId219" Type="http://schemas.openxmlformats.org/officeDocument/2006/relationships/oleObject" Target="embeddings/oleObject134.bin"/><Relationship Id="rId633" Type="http://schemas.openxmlformats.org/officeDocument/2006/relationships/image" Target="media/image257.wmf"/><Relationship Id="rId980" Type="http://schemas.openxmlformats.org/officeDocument/2006/relationships/image" Target="media/image426.wmf"/><Relationship Id="rId1263" Type="http://schemas.openxmlformats.org/officeDocument/2006/relationships/oleObject" Target="embeddings/oleObject693.bin"/><Relationship Id="rId2314" Type="http://schemas.openxmlformats.org/officeDocument/2006/relationships/image" Target="media/image1075.wmf"/><Relationship Id="rId2661" Type="http://schemas.openxmlformats.org/officeDocument/2006/relationships/image" Target="media/image1238.wmf"/><Relationship Id="rId3712" Type="http://schemas.openxmlformats.org/officeDocument/2006/relationships/oleObject" Target="embeddings/oleObject1953.bin"/><Relationship Id="rId6868" Type="http://schemas.openxmlformats.org/officeDocument/2006/relationships/image" Target="media/image3219.wmf"/><Relationship Id="rId7919" Type="http://schemas.openxmlformats.org/officeDocument/2006/relationships/image" Target="media/image3703.wmf"/><Relationship Id="rId8290" Type="http://schemas.openxmlformats.org/officeDocument/2006/relationships/image" Target="media/image3879.wmf"/><Relationship Id="rId5884" Type="http://schemas.openxmlformats.org/officeDocument/2006/relationships/oleObject" Target="embeddings/oleObject3113.bin"/><Relationship Id="rId6935" Type="http://schemas.openxmlformats.org/officeDocument/2006/relationships/oleObject" Target="embeddings/oleObject3679.bin"/><Relationship Id="rId700" Type="http://schemas.openxmlformats.org/officeDocument/2006/relationships/image" Target="media/image289.wmf"/><Relationship Id="rId1330" Type="http://schemas.openxmlformats.org/officeDocument/2006/relationships/image" Target="media/image597.wmf"/><Relationship Id="rId3088" Type="http://schemas.openxmlformats.org/officeDocument/2006/relationships/oleObject" Target="embeddings/oleObject1634.bin"/><Relationship Id="rId4486" Type="http://schemas.openxmlformats.org/officeDocument/2006/relationships/image" Target="media/image2138.wmf"/><Relationship Id="rId5537" Type="http://schemas.openxmlformats.org/officeDocument/2006/relationships/image" Target="media/image2605.wmf"/><Relationship Id="rId5951" Type="http://schemas.openxmlformats.org/officeDocument/2006/relationships/oleObject" Target="embeddings/oleObject3147.bin"/><Relationship Id="rId4139" Type="http://schemas.openxmlformats.org/officeDocument/2006/relationships/image" Target="media/image1966.wmf"/><Relationship Id="rId4553" Type="http://schemas.openxmlformats.org/officeDocument/2006/relationships/oleObject" Target="embeddings/oleObject2378.bin"/><Relationship Id="rId5604" Type="http://schemas.openxmlformats.org/officeDocument/2006/relationships/image" Target="media/image2637.wmf"/><Relationship Id="rId8010" Type="http://schemas.openxmlformats.org/officeDocument/2006/relationships/image" Target="media/image3747.wmf"/><Relationship Id="rId3155" Type="http://schemas.openxmlformats.org/officeDocument/2006/relationships/image" Target="media/image1484.wmf"/><Relationship Id="rId4206" Type="http://schemas.openxmlformats.org/officeDocument/2006/relationships/oleObject" Target="embeddings/oleObject2203.bin"/><Relationship Id="rId4620" Type="http://schemas.openxmlformats.org/officeDocument/2006/relationships/image" Target="media/image2205.wmf"/><Relationship Id="rId7776" Type="http://schemas.openxmlformats.org/officeDocument/2006/relationships/oleObject" Target="embeddings/oleObject4141.bin"/><Relationship Id="rId8827" Type="http://schemas.openxmlformats.org/officeDocument/2006/relationships/oleObject" Target="embeddings/oleObject4691.bin"/><Relationship Id="rId490" Type="http://schemas.openxmlformats.org/officeDocument/2006/relationships/image" Target="media/image186.wmf"/><Relationship Id="rId2171" Type="http://schemas.openxmlformats.org/officeDocument/2006/relationships/oleObject" Target="embeddings/oleObject1164.bin"/><Relationship Id="rId3222" Type="http://schemas.openxmlformats.org/officeDocument/2006/relationships/oleObject" Target="embeddings/oleObject1701.bin"/><Relationship Id="rId6378" Type="http://schemas.openxmlformats.org/officeDocument/2006/relationships/oleObject" Target="embeddings/oleObject3384.bin"/><Relationship Id="rId7429" Type="http://schemas.openxmlformats.org/officeDocument/2006/relationships/image" Target="media/image3481.wmf"/><Relationship Id="rId143" Type="http://schemas.openxmlformats.org/officeDocument/2006/relationships/oleObject" Target="embeddings/oleObject82.bin"/><Relationship Id="rId5394" Type="http://schemas.openxmlformats.org/officeDocument/2006/relationships/image" Target="media/image2538.wmf"/><Relationship Id="rId6445" Type="http://schemas.openxmlformats.org/officeDocument/2006/relationships/oleObject" Target="embeddings/oleObject3421.bin"/><Relationship Id="rId6792" Type="http://schemas.openxmlformats.org/officeDocument/2006/relationships/oleObject" Target="embeddings/oleObject3607.bin"/><Relationship Id="rId7843" Type="http://schemas.openxmlformats.org/officeDocument/2006/relationships/image" Target="media/image3665.wmf"/><Relationship Id="rId9" Type="http://schemas.openxmlformats.org/officeDocument/2006/relationships/image" Target="media/image5.gif"/><Relationship Id="rId210" Type="http://schemas.openxmlformats.org/officeDocument/2006/relationships/oleObject" Target="embeddings/oleObject130.bin"/><Relationship Id="rId2988" Type="http://schemas.openxmlformats.org/officeDocument/2006/relationships/oleObject" Target="embeddings/oleObject1584.bin"/><Relationship Id="rId5047" Type="http://schemas.openxmlformats.org/officeDocument/2006/relationships/oleObject" Target="embeddings/oleObject2658.bin"/><Relationship Id="rId7910" Type="http://schemas.openxmlformats.org/officeDocument/2006/relationships/oleObject" Target="embeddings/oleObject4208.bin"/><Relationship Id="rId5461" Type="http://schemas.openxmlformats.org/officeDocument/2006/relationships/oleObject" Target="embeddings/oleObject2890.bin"/><Relationship Id="rId6512" Type="http://schemas.openxmlformats.org/officeDocument/2006/relationships/image" Target="media/image3051.wmf"/><Relationship Id="rId1657" Type="http://schemas.openxmlformats.org/officeDocument/2006/relationships/oleObject" Target="embeddings/oleObject894.bin"/><Relationship Id="rId2708" Type="http://schemas.openxmlformats.org/officeDocument/2006/relationships/image" Target="media/image1261.wmf"/><Relationship Id="rId4063" Type="http://schemas.openxmlformats.org/officeDocument/2006/relationships/image" Target="media/image1928.wmf"/><Relationship Id="rId5114" Type="http://schemas.openxmlformats.org/officeDocument/2006/relationships/image" Target="media/image2419.wmf"/><Relationship Id="rId8684" Type="http://schemas.openxmlformats.org/officeDocument/2006/relationships/oleObject" Target="embeddings/oleObject4611.bin"/><Relationship Id="rId1724" Type="http://schemas.openxmlformats.org/officeDocument/2006/relationships/image" Target="media/image792.wmf"/><Relationship Id="rId4130" Type="http://schemas.openxmlformats.org/officeDocument/2006/relationships/oleObject" Target="embeddings/oleObject2165.bin"/><Relationship Id="rId7286" Type="http://schemas.openxmlformats.org/officeDocument/2006/relationships/image" Target="media/image3410.wmf"/><Relationship Id="rId8337" Type="http://schemas.openxmlformats.org/officeDocument/2006/relationships/oleObject" Target="embeddings/oleObject4431.bin"/><Relationship Id="rId8751" Type="http://schemas.openxmlformats.org/officeDocument/2006/relationships/oleObject" Target="embeddings/oleObject4648.bin"/><Relationship Id="rId16" Type="http://schemas.openxmlformats.org/officeDocument/2006/relationships/image" Target="media/image9.wmf"/><Relationship Id="rId3896" Type="http://schemas.openxmlformats.org/officeDocument/2006/relationships/oleObject" Target="embeddings/oleObject2047.bin"/><Relationship Id="rId7353" Type="http://schemas.openxmlformats.org/officeDocument/2006/relationships/image" Target="media/image3443.wmf"/><Relationship Id="rId8404" Type="http://schemas.openxmlformats.org/officeDocument/2006/relationships/image" Target="media/image3935.wmf"/><Relationship Id="rId2498" Type="http://schemas.openxmlformats.org/officeDocument/2006/relationships/oleObject" Target="embeddings/oleObject1338.bin"/><Relationship Id="rId3549" Type="http://schemas.openxmlformats.org/officeDocument/2006/relationships/image" Target="media/image1674.wmf"/><Relationship Id="rId4947" Type="http://schemas.openxmlformats.org/officeDocument/2006/relationships/oleObject" Target="embeddings/oleObject2608.bin"/><Relationship Id="rId7006" Type="http://schemas.openxmlformats.org/officeDocument/2006/relationships/oleObject" Target="embeddings/oleObject3715.bin"/><Relationship Id="rId7420" Type="http://schemas.openxmlformats.org/officeDocument/2006/relationships/oleObject" Target="embeddings/oleObject3940.bin"/><Relationship Id="rId3963" Type="http://schemas.openxmlformats.org/officeDocument/2006/relationships/oleObject" Target="embeddings/oleObject2081.bin"/><Relationship Id="rId6022" Type="http://schemas.openxmlformats.org/officeDocument/2006/relationships/oleObject" Target="embeddings/oleObject3183.bin"/><Relationship Id="rId9178" Type="http://schemas.openxmlformats.org/officeDocument/2006/relationships/image" Target="media/image4302.wmf"/><Relationship Id="rId884" Type="http://schemas.openxmlformats.org/officeDocument/2006/relationships/image" Target="media/image380.wmf"/><Relationship Id="rId2565" Type="http://schemas.openxmlformats.org/officeDocument/2006/relationships/image" Target="media/image1190.wmf"/><Relationship Id="rId3616" Type="http://schemas.openxmlformats.org/officeDocument/2006/relationships/oleObject" Target="embeddings/oleObject1905.bin"/><Relationship Id="rId8194" Type="http://schemas.openxmlformats.org/officeDocument/2006/relationships/oleObject" Target="embeddings/oleObject4353.bin"/><Relationship Id="rId537" Type="http://schemas.openxmlformats.org/officeDocument/2006/relationships/image" Target="media/image209.wmf"/><Relationship Id="rId951" Type="http://schemas.openxmlformats.org/officeDocument/2006/relationships/oleObject" Target="embeddings/oleObject535.bin"/><Relationship Id="rId1167" Type="http://schemas.openxmlformats.org/officeDocument/2006/relationships/image" Target="media/image519.wmf"/><Relationship Id="rId1581" Type="http://schemas.openxmlformats.org/officeDocument/2006/relationships/oleObject" Target="embeddings/oleObject856.bin"/><Relationship Id="rId2218" Type="http://schemas.openxmlformats.org/officeDocument/2006/relationships/image" Target="media/image1027.wmf"/><Relationship Id="rId2632" Type="http://schemas.openxmlformats.org/officeDocument/2006/relationships/oleObject" Target="embeddings/oleObject1405.bin"/><Relationship Id="rId5788" Type="http://schemas.openxmlformats.org/officeDocument/2006/relationships/oleObject" Target="embeddings/oleObject3065.bin"/><Relationship Id="rId6839" Type="http://schemas.openxmlformats.org/officeDocument/2006/relationships/oleObject" Target="embeddings/oleObject3631.bin"/><Relationship Id="rId9245" Type="http://schemas.openxmlformats.org/officeDocument/2006/relationships/oleObject" Target="embeddings/oleObject4905.bin"/><Relationship Id="rId604" Type="http://schemas.openxmlformats.org/officeDocument/2006/relationships/oleObject" Target="embeddings/oleObject358.bin"/><Relationship Id="rId1234" Type="http://schemas.openxmlformats.org/officeDocument/2006/relationships/image" Target="media/image552.wmf"/><Relationship Id="rId5855" Type="http://schemas.openxmlformats.org/officeDocument/2006/relationships/image" Target="media/image2753.wmf"/><Relationship Id="rId6906" Type="http://schemas.openxmlformats.org/officeDocument/2006/relationships/image" Target="media/image3238.wmf"/><Relationship Id="rId8261" Type="http://schemas.openxmlformats.org/officeDocument/2006/relationships/oleObject" Target="embeddings/oleObject4393.bin"/><Relationship Id="rId1301" Type="http://schemas.openxmlformats.org/officeDocument/2006/relationships/oleObject" Target="embeddings/oleObject715.bin"/><Relationship Id="rId4457" Type="http://schemas.openxmlformats.org/officeDocument/2006/relationships/oleObject" Target="embeddings/oleObject2330.bin"/><Relationship Id="rId5508" Type="http://schemas.openxmlformats.org/officeDocument/2006/relationships/oleObject" Target="embeddings/oleObject2914.bin"/><Relationship Id="rId3059" Type="http://schemas.openxmlformats.org/officeDocument/2006/relationships/image" Target="media/image1436.wmf"/><Relationship Id="rId3473" Type="http://schemas.openxmlformats.org/officeDocument/2006/relationships/image" Target="media/image1639.wmf"/><Relationship Id="rId4524" Type="http://schemas.openxmlformats.org/officeDocument/2006/relationships/image" Target="media/image2157.wmf"/><Relationship Id="rId4871" Type="http://schemas.openxmlformats.org/officeDocument/2006/relationships/oleObject" Target="embeddings/oleObject2562.bin"/><Relationship Id="rId5922" Type="http://schemas.openxmlformats.org/officeDocument/2006/relationships/oleObject" Target="embeddings/oleObject3132.bin"/><Relationship Id="rId394" Type="http://schemas.openxmlformats.org/officeDocument/2006/relationships/oleObject" Target="embeddings/oleObject248.bin"/><Relationship Id="rId2075" Type="http://schemas.openxmlformats.org/officeDocument/2006/relationships/image" Target="media/image956.wmf"/><Relationship Id="rId3126" Type="http://schemas.openxmlformats.org/officeDocument/2006/relationships/oleObject" Target="embeddings/oleObject1653.bin"/><Relationship Id="rId1091" Type="http://schemas.openxmlformats.org/officeDocument/2006/relationships/oleObject" Target="embeddings/oleObject606.bin"/><Relationship Id="rId3540" Type="http://schemas.openxmlformats.org/officeDocument/2006/relationships/oleObject" Target="embeddings/oleObject1864.bin"/><Relationship Id="rId5298" Type="http://schemas.openxmlformats.org/officeDocument/2006/relationships/image" Target="media/image2492.wmf"/><Relationship Id="rId6696" Type="http://schemas.openxmlformats.org/officeDocument/2006/relationships/oleObject" Target="embeddings/oleObject3558.bin"/><Relationship Id="rId7747" Type="http://schemas.openxmlformats.org/officeDocument/2006/relationships/oleObject" Target="embeddings/oleObject4124.bin"/><Relationship Id="rId114" Type="http://schemas.openxmlformats.org/officeDocument/2006/relationships/oleObject" Target="embeddings/oleObject66.bin"/><Relationship Id="rId461" Type="http://schemas.openxmlformats.org/officeDocument/2006/relationships/oleObject" Target="embeddings/oleObject286.bin"/><Relationship Id="rId2142" Type="http://schemas.openxmlformats.org/officeDocument/2006/relationships/oleObject" Target="embeddings/oleObject1149.bin"/><Relationship Id="rId6349" Type="http://schemas.openxmlformats.org/officeDocument/2006/relationships/oleObject" Target="embeddings/oleObject3369.bin"/><Relationship Id="rId6763" Type="http://schemas.openxmlformats.org/officeDocument/2006/relationships/image" Target="media/image3167.wmf"/><Relationship Id="rId7814" Type="http://schemas.openxmlformats.org/officeDocument/2006/relationships/oleObject" Target="embeddings/oleObject4160.bin"/><Relationship Id="rId2959" Type="http://schemas.openxmlformats.org/officeDocument/2006/relationships/image" Target="media/image1386.wmf"/><Relationship Id="rId5365" Type="http://schemas.openxmlformats.org/officeDocument/2006/relationships/oleObject" Target="embeddings/oleObject2838.bin"/><Relationship Id="rId6416" Type="http://schemas.openxmlformats.org/officeDocument/2006/relationships/image" Target="media/image3006.wmf"/><Relationship Id="rId6830" Type="http://schemas.openxmlformats.org/officeDocument/2006/relationships/image" Target="media/image3200.wmf"/><Relationship Id="rId4381" Type="http://schemas.openxmlformats.org/officeDocument/2006/relationships/image" Target="media/image2087.wmf"/><Relationship Id="rId5018" Type="http://schemas.openxmlformats.org/officeDocument/2006/relationships/image" Target="media/image2371.wmf"/><Relationship Id="rId5432" Type="http://schemas.openxmlformats.org/officeDocument/2006/relationships/image" Target="media/image2556.wmf"/><Relationship Id="rId8588" Type="http://schemas.openxmlformats.org/officeDocument/2006/relationships/oleObject" Target="embeddings/oleObject4560.bin"/><Relationship Id="rId1628" Type="http://schemas.openxmlformats.org/officeDocument/2006/relationships/image" Target="media/image745.wmf"/><Relationship Id="rId1975" Type="http://schemas.openxmlformats.org/officeDocument/2006/relationships/oleObject" Target="embeddings/oleObject1065.bin"/><Relationship Id="rId4034" Type="http://schemas.openxmlformats.org/officeDocument/2006/relationships/oleObject" Target="embeddings/oleObject2117.bin"/><Relationship Id="rId8655" Type="http://schemas.openxmlformats.org/officeDocument/2006/relationships/image" Target="media/image4056.wmf"/><Relationship Id="rId3050" Type="http://schemas.openxmlformats.org/officeDocument/2006/relationships/oleObject" Target="embeddings/oleObject1615.bin"/><Relationship Id="rId4101" Type="http://schemas.openxmlformats.org/officeDocument/2006/relationships/image" Target="media/image1947.wmf"/><Relationship Id="rId7257" Type="http://schemas.openxmlformats.org/officeDocument/2006/relationships/image" Target="media/image3397.wmf"/><Relationship Id="rId8308" Type="http://schemas.openxmlformats.org/officeDocument/2006/relationships/image" Target="media/image3888.wmf"/><Relationship Id="rId7671" Type="http://schemas.openxmlformats.org/officeDocument/2006/relationships/oleObject" Target="embeddings/oleObject4072.bin"/><Relationship Id="rId8722" Type="http://schemas.openxmlformats.org/officeDocument/2006/relationships/image" Target="media/image4085.wmf"/><Relationship Id="rId3867" Type="http://schemas.openxmlformats.org/officeDocument/2006/relationships/oleObject" Target="embeddings/oleObject2031.bin"/><Relationship Id="rId4918" Type="http://schemas.openxmlformats.org/officeDocument/2006/relationships/image" Target="media/image2321.wmf"/><Relationship Id="rId6273" Type="http://schemas.openxmlformats.org/officeDocument/2006/relationships/oleObject" Target="embeddings/oleObject3323.bin"/><Relationship Id="rId7324" Type="http://schemas.openxmlformats.org/officeDocument/2006/relationships/oleObject" Target="embeddings/oleObject3892.bin"/><Relationship Id="rId788" Type="http://schemas.openxmlformats.org/officeDocument/2006/relationships/oleObject" Target="embeddings/oleObject452.bin"/><Relationship Id="rId2469" Type="http://schemas.openxmlformats.org/officeDocument/2006/relationships/oleObject" Target="embeddings/oleObject1320.bin"/><Relationship Id="rId2883" Type="http://schemas.openxmlformats.org/officeDocument/2006/relationships/image" Target="media/image1348.wmf"/><Relationship Id="rId3934" Type="http://schemas.openxmlformats.org/officeDocument/2006/relationships/image" Target="media/image1865.wmf"/><Relationship Id="rId6340" Type="http://schemas.openxmlformats.org/officeDocument/2006/relationships/oleObject" Target="embeddings/oleObject3361.bin"/><Relationship Id="rId855" Type="http://schemas.openxmlformats.org/officeDocument/2006/relationships/image" Target="media/image366.wmf"/><Relationship Id="rId1485" Type="http://schemas.openxmlformats.org/officeDocument/2006/relationships/oleObject" Target="embeddings/oleObject808.bin"/><Relationship Id="rId2536" Type="http://schemas.openxmlformats.org/officeDocument/2006/relationships/oleObject" Target="embeddings/oleObject1357.bin"/><Relationship Id="rId8098" Type="http://schemas.openxmlformats.org/officeDocument/2006/relationships/oleObject" Target="embeddings/oleObject4305.bin"/><Relationship Id="rId9149" Type="http://schemas.openxmlformats.org/officeDocument/2006/relationships/oleObject" Target="embeddings/oleObject4858.bin"/><Relationship Id="rId508" Type="http://schemas.openxmlformats.org/officeDocument/2006/relationships/image" Target="media/image195.wmf"/><Relationship Id="rId922" Type="http://schemas.openxmlformats.org/officeDocument/2006/relationships/image" Target="media/image399.wmf"/><Relationship Id="rId1138" Type="http://schemas.openxmlformats.org/officeDocument/2006/relationships/image" Target="media/image505.wmf"/><Relationship Id="rId1552" Type="http://schemas.openxmlformats.org/officeDocument/2006/relationships/image" Target="media/image707.wmf"/><Relationship Id="rId2603" Type="http://schemas.openxmlformats.org/officeDocument/2006/relationships/image" Target="media/image1209.wmf"/><Relationship Id="rId2950" Type="http://schemas.openxmlformats.org/officeDocument/2006/relationships/oleObject" Target="embeddings/oleObject1565.bin"/><Relationship Id="rId5759" Type="http://schemas.openxmlformats.org/officeDocument/2006/relationships/image" Target="media/image2705.wmf"/><Relationship Id="rId8165" Type="http://schemas.openxmlformats.org/officeDocument/2006/relationships/image" Target="media/image3823.wmf"/><Relationship Id="rId9216" Type="http://schemas.openxmlformats.org/officeDocument/2006/relationships/image" Target="media/image4322.wmf"/><Relationship Id="rId1205" Type="http://schemas.openxmlformats.org/officeDocument/2006/relationships/image" Target="media/image538.wmf"/><Relationship Id="rId7181" Type="http://schemas.openxmlformats.org/officeDocument/2006/relationships/oleObject" Target="embeddings/oleObject3815.bin"/><Relationship Id="rId8232" Type="http://schemas.openxmlformats.org/officeDocument/2006/relationships/oleObject" Target="embeddings/oleObject4378.bin"/><Relationship Id="rId3377" Type="http://schemas.openxmlformats.org/officeDocument/2006/relationships/image" Target="media/image1593.wmf"/><Relationship Id="rId4775" Type="http://schemas.openxmlformats.org/officeDocument/2006/relationships/image" Target="media/image2269.wmf"/><Relationship Id="rId5826" Type="http://schemas.openxmlformats.org/officeDocument/2006/relationships/oleObject" Target="embeddings/oleObject3084.bin"/><Relationship Id="rId298" Type="http://schemas.openxmlformats.org/officeDocument/2006/relationships/oleObject" Target="embeddings/oleObject188.bin"/><Relationship Id="rId3791" Type="http://schemas.openxmlformats.org/officeDocument/2006/relationships/oleObject" Target="embeddings/oleObject1993.bin"/><Relationship Id="rId4428" Type="http://schemas.openxmlformats.org/officeDocument/2006/relationships/image" Target="media/image2110.wmf"/><Relationship Id="rId4842" Type="http://schemas.openxmlformats.org/officeDocument/2006/relationships/image" Target="media/image2290.wmf"/><Relationship Id="rId7998" Type="http://schemas.openxmlformats.org/officeDocument/2006/relationships/image" Target="media/image3740.wmf"/><Relationship Id="rId2393" Type="http://schemas.openxmlformats.org/officeDocument/2006/relationships/image" Target="media/image1107.wmf"/><Relationship Id="rId3444" Type="http://schemas.openxmlformats.org/officeDocument/2006/relationships/oleObject" Target="embeddings/oleObject1814.bin"/><Relationship Id="rId365" Type="http://schemas.openxmlformats.org/officeDocument/2006/relationships/oleObject" Target="embeddings/oleObject231.bin"/><Relationship Id="rId2046" Type="http://schemas.openxmlformats.org/officeDocument/2006/relationships/oleObject" Target="embeddings/oleObject1101.bin"/><Relationship Id="rId2460" Type="http://schemas.openxmlformats.org/officeDocument/2006/relationships/image" Target="media/image1141.wmf"/><Relationship Id="rId3511" Type="http://schemas.openxmlformats.org/officeDocument/2006/relationships/image" Target="media/image1658.wmf"/><Relationship Id="rId6667" Type="http://schemas.openxmlformats.org/officeDocument/2006/relationships/image" Target="media/image3120.wmf"/><Relationship Id="rId7718" Type="http://schemas.openxmlformats.org/officeDocument/2006/relationships/oleObject" Target="embeddings/oleObject4104.bin"/><Relationship Id="rId9073" Type="http://schemas.openxmlformats.org/officeDocument/2006/relationships/oleObject" Target="embeddings/oleObject4818.bin"/><Relationship Id="rId432" Type="http://schemas.openxmlformats.org/officeDocument/2006/relationships/oleObject" Target="embeddings/oleObject271.bin"/><Relationship Id="rId1062" Type="http://schemas.openxmlformats.org/officeDocument/2006/relationships/image" Target="media/image467.wmf"/><Relationship Id="rId2113" Type="http://schemas.openxmlformats.org/officeDocument/2006/relationships/image" Target="media/image975.wmf"/><Relationship Id="rId5269" Type="http://schemas.openxmlformats.org/officeDocument/2006/relationships/image" Target="media/image2482.wmf"/><Relationship Id="rId5683" Type="http://schemas.openxmlformats.org/officeDocument/2006/relationships/oleObject" Target="embeddings/oleObject3009.bin"/><Relationship Id="rId6734" Type="http://schemas.openxmlformats.org/officeDocument/2006/relationships/image" Target="media/image3152.wmf"/><Relationship Id="rId9140" Type="http://schemas.openxmlformats.org/officeDocument/2006/relationships/image" Target="media/image4283.wmf"/><Relationship Id="rId4285" Type="http://schemas.openxmlformats.org/officeDocument/2006/relationships/oleObject" Target="embeddings/oleObject2243.bin"/><Relationship Id="rId5336" Type="http://schemas.openxmlformats.org/officeDocument/2006/relationships/image" Target="media/image2511.wmf"/><Relationship Id="rId1879" Type="http://schemas.openxmlformats.org/officeDocument/2006/relationships/image" Target="media/image859.wmf"/><Relationship Id="rId5750" Type="http://schemas.openxmlformats.org/officeDocument/2006/relationships/oleObject" Target="embeddings/oleObject3046.bin"/><Relationship Id="rId6801" Type="http://schemas.openxmlformats.org/officeDocument/2006/relationships/image" Target="media/image3186.wmf"/><Relationship Id="rId1946" Type="http://schemas.openxmlformats.org/officeDocument/2006/relationships/oleObject" Target="embeddings/oleObject1050.bin"/><Relationship Id="rId4005" Type="http://schemas.openxmlformats.org/officeDocument/2006/relationships/image" Target="media/image1899.wmf"/><Relationship Id="rId4352" Type="http://schemas.openxmlformats.org/officeDocument/2006/relationships/oleObject" Target="embeddings/oleObject2276.bin"/><Relationship Id="rId5403" Type="http://schemas.openxmlformats.org/officeDocument/2006/relationships/oleObject" Target="embeddings/oleObject2857.bin"/><Relationship Id="rId8559" Type="http://schemas.openxmlformats.org/officeDocument/2006/relationships/image" Target="media/image4010.wmf"/><Relationship Id="rId8973" Type="http://schemas.openxmlformats.org/officeDocument/2006/relationships/oleObject" Target="embeddings/oleObject4764.bin"/><Relationship Id="rId7575" Type="http://schemas.openxmlformats.org/officeDocument/2006/relationships/oleObject" Target="embeddings/oleObject4020.bin"/><Relationship Id="rId8626" Type="http://schemas.openxmlformats.org/officeDocument/2006/relationships/oleObject" Target="embeddings/oleObject4579.bin"/><Relationship Id="rId3021" Type="http://schemas.openxmlformats.org/officeDocument/2006/relationships/image" Target="media/image1417.wmf"/><Relationship Id="rId6177" Type="http://schemas.openxmlformats.org/officeDocument/2006/relationships/oleObject" Target="embeddings/oleObject3272.bin"/><Relationship Id="rId6591" Type="http://schemas.openxmlformats.org/officeDocument/2006/relationships/image" Target="media/image3086.wmf"/><Relationship Id="rId7228" Type="http://schemas.openxmlformats.org/officeDocument/2006/relationships/oleObject" Target="embeddings/oleObject3840.bin"/><Relationship Id="rId7642" Type="http://schemas.openxmlformats.org/officeDocument/2006/relationships/oleObject" Target="embeddings/oleObject4053.bin"/><Relationship Id="rId2787" Type="http://schemas.openxmlformats.org/officeDocument/2006/relationships/oleObject" Target="embeddings/oleObject1483.bin"/><Relationship Id="rId3838" Type="http://schemas.openxmlformats.org/officeDocument/2006/relationships/image" Target="media/image1818.wmf"/><Relationship Id="rId5193" Type="http://schemas.openxmlformats.org/officeDocument/2006/relationships/oleObject" Target="embeddings/oleObject2744.bin"/><Relationship Id="rId6244" Type="http://schemas.openxmlformats.org/officeDocument/2006/relationships/image" Target="media/image2932.wmf"/><Relationship Id="rId759" Type="http://schemas.openxmlformats.org/officeDocument/2006/relationships/image" Target="media/image318.wmf"/><Relationship Id="rId1389" Type="http://schemas.openxmlformats.org/officeDocument/2006/relationships/oleObject" Target="embeddings/oleObject759.bin"/><Relationship Id="rId5260" Type="http://schemas.openxmlformats.org/officeDocument/2006/relationships/oleObject" Target="embeddings/oleObject2779.bin"/><Relationship Id="rId6311" Type="http://schemas.openxmlformats.org/officeDocument/2006/relationships/oleObject" Target="embeddings/oleObject3342.bin"/><Relationship Id="rId2854" Type="http://schemas.openxmlformats.org/officeDocument/2006/relationships/oleObject" Target="embeddings/oleObject1517.bin"/><Relationship Id="rId3905" Type="http://schemas.openxmlformats.org/officeDocument/2006/relationships/image" Target="media/image1850.wmf"/><Relationship Id="rId8069" Type="http://schemas.openxmlformats.org/officeDocument/2006/relationships/oleObject" Target="embeddings/oleObject4289.bin"/><Relationship Id="rId8483" Type="http://schemas.openxmlformats.org/officeDocument/2006/relationships/oleObject" Target="embeddings/oleObject4505.bin"/><Relationship Id="rId95" Type="http://schemas.openxmlformats.org/officeDocument/2006/relationships/oleObject" Target="embeddings/oleObject55.bin"/><Relationship Id="rId826" Type="http://schemas.openxmlformats.org/officeDocument/2006/relationships/oleObject" Target="embeddings/oleObject471.bin"/><Relationship Id="rId1109" Type="http://schemas.openxmlformats.org/officeDocument/2006/relationships/oleObject" Target="embeddings/oleObject615.bin"/><Relationship Id="rId1456" Type="http://schemas.openxmlformats.org/officeDocument/2006/relationships/image" Target="media/image660.wmf"/><Relationship Id="rId1870" Type="http://schemas.openxmlformats.org/officeDocument/2006/relationships/oleObject" Target="embeddings/oleObject1012.bin"/><Relationship Id="rId2507" Type="http://schemas.openxmlformats.org/officeDocument/2006/relationships/image" Target="media/image1161.wmf"/><Relationship Id="rId2921" Type="http://schemas.openxmlformats.org/officeDocument/2006/relationships/image" Target="media/image1367.wmf"/><Relationship Id="rId7085" Type="http://schemas.openxmlformats.org/officeDocument/2006/relationships/image" Target="media/image3320.wmf"/><Relationship Id="rId8136" Type="http://schemas.openxmlformats.org/officeDocument/2006/relationships/oleObject" Target="embeddings/oleObject4324.bin"/><Relationship Id="rId1523" Type="http://schemas.openxmlformats.org/officeDocument/2006/relationships/oleObject" Target="embeddings/oleObject827.bin"/><Relationship Id="rId4679" Type="http://schemas.openxmlformats.org/officeDocument/2006/relationships/oleObject" Target="embeddings/oleObject2441.bin"/><Relationship Id="rId8550" Type="http://schemas.openxmlformats.org/officeDocument/2006/relationships/oleObject" Target="embeddings/oleObject4540.bin"/><Relationship Id="rId3695" Type="http://schemas.openxmlformats.org/officeDocument/2006/relationships/image" Target="media/image1747.wmf"/><Relationship Id="rId4746" Type="http://schemas.openxmlformats.org/officeDocument/2006/relationships/oleObject" Target="embeddings/oleObject2487.bin"/><Relationship Id="rId7152" Type="http://schemas.openxmlformats.org/officeDocument/2006/relationships/oleObject" Target="embeddings/oleObject3799.bin"/><Relationship Id="rId8203" Type="http://schemas.openxmlformats.org/officeDocument/2006/relationships/oleObject" Target="embeddings/oleObject4358.bin"/><Relationship Id="rId2297" Type="http://schemas.openxmlformats.org/officeDocument/2006/relationships/oleObject" Target="embeddings/oleObject1227.bin"/><Relationship Id="rId3348" Type="http://schemas.openxmlformats.org/officeDocument/2006/relationships/oleObject" Target="embeddings/oleObject1766.bin"/><Relationship Id="rId3762" Type="http://schemas.openxmlformats.org/officeDocument/2006/relationships/image" Target="media/image1780.wmf"/><Relationship Id="rId4813" Type="http://schemas.openxmlformats.org/officeDocument/2006/relationships/image" Target="media/image2280.wmf"/><Relationship Id="rId7969" Type="http://schemas.openxmlformats.org/officeDocument/2006/relationships/oleObject" Target="embeddings/oleObject4242.bin"/><Relationship Id="rId269" Type="http://schemas.openxmlformats.org/officeDocument/2006/relationships/oleObject" Target="embeddings/oleObject165.bin"/><Relationship Id="rId683" Type="http://schemas.openxmlformats.org/officeDocument/2006/relationships/oleObject" Target="embeddings/oleObject399.bin"/><Relationship Id="rId2364" Type="http://schemas.openxmlformats.org/officeDocument/2006/relationships/oleObject" Target="embeddings/oleObject1267.bin"/><Relationship Id="rId3415" Type="http://schemas.openxmlformats.org/officeDocument/2006/relationships/image" Target="media/image1612.wmf"/><Relationship Id="rId336" Type="http://schemas.openxmlformats.org/officeDocument/2006/relationships/image" Target="media/image119.wmf"/><Relationship Id="rId1380" Type="http://schemas.openxmlformats.org/officeDocument/2006/relationships/image" Target="media/image622.wmf"/><Relationship Id="rId2017" Type="http://schemas.openxmlformats.org/officeDocument/2006/relationships/image" Target="media/image927.wmf"/><Relationship Id="rId5587" Type="http://schemas.openxmlformats.org/officeDocument/2006/relationships/oleObject" Target="embeddings/oleObject2955.bin"/><Relationship Id="rId6985" Type="http://schemas.openxmlformats.org/officeDocument/2006/relationships/image" Target="media/image3277.wmf"/><Relationship Id="rId9044" Type="http://schemas.openxmlformats.org/officeDocument/2006/relationships/oleObject" Target="embeddings/oleObject4802.bin"/><Relationship Id="rId403" Type="http://schemas.openxmlformats.org/officeDocument/2006/relationships/image" Target="media/image145.wmf"/><Relationship Id="rId750" Type="http://schemas.openxmlformats.org/officeDocument/2006/relationships/oleObject" Target="embeddings/oleObject433.bin"/><Relationship Id="rId1033" Type="http://schemas.openxmlformats.org/officeDocument/2006/relationships/oleObject" Target="embeddings/oleObject577.bin"/><Relationship Id="rId2431" Type="http://schemas.openxmlformats.org/officeDocument/2006/relationships/image" Target="media/image1126.wmf"/><Relationship Id="rId4189" Type="http://schemas.openxmlformats.org/officeDocument/2006/relationships/image" Target="media/image1991.wmf"/><Relationship Id="rId6638" Type="http://schemas.openxmlformats.org/officeDocument/2006/relationships/oleObject" Target="embeddings/oleObject3529.bin"/><Relationship Id="rId8060" Type="http://schemas.openxmlformats.org/officeDocument/2006/relationships/image" Target="media/image3772.wmf"/><Relationship Id="rId9111" Type="http://schemas.openxmlformats.org/officeDocument/2006/relationships/oleObject" Target="embeddings/oleObject4839.bin"/><Relationship Id="rId5654" Type="http://schemas.openxmlformats.org/officeDocument/2006/relationships/image" Target="media/image2657.wmf"/><Relationship Id="rId6705" Type="http://schemas.openxmlformats.org/officeDocument/2006/relationships/oleObject" Target="embeddings/oleObject3563.bin"/><Relationship Id="rId1100" Type="http://schemas.openxmlformats.org/officeDocument/2006/relationships/image" Target="media/image486.wmf"/><Relationship Id="rId4256" Type="http://schemas.openxmlformats.org/officeDocument/2006/relationships/image" Target="media/image2024.wmf"/><Relationship Id="rId4670" Type="http://schemas.openxmlformats.org/officeDocument/2006/relationships/image" Target="media/image2230.wmf"/><Relationship Id="rId5307" Type="http://schemas.openxmlformats.org/officeDocument/2006/relationships/oleObject" Target="embeddings/oleObject2807.bin"/><Relationship Id="rId5721" Type="http://schemas.openxmlformats.org/officeDocument/2006/relationships/oleObject" Target="embeddings/oleObject3030.bin"/><Relationship Id="rId8877" Type="http://schemas.openxmlformats.org/officeDocument/2006/relationships/oleObject" Target="embeddings/oleObject4716.bin"/><Relationship Id="rId1917" Type="http://schemas.openxmlformats.org/officeDocument/2006/relationships/image" Target="media/image878.wmf"/><Relationship Id="rId3272" Type="http://schemas.openxmlformats.org/officeDocument/2006/relationships/oleObject" Target="embeddings/oleObject1726.bin"/><Relationship Id="rId4323" Type="http://schemas.openxmlformats.org/officeDocument/2006/relationships/oleObject" Target="embeddings/oleObject2262.bin"/><Relationship Id="rId7479" Type="http://schemas.openxmlformats.org/officeDocument/2006/relationships/oleObject" Target="embeddings/oleObject3972.bin"/><Relationship Id="rId7893" Type="http://schemas.openxmlformats.org/officeDocument/2006/relationships/image" Target="media/image3690.wmf"/><Relationship Id="rId8944" Type="http://schemas.openxmlformats.org/officeDocument/2006/relationships/image" Target="media/image4191.wmf"/><Relationship Id="rId193" Type="http://schemas.openxmlformats.org/officeDocument/2006/relationships/oleObject" Target="embeddings/oleObject121.bin"/><Relationship Id="rId6495" Type="http://schemas.openxmlformats.org/officeDocument/2006/relationships/oleObject" Target="embeddings/oleObject3449.bin"/><Relationship Id="rId7546" Type="http://schemas.openxmlformats.org/officeDocument/2006/relationships/image" Target="media/image3537.wmf"/><Relationship Id="rId260" Type="http://schemas.openxmlformats.org/officeDocument/2006/relationships/image" Target="media/image96.wmf"/><Relationship Id="rId5097" Type="http://schemas.openxmlformats.org/officeDocument/2006/relationships/oleObject" Target="embeddings/oleObject2683.bin"/><Relationship Id="rId6148" Type="http://schemas.openxmlformats.org/officeDocument/2006/relationships/oleObject" Target="embeddings/oleObject3251.bin"/><Relationship Id="rId7960" Type="http://schemas.openxmlformats.org/officeDocument/2006/relationships/oleObject" Target="embeddings/oleObject4234.bin"/><Relationship Id="rId5164" Type="http://schemas.openxmlformats.org/officeDocument/2006/relationships/oleObject" Target="embeddings/oleObject2728.bin"/><Relationship Id="rId6215" Type="http://schemas.openxmlformats.org/officeDocument/2006/relationships/oleObject" Target="embeddings/oleObject3294.bin"/><Relationship Id="rId6562" Type="http://schemas.openxmlformats.org/officeDocument/2006/relationships/image" Target="media/image3072.wmf"/><Relationship Id="rId7613" Type="http://schemas.openxmlformats.org/officeDocument/2006/relationships/oleObject" Target="embeddings/oleObject4039.bin"/><Relationship Id="rId2758" Type="http://schemas.openxmlformats.org/officeDocument/2006/relationships/image" Target="media/image1286.wmf"/><Relationship Id="rId3809" Type="http://schemas.openxmlformats.org/officeDocument/2006/relationships/oleObject" Target="embeddings/oleObject2002.bin"/><Relationship Id="rId1774" Type="http://schemas.openxmlformats.org/officeDocument/2006/relationships/image" Target="media/image811.wmf"/><Relationship Id="rId2825" Type="http://schemas.openxmlformats.org/officeDocument/2006/relationships/oleObject" Target="embeddings/oleObject1502.bin"/><Relationship Id="rId4180" Type="http://schemas.openxmlformats.org/officeDocument/2006/relationships/oleObject" Target="embeddings/oleObject2190.bin"/><Relationship Id="rId5231" Type="http://schemas.openxmlformats.org/officeDocument/2006/relationships/oleObject" Target="embeddings/oleObject2764.bin"/><Relationship Id="rId8387" Type="http://schemas.openxmlformats.org/officeDocument/2006/relationships/oleObject" Target="embeddings/oleObject4457.bin"/><Relationship Id="rId66" Type="http://schemas.openxmlformats.org/officeDocument/2006/relationships/oleObject" Target="embeddings/oleObject36.bin"/><Relationship Id="rId1427" Type="http://schemas.openxmlformats.org/officeDocument/2006/relationships/oleObject" Target="embeddings/oleObject778.bin"/><Relationship Id="rId1841" Type="http://schemas.openxmlformats.org/officeDocument/2006/relationships/image" Target="media/image840.wmf"/><Relationship Id="rId4997" Type="http://schemas.openxmlformats.org/officeDocument/2006/relationships/oleObject" Target="embeddings/oleObject2633.bin"/><Relationship Id="rId8454" Type="http://schemas.openxmlformats.org/officeDocument/2006/relationships/image" Target="media/image3960.wmf"/><Relationship Id="rId3599" Type="http://schemas.openxmlformats.org/officeDocument/2006/relationships/image" Target="media/image1699.wmf"/><Relationship Id="rId7056" Type="http://schemas.openxmlformats.org/officeDocument/2006/relationships/oleObject" Target="embeddings/oleObject3741.bin"/><Relationship Id="rId7470" Type="http://schemas.openxmlformats.org/officeDocument/2006/relationships/oleObject" Target="embeddings/oleObject3967.bin"/><Relationship Id="rId8107" Type="http://schemas.openxmlformats.org/officeDocument/2006/relationships/image" Target="media/image3794.wmf"/><Relationship Id="rId8521" Type="http://schemas.openxmlformats.org/officeDocument/2006/relationships/oleObject" Target="embeddings/oleObject4525.bin"/><Relationship Id="rId3666" Type="http://schemas.openxmlformats.org/officeDocument/2006/relationships/oleObject" Target="embeddings/oleObject1930.bin"/><Relationship Id="rId6072" Type="http://schemas.openxmlformats.org/officeDocument/2006/relationships/oleObject" Target="embeddings/oleObject3208.bin"/><Relationship Id="rId7123" Type="http://schemas.openxmlformats.org/officeDocument/2006/relationships/image" Target="media/image3335.wmf"/><Relationship Id="rId587" Type="http://schemas.openxmlformats.org/officeDocument/2006/relationships/image" Target="media/image234.wmf"/><Relationship Id="rId2268" Type="http://schemas.openxmlformats.org/officeDocument/2006/relationships/image" Target="media/image1052.wmf"/><Relationship Id="rId3319" Type="http://schemas.openxmlformats.org/officeDocument/2006/relationships/oleObject" Target="embeddings/oleObject1751.bin"/><Relationship Id="rId4717" Type="http://schemas.openxmlformats.org/officeDocument/2006/relationships/oleObject" Target="embeddings/oleObject2468.bin"/><Relationship Id="rId2682" Type="http://schemas.openxmlformats.org/officeDocument/2006/relationships/image" Target="media/image1248.wmf"/><Relationship Id="rId3733" Type="http://schemas.openxmlformats.org/officeDocument/2006/relationships/image" Target="media/image1766.wmf"/><Relationship Id="rId6889" Type="http://schemas.openxmlformats.org/officeDocument/2006/relationships/oleObject" Target="embeddings/oleObject3656.bin"/><Relationship Id="rId654" Type="http://schemas.openxmlformats.org/officeDocument/2006/relationships/image" Target="media/image267.wmf"/><Relationship Id="rId1284" Type="http://schemas.openxmlformats.org/officeDocument/2006/relationships/oleObject" Target="embeddings/oleObject705.bin"/><Relationship Id="rId2335" Type="http://schemas.openxmlformats.org/officeDocument/2006/relationships/image" Target="media/image1080.wmf"/><Relationship Id="rId3800" Type="http://schemas.openxmlformats.org/officeDocument/2006/relationships/image" Target="media/image1799.wmf"/><Relationship Id="rId6956" Type="http://schemas.openxmlformats.org/officeDocument/2006/relationships/image" Target="media/image3263.wmf"/><Relationship Id="rId307" Type="http://schemas.openxmlformats.org/officeDocument/2006/relationships/image" Target="media/image108.wmf"/><Relationship Id="rId721" Type="http://schemas.openxmlformats.org/officeDocument/2006/relationships/image" Target="media/image299.wmf"/><Relationship Id="rId1351" Type="http://schemas.openxmlformats.org/officeDocument/2006/relationships/oleObject" Target="embeddings/oleObject740.bin"/><Relationship Id="rId2402" Type="http://schemas.openxmlformats.org/officeDocument/2006/relationships/oleObject" Target="embeddings/oleObject1287.bin"/><Relationship Id="rId5558" Type="http://schemas.openxmlformats.org/officeDocument/2006/relationships/oleObject" Target="embeddings/oleObject2939.bin"/><Relationship Id="rId5972" Type="http://schemas.openxmlformats.org/officeDocument/2006/relationships/image" Target="media/image2811.wmf"/><Relationship Id="rId6609" Type="http://schemas.openxmlformats.org/officeDocument/2006/relationships/image" Target="media/image3093.wmf"/><Relationship Id="rId9015" Type="http://schemas.openxmlformats.org/officeDocument/2006/relationships/oleObject" Target="embeddings/oleObject4785.bin"/><Relationship Id="rId1004" Type="http://schemas.openxmlformats.org/officeDocument/2006/relationships/image" Target="media/image438.wmf"/><Relationship Id="rId4574" Type="http://schemas.openxmlformats.org/officeDocument/2006/relationships/image" Target="media/image2182.wmf"/><Relationship Id="rId5625" Type="http://schemas.openxmlformats.org/officeDocument/2006/relationships/oleObject" Target="embeddings/oleObject2974.bin"/><Relationship Id="rId8031" Type="http://schemas.openxmlformats.org/officeDocument/2006/relationships/oleObject" Target="embeddings/oleObject4270.bin"/><Relationship Id="rId3176" Type="http://schemas.openxmlformats.org/officeDocument/2006/relationships/oleObject" Target="embeddings/oleObject1678.bin"/><Relationship Id="rId3590" Type="http://schemas.openxmlformats.org/officeDocument/2006/relationships/oleObject" Target="embeddings/oleObject1892.bin"/><Relationship Id="rId4227" Type="http://schemas.openxmlformats.org/officeDocument/2006/relationships/oleObject" Target="embeddings/oleObject2214.bin"/><Relationship Id="rId7797" Type="http://schemas.openxmlformats.org/officeDocument/2006/relationships/image" Target="media/image3642.wmf"/><Relationship Id="rId2192" Type="http://schemas.openxmlformats.org/officeDocument/2006/relationships/image" Target="media/image1014.wmf"/><Relationship Id="rId3243" Type="http://schemas.openxmlformats.org/officeDocument/2006/relationships/image" Target="media/image1528.wmf"/><Relationship Id="rId4641" Type="http://schemas.openxmlformats.org/officeDocument/2006/relationships/oleObject" Target="embeddings/oleObject2422.bin"/><Relationship Id="rId6399" Type="http://schemas.openxmlformats.org/officeDocument/2006/relationships/image" Target="media/image3001.wmf"/><Relationship Id="rId8848" Type="http://schemas.openxmlformats.org/officeDocument/2006/relationships/image" Target="media/image4143.wmf"/><Relationship Id="rId164" Type="http://schemas.openxmlformats.org/officeDocument/2006/relationships/oleObject" Target="embeddings/oleObject102.bin"/><Relationship Id="rId7864" Type="http://schemas.openxmlformats.org/officeDocument/2006/relationships/oleObject" Target="embeddings/oleObject4185.bin"/><Relationship Id="rId8915" Type="http://schemas.openxmlformats.org/officeDocument/2006/relationships/oleObject" Target="embeddings/oleObject4735.bin"/><Relationship Id="rId3310" Type="http://schemas.openxmlformats.org/officeDocument/2006/relationships/oleObject" Target="embeddings/oleObject1746.bin"/><Relationship Id="rId5068" Type="http://schemas.openxmlformats.org/officeDocument/2006/relationships/image" Target="media/image2396.wmf"/><Relationship Id="rId6466" Type="http://schemas.openxmlformats.org/officeDocument/2006/relationships/image" Target="media/image3029.wmf"/><Relationship Id="rId6880" Type="http://schemas.openxmlformats.org/officeDocument/2006/relationships/image" Target="media/image3225.wmf"/><Relationship Id="rId7517" Type="http://schemas.openxmlformats.org/officeDocument/2006/relationships/oleObject" Target="embeddings/oleObject3991.bin"/><Relationship Id="rId7931" Type="http://schemas.openxmlformats.org/officeDocument/2006/relationships/image" Target="media/image3709.wmf"/><Relationship Id="rId231" Type="http://schemas.openxmlformats.org/officeDocument/2006/relationships/oleObject" Target="embeddings/oleObject146.bin"/><Relationship Id="rId5482" Type="http://schemas.openxmlformats.org/officeDocument/2006/relationships/oleObject" Target="embeddings/oleObject2901.bin"/><Relationship Id="rId6119" Type="http://schemas.openxmlformats.org/officeDocument/2006/relationships/image" Target="media/image2883.wmf"/><Relationship Id="rId6533" Type="http://schemas.openxmlformats.org/officeDocument/2006/relationships/oleObject" Target="embeddings/oleObject3468.bin"/><Relationship Id="rId1678" Type="http://schemas.openxmlformats.org/officeDocument/2006/relationships/image" Target="media/image770.wmf"/><Relationship Id="rId2729" Type="http://schemas.openxmlformats.org/officeDocument/2006/relationships/oleObject" Target="embeddings/oleObject1454.bin"/><Relationship Id="rId4084" Type="http://schemas.openxmlformats.org/officeDocument/2006/relationships/oleObject" Target="embeddings/oleObject2142.bin"/><Relationship Id="rId5135" Type="http://schemas.openxmlformats.org/officeDocument/2006/relationships/oleObject" Target="embeddings/oleObject2704.bin"/><Relationship Id="rId6600" Type="http://schemas.openxmlformats.org/officeDocument/2006/relationships/oleObject" Target="embeddings/oleObject3508.bin"/><Relationship Id="rId4151" Type="http://schemas.openxmlformats.org/officeDocument/2006/relationships/image" Target="media/image1972.wmf"/><Relationship Id="rId5202" Type="http://schemas.openxmlformats.org/officeDocument/2006/relationships/image" Target="media/image2450.wmf"/><Relationship Id="rId8358" Type="http://schemas.openxmlformats.org/officeDocument/2006/relationships/image" Target="media/image3912.wmf"/><Relationship Id="rId1745" Type="http://schemas.openxmlformats.org/officeDocument/2006/relationships/oleObject" Target="embeddings/oleObject942.bin"/><Relationship Id="rId7374" Type="http://schemas.openxmlformats.org/officeDocument/2006/relationships/oleObject" Target="embeddings/oleObject3917.bin"/><Relationship Id="rId8425" Type="http://schemas.openxmlformats.org/officeDocument/2006/relationships/oleObject" Target="embeddings/oleObject4476.bin"/><Relationship Id="rId8772" Type="http://schemas.openxmlformats.org/officeDocument/2006/relationships/oleObject" Target="embeddings/oleObject4660.bin"/><Relationship Id="rId37" Type="http://schemas.openxmlformats.org/officeDocument/2006/relationships/image" Target="media/image16.wmf"/><Relationship Id="rId1812" Type="http://schemas.openxmlformats.org/officeDocument/2006/relationships/oleObject" Target="embeddings/oleObject981.bin"/><Relationship Id="rId4968" Type="http://schemas.openxmlformats.org/officeDocument/2006/relationships/image" Target="media/image2346.wmf"/><Relationship Id="rId7027" Type="http://schemas.openxmlformats.org/officeDocument/2006/relationships/image" Target="media/image3298.wmf"/><Relationship Id="rId3984" Type="http://schemas.openxmlformats.org/officeDocument/2006/relationships/image" Target="media/image1889.wmf"/><Relationship Id="rId6390" Type="http://schemas.openxmlformats.org/officeDocument/2006/relationships/oleObject" Target="embeddings/oleObject3390.bin"/><Relationship Id="rId7441" Type="http://schemas.openxmlformats.org/officeDocument/2006/relationships/image" Target="media/image3487.wmf"/><Relationship Id="rId9199" Type="http://schemas.openxmlformats.org/officeDocument/2006/relationships/oleObject" Target="embeddings/oleObject4882.bin"/><Relationship Id="rId2586" Type="http://schemas.openxmlformats.org/officeDocument/2006/relationships/oleObject" Target="embeddings/oleObject1382.bin"/><Relationship Id="rId3637" Type="http://schemas.openxmlformats.org/officeDocument/2006/relationships/image" Target="media/image1718.wmf"/><Relationship Id="rId6043" Type="http://schemas.openxmlformats.org/officeDocument/2006/relationships/image" Target="media/image2846.wmf"/><Relationship Id="rId558" Type="http://schemas.openxmlformats.org/officeDocument/2006/relationships/oleObject" Target="embeddings/oleObject335.bin"/><Relationship Id="rId972" Type="http://schemas.openxmlformats.org/officeDocument/2006/relationships/image" Target="media/image422.wmf"/><Relationship Id="rId1188" Type="http://schemas.openxmlformats.org/officeDocument/2006/relationships/oleObject" Target="embeddings/oleObject655.bin"/><Relationship Id="rId2239" Type="http://schemas.openxmlformats.org/officeDocument/2006/relationships/oleObject" Target="embeddings/oleObject1198.bin"/><Relationship Id="rId2653" Type="http://schemas.openxmlformats.org/officeDocument/2006/relationships/image" Target="media/image1234.wmf"/><Relationship Id="rId3704" Type="http://schemas.openxmlformats.org/officeDocument/2006/relationships/oleObject" Target="embeddings/oleObject1949.bin"/><Relationship Id="rId6110" Type="http://schemas.openxmlformats.org/officeDocument/2006/relationships/oleObject" Target="embeddings/oleObject3227.bin"/><Relationship Id="rId9266" Type="http://schemas.openxmlformats.org/officeDocument/2006/relationships/image" Target="media/image4347.wmf"/><Relationship Id="rId625" Type="http://schemas.openxmlformats.org/officeDocument/2006/relationships/image" Target="media/image253.wmf"/><Relationship Id="rId1255" Type="http://schemas.openxmlformats.org/officeDocument/2006/relationships/oleObject" Target="embeddings/oleObject689.bin"/><Relationship Id="rId2306" Type="http://schemas.openxmlformats.org/officeDocument/2006/relationships/image" Target="media/image1071.wmf"/><Relationship Id="rId5876" Type="http://schemas.openxmlformats.org/officeDocument/2006/relationships/oleObject" Target="embeddings/oleObject3109.bin"/><Relationship Id="rId8282" Type="http://schemas.openxmlformats.org/officeDocument/2006/relationships/image" Target="media/image3875.wmf"/><Relationship Id="rId1322" Type="http://schemas.openxmlformats.org/officeDocument/2006/relationships/image" Target="media/image593.wmf"/><Relationship Id="rId2720" Type="http://schemas.openxmlformats.org/officeDocument/2006/relationships/image" Target="media/image1267.wmf"/><Relationship Id="rId4478" Type="http://schemas.openxmlformats.org/officeDocument/2006/relationships/image" Target="media/image2134.wmf"/><Relationship Id="rId5529" Type="http://schemas.openxmlformats.org/officeDocument/2006/relationships/image" Target="media/image2601.wmf"/><Relationship Id="rId6927" Type="http://schemas.openxmlformats.org/officeDocument/2006/relationships/oleObject" Target="embeddings/oleObject3675.bin"/><Relationship Id="rId4892" Type="http://schemas.openxmlformats.org/officeDocument/2006/relationships/oleObject" Target="embeddings/oleObject2573.bin"/><Relationship Id="rId5943" Type="http://schemas.openxmlformats.org/officeDocument/2006/relationships/oleObject" Target="embeddings/oleObject3143.bin"/><Relationship Id="rId8002" Type="http://schemas.openxmlformats.org/officeDocument/2006/relationships/image" Target="media/image3743.wmf"/><Relationship Id="rId2096" Type="http://schemas.openxmlformats.org/officeDocument/2006/relationships/oleObject" Target="embeddings/oleObject1126.bin"/><Relationship Id="rId3494" Type="http://schemas.openxmlformats.org/officeDocument/2006/relationships/oleObject" Target="embeddings/oleObject1841.bin"/><Relationship Id="rId4545" Type="http://schemas.openxmlformats.org/officeDocument/2006/relationships/oleObject" Target="embeddings/oleObject2374.bin"/><Relationship Id="rId3147" Type="http://schemas.openxmlformats.org/officeDocument/2006/relationships/image" Target="media/image1480.wmf"/><Relationship Id="rId3561" Type="http://schemas.openxmlformats.org/officeDocument/2006/relationships/image" Target="media/image1680.wmf"/><Relationship Id="rId4612" Type="http://schemas.openxmlformats.org/officeDocument/2006/relationships/image" Target="media/image2201.wmf"/><Relationship Id="rId7768" Type="http://schemas.openxmlformats.org/officeDocument/2006/relationships/oleObject" Target="embeddings/oleObject4137.bin"/><Relationship Id="rId8819" Type="http://schemas.openxmlformats.org/officeDocument/2006/relationships/oleObject" Target="embeddings/oleObject4687.bin"/><Relationship Id="rId482" Type="http://schemas.openxmlformats.org/officeDocument/2006/relationships/image" Target="media/image182.wmf"/><Relationship Id="rId2163" Type="http://schemas.openxmlformats.org/officeDocument/2006/relationships/oleObject" Target="embeddings/oleObject1160.bin"/><Relationship Id="rId3214" Type="http://schemas.openxmlformats.org/officeDocument/2006/relationships/oleObject" Target="embeddings/oleObject1697.bin"/><Relationship Id="rId6784" Type="http://schemas.openxmlformats.org/officeDocument/2006/relationships/oleObject" Target="embeddings/oleObject3603.bin"/><Relationship Id="rId7835" Type="http://schemas.openxmlformats.org/officeDocument/2006/relationships/image" Target="media/image3661.wmf"/><Relationship Id="rId9190" Type="http://schemas.openxmlformats.org/officeDocument/2006/relationships/image" Target="media/image4309.wmf"/><Relationship Id="rId135" Type="http://schemas.openxmlformats.org/officeDocument/2006/relationships/image" Target="media/image55.wmf"/><Relationship Id="rId2230" Type="http://schemas.openxmlformats.org/officeDocument/2006/relationships/image" Target="media/image1033.wmf"/><Relationship Id="rId5386" Type="http://schemas.openxmlformats.org/officeDocument/2006/relationships/image" Target="media/image2534.wmf"/><Relationship Id="rId6437" Type="http://schemas.openxmlformats.org/officeDocument/2006/relationships/oleObject" Target="embeddings/oleObject3417.bin"/><Relationship Id="rId202" Type="http://schemas.openxmlformats.org/officeDocument/2006/relationships/oleObject" Target="embeddings/oleObject126.bin"/><Relationship Id="rId5039" Type="http://schemas.openxmlformats.org/officeDocument/2006/relationships/oleObject" Target="embeddings/oleObject2654.bin"/><Relationship Id="rId5453" Type="http://schemas.openxmlformats.org/officeDocument/2006/relationships/oleObject" Target="embeddings/oleObject2886.bin"/><Relationship Id="rId6504" Type="http://schemas.openxmlformats.org/officeDocument/2006/relationships/image" Target="media/image3047.wmf"/><Relationship Id="rId6851" Type="http://schemas.openxmlformats.org/officeDocument/2006/relationships/oleObject" Target="embeddings/oleObject3637.bin"/><Relationship Id="rId7902" Type="http://schemas.openxmlformats.org/officeDocument/2006/relationships/oleObject" Target="embeddings/oleObject4204.bin"/><Relationship Id="rId1996" Type="http://schemas.openxmlformats.org/officeDocument/2006/relationships/oleObject" Target="embeddings/oleObject1076.bin"/><Relationship Id="rId4055" Type="http://schemas.openxmlformats.org/officeDocument/2006/relationships/image" Target="media/image1924.wmf"/><Relationship Id="rId5106" Type="http://schemas.openxmlformats.org/officeDocument/2006/relationships/image" Target="media/image2415.wmf"/><Relationship Id="rId1649" Type="http://schemas.openxmlformats.org/officeDocument/2006/relationships/oleObject" Target="embeddings/oleObject890.bin"/><Relationship Id="rId3071" Type="http://schemas.openxmlformats.org/officeDocument/2006/relationships/image" Target="media/image1442.wmf"/><Relationship Id="rId5520" Type="http://schemas.openxmlformats.org/officeDocument/2006/relationships/oleObject" Target="embeddings/oleObject2920.bin"/><Relationship Id="rId7278" Type="http://schemas.openxmlformats.org/officeDocument/2006/relationships/image" Target="media/image3406.wmf"/><Relationship Id="rId8676" Type="http://schemas.openxmlformats.org/officeDocument/2006/relationships/oleObject" Target="embeddings/oleObject4607.bin"/><Relationship Id="rId1716" Type="http://schemas.openxmlformats.org/officeDocument/2006/relationships/image" Target="media/image788.wmf"/><Relationship Id="rId4122" Type="http://schemas.openxmlformats.org/officeDocument/2006/relationships/oleObject" Target="embeddings/oleObject2161.bin"/><Relationship Id="rId7692" Type="http://schemas.openxmlformats.org/officeDocument/2006/relationships/image" Target="media/image3603.wmf"/><Relationship Id="rId8329" Type="http://schemas.openxmlformats.org/officeDocument/2006/relationships/oleObject" Target="embeddings/oleObject4427.bin"/><Relationship Id="rId8743" Type="http://schemas.openxmlformats.org/officeDocument/2006/relationships/oleObject" Target="embeddings/oleObject4644.bin"/><Relationship Id="rId3888" Type="http://schemas.openxmlformats.org/officeDocument/2006/relationships/oleObject" Target="embeddings/oleObject2043.bin"/><Relationship Id="rId4939" Type="http://schemas.openxmlformats.org/officeDocument/2006/relationships/oleObject" Target="embeddings/oleObject2604.bin"/><Relationship Id="rId6294" Type="http://schemas.openxmlformats.org/officeDocument/2006/relationships/image" Target="media/image2957.wmf"/><Relationship Id="rId7345" Type="http://schemas.openxmlformats.org/officeDocument/2006/relationships/image" Target="media/image3439.wmf"/><Relationship Id="rId8810" Type="http://schemas.openxmlformats.org/officeDocument/2006/relationships/oleObject" Target="embeddings/oleObject4681.bin"/><Relationship Id="rId6361" Type="http://schemas.openxmlformats.org/officeDocument/2006/relationships/image" Target="media/image2982.wmf"/><Relationship Id="rId7412" Type="http://schemas.openxmlformats.org/officeDocument/2006/relationships/oleObject" Target="embeddings/oleObject3936.bin"/><Relationship Id="rId876" Type="http://schemas.openxmlformats.org/officeDocument/2006/relationships/oleObject" Target="embeddings/oleObject496.bin"/><Relationship Id="rId2557" Type="http://schemas.openxmlformats.org/officeDocument/2006/relationships/image" Target="media/image1186.wmf"/><Relationship Id="rId3608" Type="http://schemas.openxmlformats.org/officeDocument/2006/relationships/oleObject" Target="embeddings/oleObject1901.bin"/><Relationship Id="rId3955" Type="http://schemas.openxmlformats.org/officeDocument/2006/relationships/oleObject" Target="embeddings/oleObject2077.bin"/><Relationship Id="rId6014" Type="http://schemas.openxmlformats.org/officeDocument/2006/relationships/oleObject" Target="embeddings/oleObject3179.bin"/><Relationship Id="rId529" Type="http://schemas.openxmlformats.org/officeDocument/2006/relationships/image" Target="media/image205.wmf"/><Relationship Id="rId1159" Type="http://schemas.openxmlformats.org/officeDocument/2006/relationships/image" Target="media/image515.wmf"/><Relationship Id="rId2971" Type="http://schemas.openxmlformats.org/officeDocument/2006/relationships/image" Target="media/image1392.wmf"/><Relationship Id="rId5030" Type="http://schemas.openxmlformats.org/officeDocument/2006/relationships/image" Target="media/image2377.wmf"/><Relationship Id="rId8186" Type="http://schemas.openxmlformats.org/officeDocument/2006/relationships/oleObject" Target="embeddings/oleObject4349.bin"/><Relationship Id="rId9237" Type="http://schemas.openxmlformats.org/officeDocument/2006/relationships/oleObject" Target="embeddings/oleObject4901.bin"/><Relationship Id="rId943" Type="http://schemas.openxmlformats.org/officeDocument/2006/relationships/image" Target="media/image409.wmf"/><Relationship Id="rId1573" Type="http://schemas.openxmlformats.org/officeDocument/2006/relationships/oleObject" Target="embeddings/oleObject852.bin"/><Relationship Id="rId2624" Type="http://schemas.openxmlformats.org/officeDocument/2006/relationships/oleObject" Target="embeddings/oleObject1401.bin"/><Relationship Id="rId1226" Type="http://schemas.openxmlformats.org/officeDocument/2006/relationships/oleObject" Target="embeddings/oleObject674.bin"/><Relationship Id="rId1640" Type="http://schemas.openxmlformats.org/officeDocument/2006/relationships/image" Target="media/image751.wmf"/><Relationship Id="rId4796" Type="http://schemas.openxmlformats.org/officeDocument/2006/relationships/oleObject" Target="embeddings/oleObject2518.bin"/><Relationship Id="rId5847" Type="http://schemas.openxmlformats.org/officeDocument/2006/relationships/image" Target="media/image2749.wmf"/><Relationship Id="rId8253" Type="http://schemas.openxmlformats.org/officeDocument/2006/relationships/oleObject" Target="embeddings/oleObject4389.bin"/><Relationship Id="rId3398" Type="http://schemas.openxmlformats.org/officeDocument/2006/relationships/oleObject" Target="embeddings/oleObject1791.bin"/><Relationship Id="rId4449" Type="http://schemas.openxmlformats.org/officeDocument/2006/relationships/oleObject" Target="embeddings/oleObject2326.bin"/><Relationship Id="rId4863" Type="http://schemas.openxmlformats.org/officeDocument/2006/relationships/image" Target="media/image2301.wmf"/><Relationship Id="rId5914" Type="http://schemas.openxmlformats.org/officeDocument/2006/relationships/oleObject" Target="embeddings/oleObject3128.bin"/><Relationship Id="rId8320" Type="http://schemas.openxmlformats.org/officeDocument/2006/relationships/image" Target="media/image3894.wmf"/><Relationship Id="rId3465" Type="http://schemas.openxmlformats.org/officeDocument/2006/relationships/oleObject" Target="embeddings/oleObject1826.bin"/><Relationship Id="rId4516" Type="http://schemas.openxmlformats.org/officeDocument/2006/relationships/image" Target="media/image2153.wmf"/><Relationship Id="rId386" Type="http://schemas.openxmlformats.org/officeDocument/2006/relationships/image" Target="media/image140.wmf"/><Relationship Id="rId2067" Type="http://schemas.openxmlformats.org/officeDocument/2006/relationships/image" Target="media/image952.wmf"/><Relationship Id="rId2481" Type="http://schemas.openxmlformats.org/officeDocument/2006/relationships/oleObject" Target="embeddings/oleObject1328.bin"/><Relationship Id="rId3118" Type="http://schemas.openxmlformats.org/officeDocument/2006/relationships/oleObject" Target="embeddings/oleObject1649.bin"/><Relationship Id="rId3532" Type="http://schemas.openxmlformats.org/officeDocument/2006/relationships/oleObject" Target="embeddings/oleObject1860.bin"/><Relationship Id="rId4930" Type="http://schemas.openxmlformats.org/officeDocument/2006/relationships/image" Target="media/image2327.wmf"/><Relationship Id="rId6688" Type="http://schemas.openxmlformats.org/officeDocument/2006/relationships/oleObject" Target="embeddings/oleObject3554.bin"/><Relationship Id="rId7739" Type="http://schemas.openxmlformats.org/officeDocument/2006/relationships/image" Target="media/image3619.wmf"/><Relationship Id="rId9094" Type="http://schemas.openxmlformats.org/officeDocument/2006/relationships/oleObject" Target="embeddings/oleObject4830.bin"/><Relationship Id="rId453" Type="http://schemas.openxmlformats.org/officeDocument/2006/relationships/oleObject" Target="embeddings/oleObject282.bin"/><Relationship Id="rId1083" Type="http://schemas.openxmlformats.org/officeDocument/2006/relationships/oleObject" Target="embeddings/oleObject602.bin"/><Relationship Id="rId2134" Type="http://schemas.openxmlformats.org/officeDocument/2006/relationships/oleObject" Target="embeddings/oleObject1145.bin"/><Relationship Id="rId9161" Type="http://schemas.openxmlformats.org/officeDocument/2006/relationships/oleObject" Target="embeddings/oleObject4864.bin"/><Relationship Id="rId106" Type="http://schemas.openxmlformats.org/officeDocument/2006/relationships/oleObject" Target="embeddings/oleObject62.bin"/><Relationship Id="rId1150" Type="http://schemas.openxmlformats.org/officeDocument/2006/relationships/image" Target="media/image511.wmf"/><Relationship Id="rId5357" Type="http://schemas.openxmlformats.org/officeDocument/2006/relationships/oleObject" Target="embeddings/oleObject2834.bin"/><Relationship Id="rId6755" Type="http://schemas.openxmlformats.org/officeDocument/2006/relationships/oleObject" Target="embeddings/oleObject3589.bin"/><Relationship Id="rId7806" Type="http://schemas.openxmlformats.org/officeDocument/2006/relationships/oleObject" Target="embeddings/oleObject4156.bin"/><Relationship Id="rId520" Type="http://schemas.openxmlformats.org/officeDocument/2006/relationships/image" Target="media/image201.wmf"/><Relationship Id="rId2201" Type="http://schemas.openxmlformats.org/officeDocument/2006/relationships/oleObject" Target="embeddings/oleObject1179.bin"/><Relationship Id="rId5771" Type="http://schemas.openxmlformats.org/officeDocument/2006/relationships/image" Target="media/image2711.wmf"/><Relationship Id="rId6408" Type="http://schemas.openxmlformats.org/officeDocument/2006/relationships/image" Target="media/image3002.wmf"/><Relationship Id="rId6822" Type="http://schemas.openxmlformats.org/officeDocument/2006/relationships/image" Target="media/image3196.wmf"/><Relationship Id="rId1967" Type="http://schemas.openxmlformats.org/officeDocument/2006/relationships/image" Target="media/image903.wmf"/><Relationship Id="rId4373" Type="http://schemas.openxmlformats.org/officeDocument/2006/relationships/image" Target="media/image2083.wmf"/><Relationship Id="rId5424" Type="http://schemas.openxmlformats.org/officeDocument/2006/relationships/image" Target="media/image2552.wmf"/><Relationship Id="rId8994" Type="http://schemas.openxmlformats.org/officeDocument/2006/relationships/image" Target="media/image4216.wmf"/><Relationship Id="rId4026" Type="http://schemas.openxmlformats.org/officeDocument/2006/relationships/oleObject" Target="embeddings/oleObject2113.bin"/><Relationship Id="rId4440" Type="http://schemas.openxmlformats.org/officeDocument/2006/relationships/oleObject" Target="embeddings/oleObject2321.bin"/><Relationship Id="rId7596" Type="http://schemas.openxmlformats.org/officeDocument/2006/relationships/image" Target="media/image3562.wmf"/><Relationship Id="rId8647" Type="http://schemas.openxmlformats.org/officeDocument/2006/relationships/image" Target="media/image4052.wmf"/><Relationship Id="rId3042" Type="http://schemas.openxmlformats.org/officeDocument/2006/relationships/oleObject" Target="embeddings/oleObject1611.bin"/><Relationship Id="rId6198" Type="http://schemas.openxmlformats.org/officeDocument/2006/relationships/oleObject" Target="embeddings/oleObject3284.bin"/><Relationship Id="rId7249" Type="http://schemas.openxmlformats.org/officeDocument/2006/relationships/oleObject" Target="embeddings/oleObject3852.bin"/><Relationship Id="rId7663" Type="http://schemas.openxmlformats.org/officeDocument/2006/relationships/oleObject" Target="embeddings/oleObject4068.bin"/><Relationship Id="rId8714" Type="http://schemas.openxmlformats.org/officeDocument/2006/relationships/image" Target="media/image4081.wmf"/><Relationship Id="rId6265" Type="http://schemas.openxmlformats.org/officeDocument/2006/relationships/oleObject" Target="embeddings/oleObject3319.bin"/><Relationship Id="rId7316" Type="http://schemas.openxmlformats.org/officeDocument/2006/relationships/oleObject" Target="embeddings/oleObject3888.bin"/><Relationship Id="rId3859" Type="http://schemas.openxmlformats.org/officeDocument/2006/relationships/oleObject" Target="embeddings/oleObject2027.bin"/><Relationship Id="rId5281" Type="http://schemas.openxmlformats.org/officeDocument/2006/relationships/oleObject" Target="embeddings/oleObject2794.bin"/><Relationship Id="rId7730" Type="http://schemas.openxmlformats.org/officeDocument/2006/relationships/image" Target="media/image3616.wmf"/><Relationship Id="rId2875" Type="http://schemas.openxmlformats.org/officeDocument/2006/relationships/image" Target="media/image1344.wmf"/><Relationship Id="rId3926" Type="http://schemas.openxmlformats.org/officeDocument/2006/relationships/oleObject" Target="embeddings/oleObject2062.bin"/><Relationship Id="rId6332" Type="http://schemas.openxmlformats.org/officeDocument/2006/relationships/oleObject" Target="embeddings/oleObject3353.bin"/><Relationship Id="rId847" Type="http://schemas.openxmlformats.org/officeDocument/2006/relationships/image" Target="media/image362.wmf"/><Relationship Id="rId1477" Type="http://schemas.openxmlformats.org/officeDocument/2006/relationships/oleObject" Target="embeddings/oleObject803.bin"/><Relationship Id="rId1891" Type="http://schemas.openxmlformats.org/officeDocument/2006/relationships/image" Target="media/image865.wmf"/><Relationship Id="rId2528" Type="http://schemas.openxmlformats.org/officeDocument/2006/relationships/oleObject" Target="embeddings/oleObject1353.bin"/><Relationship Id="rId2942" Type="http://schemas.openxmlformats.org/officeDocument/2006/relationships/oleObject" Target="embeddings/oleObject1561.bin"/><Relationship Id="rId914" Type="http://schemas.openxmlformats.org/officeDocument/2006/relationships/image" Target="media/image395.wmf"/><Relationship Id="rId1544" Type="http://schemas.openxmlformats.org/officeDocument/2006/relationships/image" Target="media/image703.wmf"/><Relationship Id="rId5001" Type="http://schemas.openxmlformats.org/officeDocument/2006/relationships/oleObject" Target="embeddings/oleObject2635.bin"/><Relationship Id="rId8157" Type="http://schemas.openxmlformats.org/officeDocument/2006/relationships/image" Target="media/image3819.wmf"/><Relationship Id="rId8571" Type="http://schemas.openxmlformats.org/officeDocument/2006/relationships/image" Target="media/image4016.wmf"/><Relationship Id="rId9208" Type="http://schemas.openxmlformats.org/officeDocument/2006/relationships/image" Target="media/image4318.wmf"/><Relationship Id="rId1611" Type="http://schemas.openxmlformats.org/officeDocument/2006/relationships/oleObject" Target="embeddings/oleObject871.bin"/><Relationship Id="rId4767" Type="http://schemas.openxmlformats.org/officeDocument/2006/relationships/oleObject" Target="embeddings/oleObject2499.bin"/><Relationship Id="rId5818" Type="http://schemas.openxmlformats.org/officeDocument/2006/relationships/oleObject" Target="embeddings/oleObject3080.bin"/><Relationship Id="rId7173" Type="http://schemas.openxmlformats.org/officeDocument/2006/relationships/oleObject" Target="embeddings/oleObject3811.bin"/><Relationship Id="rId8224" Type="http://schemas.openxmlformats.org/officeDocument/2006/relationships/oleObject" Target="embeddings/oleObject4373.bin"/><Relationship Id="rId3369" Type="http://schemas.openxmlformats.org/officeDocument/2006/relationships/image" Target="media/image1589.wmf"/><Relationship Id="rId7240" Type="http://schemas.openxmlformats.org/officeDocument/2006/relationships/image" Target="media/image3389.wmf"/><Relationship Id="rId2385" Type="http://schemas.openxmlformats.org/officeDocument/2006/relationships/image" Target="media/image1103.wmf"/><Relationship Id="rId3783" Type="http://schemas.openxmlformats.org/officeDocument/2006/relationships/oleObject" Target="embeddings/oleObject1989.bin"/><Relationship Id="rId4834" Type="http://schemas.openxmlformats.org/officeDocument/2006/relationships/image" Target="media/image2286.wmf"/><Relationship Id="rId357" Type="http://schemas.openxmlformats.org/officeDocument/2006/relationships/oleObject" Target="embeddings/oleObject226.bin"/><Relationship Id="rId2038" Type="http://schemas.openxmlformats.org/officeDocument/2006/relationships/oleObject" Target="embeddings/oleObject1097.bin"/><Relationship Id="rId3436" Type="http://schemas.openxmlformats.org/officeDocument/2006/relationships/oleObject" Target="embeddings/oleObject1810.bin"/><Relationship Id="rId3850" Type="http://schemas.openxmlformats.org/officeDocument/2006/relationships/image" Target="media/image1824.wmf"/><Relationship Id="rId4901" Type="http://schemas.openxmlformats.org/officeDocument/2006/relationships/oleObject" Target="embeddings/oleObject2582.bin"/><Relationship Id="rId9065" Type="http://schemas.openxmlformats.org/officeDocument/2006/relationships/oleObject" Target="embeddings/oleObject4814.bin"/><Relationship Id="rId771" Type="http://schemas.openxmlformats.org/officeDocument/2006/relationships/image" Target="media/image324.wmf"/><Relationship Id="rId2452" Type="http://schemas.openxmlformats.org/officeDocument/2006/relationships/oleObject" Target="embeddings/oleObject1312.bin"/><Relationship Id="rId3503" Type="http://schemas.openxmlformats.org/officeDocument/2006/relationships/image" Target="media/image1654.wmf"/><Relationship Id="rId6659" Type="http://schemas.openxmlformats.org/officeDocument/2006/relationships/image" Target="media/image3116.wmf"/><Relationship Id="rId424" Type="http://schemas.openxmlformats.org/officeDocument/2006/relationships/image" Target="media/image154.wmf"/><Relationship Id="rId1054" Type="http://schemas.openxmlformats.org/officeDocument/2006/relationships/image" Target="media/image463.wmf"/><Relationship Id="rId2105" Type="http://schemas.openxmlformats.org/officeDocument/2006/relationships/image" Target="media/image971.wmf"/><Relationship Id="rId5675" Type="http://schemas.openxmlformats.org/officeDocument/2006/relationships/oleObject" Target="embeddings/oleObject3005.bin"/><Relationship Id="rId6726" Type="http://schemas.openxmlformats.org/officeDocument/2006/relationships/image" Target="media/image3148.wmf"/><Relationship Id="rId8081" Type="http://schemas.openxmlformats.org/officeDocument/2006/relationships/image" Target="media/image3782.wmf"/><Relationship Id="rId9132" Type="http://schemas.openxmlformats.org/officeDocument/2006/relationships/image" Target="media/image4279.wmf"/><Relationship Id="rId1121" Type="http://schemas.openxmlformats.org/officeDocument/2006/relationships/oleObject" Target="embeddings/oleObject621.bin"/><Relationship Id="rId4277" Type="http://schemas.openxmlformats.org/officeDocument/2006/relationships/oleObject" Target="embeddings/oleObject2239.bin"/><Relationship Id="rId4691" Type="http://schemas.openxmlformats.org/officeDocument/2006/relationships/oleObject" Target="embeddings/oleObject2447.bin"/><Relationship Id="rId5328" Type="http://schemas.openxmlformats.org/officeDocument/2006/relationships/image" Target="media/image2507.wmf"/><Relationship Id="rId5742" Type="http://schemas.openxmlformats.org/officeDocument/2006/relationships/oleObject" Target="embeddings/oleObject3042.bin"/><Relationship Id="rId8898" Type="http://schemas.openxmlformats.org/officeDocument/2006/relationships/image" Target="media/image4168.wmf"/><Relationship Id="rId3293" Type="http://schemas.openxmlformats.org/officeDocument/2006/relationships/image" Target="media/image1552.wmf"/><Relationship Id="rId4344" Type="http://schemas.openxmlformats.org/officeDocument/2006/relationships/oleObject" Target="embeddings/oleObject2272.bin"/><Relationship Id="rId1938" Type="http://schemas.openxmlformats.org/officeDocument/2006/relationships/oleObject" Target="embeddings/oleObject1046.bin"/><Relationship Id="rId3360" Type="http://schemas.openxmlformats.org/officeDocument/2006/relationships/oleObject" Target="embeddings/oleObject1772.bin"/><Relationship Id="rId7567" Type="http://schemas.openxmlformats.org/officeDocument/2006/relationships/oleObject" Target="embeddings/oleObject4016.bin"/><Relationship Id="rId8965" Type="http://schemas.openxmlformats.org/officeDocument/2006/relationships/oleObject" Target="embeddings/oleObject4760.bin"/><Relationship Id="rId281" Type="http://schemas.openxmlformats.org/officeDocument/2006/relationships/oleObject" Target="embeddings/oleObject171.bin"/><Relationship Id="rId3013" Type="http://schemas.openxmlformats.org/officeDocument/2006/relationships/image" Target="media/image1413.wmf"/><Relationship Id="rId4411" Type="http://schemas.openxmlformats.org/officeDocument/2006/relationships/image" Target="media/image2102.wmf"/><Relationship Id="rId6169" Type="http://schemas.openxmlformats.org/officeDocument/2006/relationships/image" Target="media/image2898.wmf"/><Relationship Id="rId7981" Type="http://schemas.openxmlformats.org/officeDocument/2006/relationships/oleObject" Target="embeddings/oleObject4248.bin"/><Relationship Id="rId8618" Type="http://schemas.openxmlformats.org/officeDocument/2006/relationships/oleObject" Target="embeddings/oleObject4575.bin"/><Relationship Id="rId6583" Type="http://schemas.openxmlformats.org/officeDocument/2006/relationships/image" Target="media/image3082.wmf"/><Relationship Id="rId7634" Type="http://schemas.openxmlformats.org/officeDocument/2006/relationships/oleObject" Target="embeddings/oleObject4049.bin"/><Relationship Id="rId2779" Type="http://schemas.openxmlformats.org/officeDocument/2006/relationships/oleObject" Target="embeddings/oleObject1479.bin"/><Relationship Id="rId5185" Type="http://schemas.openxmlformats.org/officeDocument/2006/relationships/oleObject" Target="embeddings/oleObject2740.bin"/><Relationship Id="rId6236" Type="http://schemas.openxmlformats.org/officeDocument/2006/relationships/image" Target="media/image2928.wmf"/><Relationship Id="rId6650" Type="http://schemas.openxmlformats.org/officeDocument/2006/relationships/oleObject" Target="embeddings/oleObject3535.bin"/><Relationship Id="rId7701" Type="http://schemas.openxmlformats.org/officeDocument/2006/relationships/oleObject" Target="embeddings/oleObject4090.bin"/><Relationship Id="rId1795" Type="http://schemas.openxmlformats.org/officeDocument/2006/relationships/oleObject" Target="embeddings/oleObject970.bin"/><Relationship Id="rId2846" Type="http://schemas.openxmlformats.org/officeDocument/2006/relationships/oleObject" Target="embeddings/oleObject1513.bin"/><Relationship Id="rId5252" Type="http://schemas.openxmlformats.org/officeDocument/2006/relationships/image" Target="media/image2474.wmf"/><Relationship Id="rId6303" Type="http://schemas.openxmlformats.org/officeDocument/2006/relationships/oleObject" Target="embeddings/oleObject3338.bin"/><Relationship Id="rId87" Type="http://schemas.openxmlformats.org/officeDocument/2006/relationships/oleObject" Target="embeddings/oleObject47.bin"/><Relationship Id="rId818" Type="http://schemas.openxmlformats.org/officeDocument/2006/relationships/oleObject" Target="embeddings/oleObject467.bin"/><Relationship Id="rId1448" Type="http://schemas.openxmlformats.org/officeDocument/2006/relationships/image" Target="media/image656.wmf"/><Relationship Id="rId8475" Type="http://schemas.openxmlformats.org/officeDocument/2006/relationships/oleObject" Target="embeddings/oleObject4501.bin"/><Relationship Id="rId1862" Type="http://schemas.openxmlformats.org/officeDocument/2006/relationships/oleObject" Target="embeddings/oleObject1008.bin"/><Relationship Id="rId2913" Type="http://schemas.openxmlformats.org/officeDocument/2006/relationships/image" Target="media/image1363.wmf"/><Relationship Id="rId7077" Type="http://schemas.openxmlformats.org/officeDocument/2006/relationships/image" Target="media/image3316.wmf"/><Relationship Id="rId7491" Type="http://schemas.openxmlformats.org/officeDocument/2006/relationships/oleObject" Target="embeddings/oleObject3978.bin"/><Relationship Id="rId8128" Type="http://schemas.openxmlformats.org/officeDocument/2006/relationships/oleObject" Target="embeddings/oleObject4320.bin"/><Relationship Id="rId1515" Type="http://schemas.openxmlformats.org/officeDocument/2006/relationships/oleObject" Target="embeddings/oleObject823.bin"/><Relationship Id="rId6093" Type="http://schemas.openxmlformats.org/officeDocument/2006/relationships/image" Target="media/image2871.wmf"/><Relationship Id="rId7144" Type="http://schemas.openxmlformats.org/officeDocument/2006/relationships/oleObject" Target="embeddings/oleObject3795.bin"/><Relationship Id="rId8542" Type="http://schemas.openxmlformats.org/officeDocument/2006/relationships/image" Target="media/image4003.wmf"/><Relationship Id="rId3687" Type="http://schemas.openxmlformats.org/officeDocument/2006/relationships/image" Target="media/image1743.wmf"/><Relationship Id="rId4738" Type="http://schemas.openxmlformats.org/officeDocument/2006/relationships/oleObject" Target="embeddings/oleObject2479.bin"/><Relationship Id="rId2289" Type="http://schemas.openxmlformats.org/officeDocument/2006/relationships/oleObject" Target="embeddings/oleObject1223.bin"/><Relationship Id="rId3754" Type="http://schemas.openxmlformats.org/officeDocument/2006/relationships/image" Target="media/image1776.wmf"/><Relationship Id="rId4805" Type="http://schemas.openxmlformats.org/officeDocument/2006/relationships/image" Target="media/image2276.wmf"/><Relationship Id="rId6160" Type="http://schemas.openxmlformats.org/officeDocument/2006/relationships/oleObject" Target="embeddings/oleObject3263.bin"/><Relationship Id="rId7211" Type="http://schemas.openxmlformats.org/officeDocument/2006/relationships/image" Target="media/image3376.wmf"/><Relationship Id="rId675" Type="http://schemas.openxmlformats.org/officeDocument/2006/relationships/oleObject" Target="embeddings/oleObject395.bin"/><Relationship Id="rId2356" Type="http://schemas.openxmlformats.org/officeDocument/2006/relationships/oleObject" Target="embeddings/oleObject1262.bin"/><Relationship Id="rId2770" Type="http://schemas.openxmlformats.org/officeDocument/2006/relationships/image" Target="media/image1292.wmf"/><Relationship Id="rId3407" Type="http://schemas.openxmlformats.org/officeDocument/2006/relationships/image" Target="media/image1608.wmf"/><Relationship Id="rId3821" Type="http://schemas.openxmlformats.org/officeDocument/2006/relationships/oleObject" Target="embeddings/oleObject2008.bin"/><Relationship Id="rId6977" Type="http://schemas.openxmlformats.org/officeDocument/2006/relationships/image" Target="media/image3273.wmf"/><Relationship Id="rId328" Type="http://schemas.openxmlformats.org/officeDocument/2006/relationships/oleObject" Target="embeddings/oleObject209.bin"/><Relationship Id="rId742" Type="http://schemas.openxmlformats.org/officeDocument/2006/relationships/oleObject" Target="embeddings/oleObject429.bin"/><Relationship Id="rId1372" Type="http://schemas.openxmlformats.org/officeDocument/2006/relationships/image" Target="media/image618.wmf"/><Relationship Id="rId2009" Type="http://schemas.openxmlformats.org/officeDocument/2006/relationships/image" Target="media/image923.wmf"/><Relationship Id="rId2423" Type="http://schemas.openxmlformats.org/officeDocument/2006/relationships/image" Target="media/image1122.wmf"/><Relationship Id="rId5579" Type="http://schemas.openxmlformats.org/officeDocument/2006/relationships/oleObject" Target="embeddings/oleObject2950.bin"/><Relationship Id="rId9036" Type="http://schemas.openxmlformats.org/officeDocument/2006/relationships/image" Target="media/image4236.wmf"/><Relationship Id="rId1025" Type="http://schemas.openxmlformats.org/officeDocument/2006/relationships/oleObject" Target="embeddings/oleObject573.bin"/><Relationship Id="rId4595" Type="http://schemas.openxmlformats.org/officeDocument/2006/relationships/oleObject" Target="embeddings/oleObject2399.bin"/><Relationship Id="rId5646" Type="http://schemas.openxmlformats.org/officeDocument/2006/relationships/image" Target="media/image2653.wmf"/><Relationship Id="rId5993" Type="http://schemas.openxmlformats.org/officeDocument/2006/relationships/oleObject" Target="embeddings/oleObject3168.bin"/><Relationship Id="rId8052" Type="http://schemas.openxmlformats.org/officeDocument/2006/relationships/image" Target="media/image3768.wmf"/><Relationship Id="rId9103" Type="http://schemas.openxmlformats.org/officeDocument/2006/relationships/oleObject" Target="embeddings/oleObject4835.bin"/><Relationship Id="rId3197" Type="http://schemas.openxmlformats.org/officeDocument/2006/relationships/image" Target="media/image1505.wmf"/><Relationship Id="rId4248" Type="http://schemas.openxmlformats.org/officeDocument/2006/relationships/image" Target="media/image2020.wmf"/><Relationship Id="rId4662" Type="http://schemas.openxmlformats.org/officeDocument/2006/relationships/image" Target="media/image2226.wmf"/><Relationship Id="rId5713" Type="http://schemas.openxmlformats.org/officeDocument/2006/relationships/oleObject" Target="embeddings/oleObject3026.bin"/><Relationship Id="rId8869" Type="http://schemas.openxmlformats.org/officeDocument/2006/relationships/oleObject" Target="embeddings/oleObject4712.bin"/><Relationship Id="rId185" Type="http://schemas.openxmlformats.org/officeDocument/2006/relationships/oleObject" Target="embeddings/oleObject113.bin"/><Relationship Id="rId1909" Type="http://schemas.openxmlformats.org/officeDocument/2006/relationships/image" Target="media/image874.wmf"/><Relationship Id="rId3264" Type="http://schemas.openxmlformats.org/officeDocument/2006/relationships/oleObject" Target="embeddings/oleObject1722.bin"/><Relationship Id="rId4315" Type="http://schemas.openxmlformats.org/officeDocument/2006/relationships/oleObject" Target="embeddings/oleObject2258.bin"/><Relationship Id="rId7885" Type="http://schemas.openxmlformats.org/officeDocument/2006/relationships/image" Target="media/image3686.wmf"/><Relationship Id="rId8936" Type="http://schemas.openxmlformats.org/officeDocument/2006/relationships/image" Target="media/image4187.wmf"/><Relationship Id="rId2280" Type="http://schemas.openxmlformats.org/officeDocument/2006/relationships/image" Target="media/image1058.wmf"/><Relationship Id="rId3331" Type="http://schemas.openxmlformats.org/officeDocument/2006/relationships/image" Target="media/image1570.wmf"/><Relationship Id="rId6487" Type="http://schemas.openxmlformats.org/officeDocument/2006/relationships/image" Target="media/image3039.wmf"/><Relationship Id="rId7538" Type="http://schemas.openxmlformats.org/officeDocument/2006/relationships/image" Target="media/image3533.wmf"/><Relationship Id="rId7952" Type="http://schemas.openxmlformats.org/officeDocument/2006/relationships/image" Target="media/image3719.wmf"/><Relationship Id="rId252" Type="http://schemas.openxmlformats.org/officeDocument/2006/relationships/image" Target="media/image92.wmf"/><Relationship Id="rId5089" Type="http://schemas.openxmlformats.org/officeDocument/2006/relationships/oleObject" Target="embeddings/oleObject2679.bin"/><Relationship Id="rId6554" Type="http://schemas.openxmlformats.org/officeDocument/2006/relationships/oleObject" Target="embeddings/oleObject3480.bin"/><Relationship Id="rId7605" Type="http://schemas.openxmlformats.org/officeDocument/2006/relationships/oleObject" Target="embeddings/oleObject4035.bin"/><Relationship Id="rId1699" Type="http://schemas.openxmlformats.org/officeDocument/2006/relationships/oleObject" Target="embeddings/oleObject916.bin"/><Relationship Id="rId2000" Type="http://schemas.openxmlformats.org/officeDocument/2006/relationships/oleObject" Target="embeddings/oleObject1078.bin"/><Relationship Id="rId5156" Type="http://schemas.openxmlformats.org/officeDocument/2006/relationships/oleObject" Target="embeddings/oleObject2720.bin"/><Relationship Id="rId5570" Type="http://schemas.openxmlformats.org/officeDocument/2006/relationships/oleObject" Target="embeddings/oleObject2945.bin"/><Relationship Id="rId6207" Type="http://schemas.openxmlformats.org/officeDocument/2006/relationships/oleObject" Target="embeddings/oleObject3290.bin"/><Relationship Id="rId4172" Type="http://schemas.openxmlformats.org/officeDocument/2006/relationships/oleObject" Target="embeddings/oleObject2186.bin"/><Relationship Id="rId5223" Type="http://schemas.openxmlformats.org/officeDocument/2006/relationships/oleObject" Target="embeddings/oleObject2760.bin"/><Relationship Id="rId6621" Type="http://schemas.openxmlformats.org/officeDocument/2006/relationships/image" Target="media/image3098.wmf"/><Relationship Id="rId8379" Type="http://schemas.openxmlformats.org/officeDocument/2006/relationships/oleObject" Target="embeddings/oleObject4453.bin"/><Relationship Id="rId1766" Type="http://schemas.openxmlformats.org/officeDocument/2006/relationships/oleObject" Target="embeddings/oleObject953.bin"/><Relationship Id="rId2817" Type="http://schemas.openxmlformats.org/officeDocument/2006/relationships/oleObject" Target="embeddings/oleObject1498.bin"/><Relationship Id="rId8793" Type="http://schemas.openxmlformats.org/officeDocument/2006/relationships/oleObject" Target="embeddings/oleObject4671.bin"/><Relationship Id="rId58" Type="http://schemas.openxmlformats.org/officeDocument/2006/relationships/oleObject" Target="embeddings/oleObject32.bin"/><Relationship Id="rId1419" Type="http://schemas.openxmlformats.org/officeDocument/2006/relationships/oleObject" Target="embeddings/oleObject774.bin"/><Relationship Id="rId1833" Type="http://schemas.openxmlformats.org/officeDocument/2006/relationships/image" Target="media/image836.wmf"/><Relationship Id="rId4989" Type="http://schemas.openxmlformats.org/officeDocument/2006/relationships/oleObject" Target="embeddings/oleObject2629.bin"/><Relationship Id="rId7048" Type="http://schemas.openxmlformats.org/officeDocument/2006/relationships/oleObject" Target="embeddings/oleObject3736.bin"/><Relationship Id="rId7395" Type="http://schemas.openxmlformats.org/officeDocument/2006/relationships/image" Target="media/image3464.wmf"/><Relationship Id="rId8446" Type="http://schemas.openxmlformats.org/officeDocument/2006/relationships/image" Target="media/image3956.wmf"/><Relationship Id="rId8860" Type="http://schemas.openxmlformats.org/officeDocument/2006/relationships/image" Target="media/image4149.wmf"/><Relationship Id="rId1900" Type="http://schemas.openxmlformats.org/officeDocument/2006/relationships/oleObject" Target="embeddings/oleObject1027.bin"/><Relationship Id="rId7462" Type="http://schemas.openxmlformats.org/officeDocument/2006/relationships/oleObject" Target="embeddings/oleObject3962.bin"/><Relationship Id="rId8513" Type="http://schemas.openxmlformats.org/officeDocument/2006/relationships/oleObject" Target="embeddings/oleObject4520.bin"/><Relationship Id="rId3658" Type="http://schemas.openxmlformats.org/officeDocument/2006/relationships/oleObject" Target="embeddings/oleObject1926.bin"/><Relationship Id="rId4709" Type="http://schemas.openxmlformats.org/officeDocument/2006/relationships/oleObject" Target="embeddings/oleObject2464.bin"/><Relationship Id="rId6064" Type="http://schemas.openxmlformats.org/officeDocument/2006/relationships/oleObject" Target="embeddings/oleObject3204.bin"/><Relationship Id="rId7115" Type="http://schemas.openxmlformats.org/officeDocument/2006/relationships/oleObject" Target="embeddings/oleObject3780.bin"/><Relationship Id="rId579" Type="http://schemas.openxmlformats.org/officeDocument/2006/relationships/image" Target="media/image230.wmf"/><Relationship Id="rId993" Type="http://schemas.openxmlformats.org/officeDocument/2006/relationships/oleObject" Target="embeddings/oleObject557.bin"/><Relationship Id="rId2674" Type="http://schemas.openxmlformats.org/officeDocument/2006/relationships/image" Target="media/image1244.wmf"/><Relationship Id="rId5080" Type="http://schemas.openxmlformats.org/officeDocument/2006/relationships/image" Target="media/image2402.wmf"/><Relationship Id="rId6131" Type="http://schemas.openxmlformats.org/officeDocument/2006/relationships/oleObject" Target="embeddings/oleObject3239.bin"/><Relationship Id="rId9287" Type="http://schemas.openxmlformats.org/officeDocument/2006/relationships/theme" Target="theme/theme1.xml"/><Relationship Id="rId646" Type="http://schemas.openxmlformats.org/officeDocument/2006/relationships/image" Target="media/image263.wmf"/><Relationship Id="rId1276" Type="http://schemas.openxmlformats.org/officeDocument/2006/relationships/image" Target="media/image573.wmf"/><Relationship Id="rId2327" Type="http://schemas.openxmlformats.org/officeDocument/2006/relationships/oleObject" Target="embeddings/oleObject1246.bin"/><Relationship Id="rId3725" Type="http://schemas.openxmlformats.org/officeDocument/2006/relationships/image" Target="media/image1762.wmf"/><Relationship Id="rId1690" Type="http://schemas.openxmlformats.org/officeDocument/2006/relationships/image" Target="media/image776.wmf"/><Relationship Id="rId2741" Type="http://schemas.openxmlformats.org/officeDocument/2006/relationships/oleObject" Target="embeddings/oleObject1460.bin"/><Relationship Id="rId5897" Type="http://schemas.openxmlformats.org/officeDocument/2006/relationships/image" Target="media/image2774.wmf"/><Relationship Id="rId6948" Type="http://schemas.openxmlformats.org/officeDocument/2006/relationships/image" Target="media/image3259.wmf"/><Relationship Id="rId9007" Type="http://schemas.openxmlformats.org/officeDocument/2006/relationships/oleObject" Target="embeddings/oleObject4781.bin"/><Relationship Id="rId713" Type="http://schemas.openxmlformats.org/officeDocument/2006/relationships/image" Target="media/image295.wmf"/><Relationship Id="rId1343" Type="http://schemas.openxmlformats.org/officeDocument/2006/relationships/oleObject" Target="embeddings/oleObject736.bin"/><Relationship Id="rId4499" Type="http://schemas.openxmlformats.org/officeDocument/2006/relationships/oleObject" Target="embeddings/oleObject2351.bin"/><Relationship Id="rId5964" Type="http://schemas.openxmlformats.org/officeDocument/2006/relationships/image" Target="media/image2807.wmf"/><Relationship Id="rId8370" Type="http://schemas.openxmlformats.org/officeDocument/2006/relationships/image" Target="media/image3918.wmf"/><Relationship Id="rId1410" Type="http://schemas.openxmlformats.org/officeDocument/2006/relationships/image" Target="media/image637.wmf"/><Relationship Id="rId4566" Type="http://schemas.openxmlformats.org/officeDocument/2006/relationships/image" Target="media/image2178.wmf"/><Relationship Id="rId4980" Type="http://schemas.openxmlformats.org/officeDocument/2006/relationships/image" Target="media/image2352.wmf"/><Relationship Id="rId5617" Type="http://schemas.openxmlformats.org/officeDocument/2006/relationships/oleObject" Target="embeddings/oleObject2970.bin"/><Relationship Id="rId8023" Type="http://schemas.openxmlformats.org/officeDocument/2006/relationships/oleObject" Target="embeddings/oleObject4266.bin"/><Relationship Id="rId3168" Type="http://schemas.openxmlformats.org/officeDocument/2006/relationships/oleObject" Target="embeddings/oleObject1674.bin"/><Relationship Id="rId3582" Type="http://schemas.openxmlformats.org/officeDocument/2006/relationships/oleObject" Target="embeddings/oleObject1888.bin"/><Relationship Id="rId4219" Type="http://schemas.openxmlformats.org/officeDocument/2006/relationships/oleObject" Target="embeddings/oleObject2210.bin"/><Relationship Id="rId4633" Type="http://schemas.openxmlformats.org/officeDocument/2006/relationships/oleObject" Target="embeddings/oleObject2418.bin"/><Relationship Id="rId7789" Type="http://schemas.openxmlformats.org/officeDocument/2006/relationships/image" Target="media/image3638.wmf"/><Relationship Id="rId2184" Type="http://schemas.openxmlformats.org/officeDocument/2006/relationships/image" Target="media/image1010.wmf"/><Relationship Id="rId3235" Type="http://schemas.openxmlformats.org/officeDocument/2006/relationships/image" Target="media/image1524.wmf"/><Relationship Id="rId7856" Type="http://schemas.openxmlformats.org/officeDocument/2006/relationships/oleObject" Target="embeddings/oleObject4181.bin"/><Relationship Id="rId156" Type="http://schemas.openxmlformats.org/officeDocument/2006/relationships/oleObject" Target="embeddings/oleObject95.bin"/><Relationship Id="rId570" Type="http://schemas.openxmlformats.org/officeDocument/2006/relationships/oleObject" Target="embeddings/oleObject341.bin"/><Relationship Id="rId2251" Type="http://schemas.openxmlformats.org/officeDocument/2006/relationships/oleObject" Target="embeddings/oleObject1204.bin"/><Relationship Id="rId3302" Type="http://schemas.openxmlformats.org/officeDocument/2006/relationships/oleObject" Target="embeddings/oleObject1742.bin"/><Relationship Id="rId4700" Type="http://schemas.openxmlformats.org/officeDocument/2006/relationships/oleObject" Target="embeddings/oleObject2455.bin"/><Relationship Id="rId6458" Type="http://schemas.openxmlformats.org/officeDocument/2006/relationships/image" Target="media/image3025.wmf"/><Relationship Id="rId7509" Type="http://schemas.openxmlformats.org/officeDocument/2006/relationships/oleObject" Target="embeddings/oleObject3987.bin"/><Relationship Id="rId8907" Type="http://schemas.openxmlformats.org/officeDocument/2006/relationships/oleObject" Target="embeddings/oleObject4731.bin"/><Relationship Id="rId223" Type="http://schemas.openxmlformats.org/officeDocument/2006/relationships/oleObject" Target="embeddings/oleObject138.bin"/><Relationship Id="rId6872" Type="http://schemas.openxmlformats.org/officeDocument/2006/relationships/image" Target="media/image3221.wmf"/><Relationship Id="rId7923" Type="http://schemas.openxmlformats.org/officeDocument/2006/relationships/image" Target="media/image3705.wmf"/><Relationship Id="rId4076" Type="http://schemas.openxmlformats.org/officeDocument/2006/relationships/oleObject" Target="embeddings/oleObject2138.bin"/><Relationship Id="rId5474" Type="http://schemas.openxmlformats.org/officeDocument/2006/relationships/image" Target="media/image2574.wmf"/><Relationship Id="rId6525" Type="http://schemas.openxmlformats.org/officeDocument/2006/relationships/oleObject" Target="embeddings/oleObject3464.bin"/><Relationship Id="rId4490" Type="http://schemas.openxmlformats.org/officeDocument/2006/relationships/image" Target="media/image2140.wmf"/><Relationship Id="rId5127" Type="http://schemas.openxmlformats.org/officeDocument/2006/relationships/oleObject" Target="embeddings/oleObject2700.bin"/><Relationship Id="rId5541" Type="http://schemas.openxmlformats.org/officeDocument/2006/relationships/image" Target="media/image2607.wmf"/><Relationship Id="rId8697" Type="http://schemas.openxmlformats.org/officeDocument/2006/relationships/image" Target="media/image4075.wmf"/><Relationship Id="rId1737" Type="http://schemas.openxmlformats.org/officeDocument/2006/relationships/oleObject" Target="embeddings/oleObject935.bin"/><Relationship Id="rId3092" Type="http://schemas.openxmlformats.org/officeDocument/2006/relationships/oleObject" Target="embeddings/oleObject1636.bin"/><Relationship Id="rId4143" Type="http://schemas.openxmlformats.org/officeDocument/2006/relationships/image" Target="media/image1968.wmf"/><Relationship Id="rId7299" Type="http://schemas.openxmlformats.org/officeDocument/2006/relationships/oleObject" Target="embeddings/oleObject3879.bin"/><Relationship Id="rId8764" Type="http://schemas.openxmlformats.org/officeDocument/2006/relationships/oleObject" Target="embeddings/oleObject4656.bin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205.bin"/><Relationship Id="rId7366" Type="http://schemas.openxmlformats.org/officeDocument/2006/relationships/oleObject" Target="embeddings/oleObject3913.bin"/><Relationship Id="rId7780" Type="http://schemas.openxmlformats.org/officeDocument/2006/relationships/oleObject" Target="embeddings/oleObject4143.bin"/><Relationship Id="rId8417" Type="http://schemas.openxmlformats.org/officeDocument/2006/relationships/oleObject" Target="embeddings/oleObject4472.bin"/><Relationship Id="rId1804" Type="http://schemas.openxmlformats.org/officeDocument/2006/relationships/image" Target="media/image826.wmf"/><Relationship Id="rId6382" Type="http://schemas.openxmlformats.org/officeDocument/2006/relationships/oleObject" Target="embeddings/oleObject3386.bin"/><Relationship Id="rId7019" Type="http://schemas.openxmlformats.org/officeDocument/2006/relationships/image" Target="media/image3294.wmf"/><Relationship Id="rId7433" Type="http://schemas.openxmlformats.org/officeDocument/2006/relationships/image" Target="media/image3483.wmf"/><Relationship Id="rId8831" Type="http://schemas.openxmlformats.org/officeDocument/2006/relationships/oleObject" Target="embeddings/oleObject4693.bin"/><Relationship Id="rId3976" Type="http://schemas.openxmlformats.org/officeDocument/2006/relationships/image" Target="media/image1885.wmf"/><Relationship Id="rId6035" Type="http://schemas.openxmlformats.org/officeDocument/2006/relationships/image" Target="media/image2842.wmf"/><Relationship Id="rId897" Type="http://schemas.openxmlformats.org/officeDocument/2006/relationships/oleObject" Target="embeddings/oleObject507.bin"/><Relationship Id="rId2578" Type="http://schemas.openxmlformats.org/officeDocument/2006/relationships/oleObject" Target="embeddings/oleObject1378.bin"/><Relationship Id="rId2992" Type="http://schemas.openxmlformats.org/officeDocument/2006/relationships/oleObject" Target="embeddings/oleObject1586.bin"/><Relationship Id="rId3629" Type="http://schemas.openxmlformats.org/officeDocument/2006/relationships/image" Target="media/image1714.wmf"/><Relationship Id="rId5051" Type="http://schemas.openxmlformats.org/officeDocument/2006/relationships/oleObject" Target="embeddings/oleObject2660.bin"/><Relationship Id="rId7500" Type="http://schemas.openxmlformats.org/officeDocument/2006/relationships/image" Target="media/image3514.wmf"/><Relationship Id="rId9258" Type="http://schemas.openxmlformats.org/officeDocument/2006/relationships/image" Target="media/image4343.wmf"/><Relationship Id="rId964" Type="http://schemas.openxmlformats.org/officeDocument/2006/relationships/image" Target="media/image418.wmf"/><Relationship Id="rId1594" Type="http://schemas.openxmlformats.org/officeDocument/2006/relationships/image" Target="media/image728.wmf"/><Relationship Id="rId2645" Type="http://schemas.openxmlformats.org/officeDocument/2006/relationships/image" Target="media/image1230.wmf"/><Relationship Id="rId6102" Type="http://schemas.openxmlformats.org/officeDocument/2006/relationships/oleObject" Target="embeddings/oleObject3223.bin"/><Relationship Id="rId617" Type="http://schemas.openxmlformats.org/officeDocument/2006/relationships/image" Target="media/image249.wmf"/><Relationship Id="rId1247" Type="http://schemas.openxmlformats.org/officeDocument/2006/relationships/oleObject" Target="embeddings/oleObject685.bin"/><Relationship Id="rId1661" Type="http://schemas.openxmlformats.org/officeDocument/2006/relationships/oleObject" Target="embeddings/oleObject896.bin"/><Relationship Id="rId2712" Type="http://schemas.openxmlformats.org/officeDocument/2006/relationships/image" Target="media/image1263.wmf"/><Relationship Id="rId5868" Type="http://schemas.openxmlformats.org/officeDocument/2006/relationships/oleObject" Target="embeddings/oleObject3105.bin"/><Relationship Id="rId6919" Type="http://schemas.openxmlformats.org/officeDocument/2006/relationships/oleObject" Target="embeddings/oleObject3671.bin"/><Relationship Id="rId8274" Type="http://schemas.openxmlformats.org/officeDocument/2006/relationships/image" Target="media/image3871.wmf"/><Relationship Id="rId1314" Type="http://schemas.openxmlformats.org/officeDocument/2006/relationships/image" Target="media/image589.wmf"/><Relationship Id="rId4884" Type="http://schemas.openxmlformats.org/officeDocument/2006/relationships/image" Target="media/image2312.wmf"/><Relationship Id="rId5935" Type="http://schemas.openxmlformats.org/officeDocument/2006/relationships/oleObject" Target="embeddings/oleObject3139.bin"/><Relationship Id="rId7290" Type="http://schemas.openxmlformats.org/officeDocument/2006/relationships/image" Target="media/image3412.wmf"/><Relationship Id="rId8341" Type="http://schemas.openxmlformats.org/officeDocument/2006/relationships/oleObject" Target="embeddings/oleObject4433.bin"/><Relationship Id="rId3486" Type="http://schemas.openxmlformats.org/officeDocument/2006/relationships/oleObject" Target="embeddings/oleObject1837.bin"/><Relationship Id="rId4537" Type="http://schemas.openxmlformats.org/officeDocument/2006/relationships/oleObject" Target="embeddings/oleObject2370.bin"/><Relationship Id="rId20" Type="http://schemas.openxmlformats.org/officeDocument/2006/relationships/image" Target="media/image11.wmf"/><Relationship Id="rId2088" Type="http://schemas.openxmlformats.org/officeDocument/2006/relationships/oleObject" Target="embeddings/oleObject1122.bin"/><Relationship Id="rId3139" Type="http://schemas.openxmlformats.org/officeDocument/2006/relationships/image" Target="media/image1476.wmf"/><Relationship Id="rId4951" Type="http://schemas.openxmlformats.org/officeDocument/2006/relationships/oleObject" Target="embeddings/oleObject2610.bin"/><Relationship Id="rId7010" Type="http://schemas.openxmlformats.org/officeDocument/2006/relationships/oleObject" Target="embeddings/oleObject3717.bin"/><Relationship Id="rId474" Type="http://schemas.openxmlformats.org/officeDocument/2006/relationships/image" Target="media/image178.wmf"/><Relationship Id="rId2155" Type="http://schemas.openxmlformats.org/officeDocument/2006/relationships/oleObject" Target="embeddings/oleObject1156.bin"/><Relationship Id="rId3553" Type="http://schemas.openxmlformats.org/officeDocument/2006/relationships/image" Target="media/image1676.wmf"/><Relationship Id="rId4604" Type="http://schemas.openxmlformats.org/officeDocument/2006/relationships/image" Target="media/image2197.wmf"/><Relationship Id="rId9182" Type="http://schemas.openxmlformats.org/officeDocument/2006/relationships/image" Target="media/image4305.wmf"/><Relationship Id="rId127" Type="http://schemas.openxmlformats.org/officeDocument/2006/relationships/image" Target="media/image51.wmf"/><Relationship Id="rId3206" Type="http://schemas.openxmlformats.org/officeDocument/2006/relationships/oleObject" Target="embeddings/oleObject1693.bin"/><Relationship Id="rId3620" Type="http://schemas.openxmlformats.org/officeDocument/2006/relationships/oleObject" Target="embeddings/oleObject1907.bin"/><Relationship Id="rId6776" Type="http://schemas.openxmlformats.org/officeDocument/2006/relationships/oleObject" Target="embeddings/oleObject3599.bin"/><Relationship Id="rId7827" Type="http://schemas.openxmlformats.org/officeDocument/2006/relationships/image" Target="media/image3657.wmf"/><Relationship Id="rId541" Type="http://schemas.openxmlformats.org/officeDocument/2006/relationships/image" Target="media/image211.wmf"/><Relationship Id="rId1171" Type="http://schemas.openxmlformats.org/officeDocument/2006/relationships/image" Target="media/image521.wmf"/><Relationship Id="rId2222" Type="http://schemas.openxmlformats.org/officeDocument/2006/relationships/image" Target="media/image1029.wmf"/><Relationship Id="rId5378" Type="http://schemas.openxmlformats.org/officeDocument/2006/relationships/image" Target="media/image2530.wmf"/><Relationship Id="rId5792" Type="http://schemas.openxmlformats.org/officeDocument/2006/relationships/oleObject" Target="embeddings/oleObject3067.bin"/><Relationship Id="rId6429" Type="http://schemas.openxmlformats.org/officeDocument/2006/relationships/oleObject" Target="embeddings/oleObject3413.bin"/><Relationship Id="rId6843" Type="http://schemas.openxmlformats.org/officeDocument/2006/relationships/oleObject" Target="embeddings/oleObject3633.bin"/><Relationship Id="rId1988" Type="http://schemas.openxmlformats.org/officeDocument/2006/relationships/oleObject" Target="embeddings/oleObject1072.bin"/><Relationship Id="rId4394" Type="http://schemas.openxmlformats.org/officeDocument/2006/relationships/oleObject" Target="embeddings/oleObject2297.bin"/><Relationship Id="rId5445" Type="http://schemas.openxmlformats.org/officeDocument/2006/relationships/oleObject" Target="embeddings/oleObject2880.bin"/><Relationship Id="rId4047" Type="http://schemas.openxmlformats.org/officeDocument/2006/relationships/image" Target="media/image1920.wmf"/><Relationship Id="rId4461" Type="http://schemas.openxmlformats.org/officeDocument/2006/relationships/oleObject" Target="embeddings/oleObject2332.bin"/><Relationship Id="rId5512" Type="http://schemas.openxmlformats.org/officeDocument/2006/relationships/oleObject" Target="embeddings/oleObject2916.bin"/><Relationship Id="rId6910" Type="http://schemas.openxmlformats.org/officeDocument/2006/relationships/image" Target="media/image3240.wmf"/><Relationship Id="rId8668" Type="http://schemas.openxmlformats.org/officeDocument/2006/relationships/oleObject" Target="embeddings/oleObject4603.bin"/><Relationship Id="rId3063" Type="http://schemas.openxmlformats.org/officeDocument/2006/relationships/image" Target="media/image1438.wmf"/><Relationship Id="rId4114" Type="http://schemas.openxmlformats.org/officeDocument/2006/relationships/oleObject" Target="embeddings/oleObject2157.bin"/><Relationship Id="rId1708" Type="http://schemas.openxmlformats.org/officeDocument/2006/relationships/image" Target="media/image784.wmf"/><Relationship Id="rId3130" Type="http://schemas.openxmlformats.org/officeDocument/2006/relationships/oleObject" Target="embeddings/oleObject1655.bin"/><Relationship Id="rId6286" Type="http://schemas.openxmlformats.org/officeDocument/2006/relationships/image" Target="media/image2953.wmf"/><Relationship Id="rId7337" Type="http://schemas.openxmlformats.org/officeDocument/2006/relationships/image" Target="media/image3435.wmf"/><Relationship Id="rId7684" Type="http://schemas.openxmlformats.org/officeDocument/2006/relationships/image" Target="media/image3599.wmf"/><Relationship Id="rId8735" Type="http://schemas.openxmlformats.org/officeDocument/2006/relationships/oleObject" Target="embeddings/oleObject4640.bin"/><Relationship Id="rId7751" Type="http://schemas.openxmlformats.org/officeDocument/2006/relationships/oleObject" Target="embeddings/oleObject4128.bin"/><Relationship Id="rId8802" Type="http://schemas.openxmlformats.org/officeDocument/2006/relationships/oleObject" Target="embeddings/oleObject4677.bin"/><Relationship Id="rId2896" Type="http://schemas.openxmlformats.org/officeDocument/2006/relationships/oleObject" Target="embeddings/oleObject1538.bin"/><Relationship Id="rId3947" Type="http://schemas.openxmlformats.org/officeDocument/2006/relationships/oleObject" Target="embeddings/oleObject2073.bin"/><Relationship Id="rId6353" Type="http://schemas.openxmlformats.org/officeDocument/2006/relationships/oleObject" Target="embeddings/oleObject3371.bin"/><Relationship Id="rId7404" Type="http://schemas.openxmlformats.org/officeDocument/2006/relationships/oleObject" Target="embeddings/oleObject3932.bin"/><Relationship Id="rId868" Type="http://schemas.openxmlformats.org/officeDocument/2006/relationships/oleObject" Target="embeddings/oleObject492.bin"/><Relationship Id="rId1498" Type="http://schemas.openxmlformats.org/officeDocument/2006/relationships/image" Target="media/image680.wmf"/><Relationship Id="rId2549" Type="http://schemas.openxmlformats.org/officeDocument/2006/relationships/image" Target="media/image1182.wmf"/><Relationship Id="rId2963" Type="http://schemas.openxmlformats.org/officeDocument/2006/relationships/image" Target="media/image1388.wmf"/><Relationship Id="rId6006" Type="http://schemas.openxmlformats.org/officeDocument/2006/relationships/image" Target="media/image2828.wmf"/><Relationship Id="rId6420" Type="http://schemas.openxmlformats.org/officeDocument/2006/relationships/image" Target="media/image3008.wmf"/><Relationship Id="rId935" Type="http://schemas.openxmlformats.org/officeDocument/2006/relationships/image" Target="media/image405.wmf"/><Relationship Id="rId1565" Type="http://schemas.openxmlformats.org/officeDocument/2006/relationships/oleObject" Target="embeddings/oleObject848.bin"/><Relationship Id="rId2616" Type="http://schemas.openxmlformats.org/officeDocument/2006/relationships/oleObject" Target="embeddings/oleObject1397.bin"/><Relationship Id="rId5022" Type="http://schemas.openxmlformats.org/officeDocument/2006/relationships/image" Target="media/image2373.wmf"/><Relationship Id="rId8178" Type="http://schemas.openxmlformats.org/officeDocument/2006/relationships/oleObject" Target="embeddings/oleObject4345.bin"/><Relationship Id="rId8592" Type="http://schemas.openxmlformats.org/officeDocument/2006/relationships/oleObject" Target="embeddings/oleObject4562.bin"/><Relationship Id="rId9229" Type="http://schemas.openxmlformats.org/officeDocument/2006/relationships/oleObject" Target="embeddings/oleObject4897.bin"/><Relationship Id="rId1218" Type="http://schemas.openxmlformats.org/officeDocument/2006/relationships/oleObject" Target="embeddings/oleObject670.bin"/><Relationship Id="rId7194" Type="http://schemas.openxmlformats.org/officeDocument/2006/relationships/oleObject" Target="embeddings/oleObject3823.bin"/><Relationship Id="rId8245" Type="http://schemas.openxmlformats.org/officeDocument/2006/relationships/oleObject" Target="embeddings/oleObject4385.bin"/><Relationship Id="rId1632" Type="http://schemas.openxmlformats.org/officeDocument/2006/relationships/image" Target="media/image747.wmf"/><Relationship Id="rId4788" Type="http://schemas.openxmlformats.org/officeDocument/2006/relationships/oleObject" Target="embeddings/oleObject2510.bin"/><Relationship Id="rId5839" Type="http://schemas.openxmlformats.org/officeDocument/2006/relationships/image" Target="media/image2745.wmf"/><Relationship Id="rId7261" Type="http://schemas.openxmlformats.org/officeDocument/2006/relationships/image" Target="media/image3399.wmf"/><Relationship Id="rId4855" Type="http://schemas.openxmlformats.org/officeDocument/2006/relationships/oleObject" Target="embeddings/oleObject2555.bin"/><Relationship Id="rId5906" Type="http://schemas.openxmlformats.org/officeDocument/2006/relationships/oleObject" Target="embeddings/oleObject3124.bin"/><Relationship Id="rId8312" Type="http://schemas.openxmlformats.org/officeDocument/2006/relationships/image" Target="media/image3890.wmf"/><Relationship Id="rId3457" Type="http://schemas.openxmlformats.org/officeDocument/2006/relationships/oleObject" Target="embeddings/oleObject1821.bin"/><Relationship Id="rId3871" Type="http://schemas.openxmlformats.org/officeDocument/2006/relationships/oleObject" Target="embeddings/oleObject2033.bin"/><Relationship Id="rId4508" Type="http://schemas.openxmlformats.org/officeDocument/2006/relationships/image" Target="media/image2149.wmf"/><Relationship Id="rId4922" Type="http://schemas.openxmlformats.org/officeDocument/2006/relationships/image" Target="media/image2323.wmf"/><Relationship Id="rId378" Type="http://schemas.openxmlformats.org/officeDocument/2006/relationships/image" Target="media/image137.wmf"/><Relationship Id="rId792" Type="http://schemas.openxmlformats.org/officeDocument/2006/relationships/oleObject" Target="embeddings/oleObject454.bin"/><Relationship Id="rId2059" Type="http://schemas.openxmlformats.org/officeDocument/2006/relationships/image" Target="media/image948.wmf"/><Relationship Id="rId2473" Type="http://schemas.openxmlformats.org/officeDocument/2006/relationships/image" Target="media/image1146.wmf"/><Relationship Id="rId3524" Type="http://schemas.openxmlformats.org/officeDocument/2006/relationships/oleObject" Target="embeddings/oleObject1856.bin"/><Relationship Id="rId9086" Type="http://schemas.openxmlformats.org/officeDocument/2006/relationships/image" Target="media/image4257.wmf"/><Relationship Id="rId445" Type="http://schemas.openxmlformats.org/officeDocument/2006/relationships/image" Target="media/image164.wmf"/><Relationship Id="rId1075" Type="http://schemas.openxmlformats.org/officeDocument/2006/relationships/oleObject" Target="embeddings/oleObject598.bin"/><Relationship Id="rId2126" Type="http://schemas.openxmlformats.org/officeDocument/2006/relationships/oleObject" Target="embeddings/oleObject1141.bin"/><Relationship Id="rId2540" Type="http://schemas.openxmlformats.org/officeDocument/2006/relationships/oleObject" Target="embeddings/oleObject1359.bin"/><Relationship Id="rId5696" Type="http://schemas.openxmlformats.org/officeDocument/2006/relationships/oleObject" Target="embeddings/oleObject3017.bin"/><Relationship Id="rId6747" Type="http://schemas.openxmlformats.org/officeDocument/2006/relationships/oleObject" Target="embeddings/oleObject3585.bin"/><Relationship Id="rId9153" Type="http://schemas.openxmlformats.org/officeDocument/2006/relationships/oleObject" Target="embeddings/oleObject4860.bin"/><Relationship Id="rId512" Type="http://schemas.openxmlformats.org/officeDocument/2006/relationships/image" Target="media/image197.wmf"/><Relationship Id="rId1142" Type="http://schemas.openxmlformats.org/officeDocument/2006/relationships/image" Target="media/image507.wmf"/><Relationship Id="rId4298" Type="http://schemas.openxmlformats.org/officeDocument/2006/relationships/image" Target="media/image2045.wmf"/><Relationship Id="rId5349" Type="http://schemas.openxmlformats.org/officeDocument/2006/relationships/oleObject" Target="embeddings/oleObject2828.bin"/><Relationship Id="rId9220" Type="http://schemas.openxmlformats.org/officeDocument/2006/relationships/image" Target="media/image4324.wmf"/><Relationship Id="rId4365" Type="http://schemas.openxmlformats.org/officeDocument/2006/relationships/image" Target="media/image2079.wmf"/><Relationship Id="rId5763" Type="http://schemas.openxmlformats.org/officeDocument/2006/relationships/image" Target="media/image2707.wmf"/><Relationship Id="rId6814" Type="http://schemas.openxmlformats.org/officeDocument/2006/relationships/oleObject" Target="embeddings/oleObject3618.bin"/><Relationship Id="rId1959" Type="http://schemas.openxmlformats.org/officeDocument/2006/relationships/image" Target="media/image899.wmf"/><Relationship Id="rId4018" Type="http://schemas.openxmlformats.org/officeDocument/2006/relationships/oleObject" Target="embeddings/oleObject2109.bin"/><Relationship Id="rId5416" Type="http://schemas.openxmlformats.org/officeDocument/2006/relationships/image" Target="media/image2548.wmf"/><Relationship Id="rId5830" Type="http://schemas.openxmlformats.org/officeDocument/2006/relationships/oleObject" Target="embeddings/oleObject3086.bin"/><Relationship Id="rId8986" Type="http://schemas.openxmlformats.org/officeDocument/2006/relationships/image" Target="media/image4212.wmf"/><Relationship Id="rId3381" Type="http://schemas.openxmlformats.org/officeDocument/2006/relationships/image" Target="media/image1595.wmf"/><Relationship Id="rId4432" Type="http://schemas.openxmlformats.org/officeDocument/2006/relationships/image" Target="media/image2112.wmf"/><Relationship Id="rId7588" Type="http://schemas.openxmlformats.org/officeDocument/2006/relationships/image" Target="media/image3558.wmf"/><Relationship Id="rId8639" Type="http://schemas.openxmlformats.org/officeDocument/2006/relationships/image" Target="media/image4050.wmf"/><Relationship Id="rId3034" Type="http://schemas.openxmlformats.org/officeDocument/2006/relationships/oleObject" Target="embeddings/oleObject1607.bin"/><Relationship Id="rId7655" Type="http://schemas.openxmlformats.org/officeDocument/2006/relationships/oleObject" Target="embeddings/oleObject4061.bin"/><Relationship Id="rId8706" Type="http://schemas.openxmlformats.org/officeDocument/2006/relationships/image" Target="media/image4077.wmf"/><Relationship Id="rId2050" Type="http://schemas.openxmlformats.org/officeDocument/2006/relationships/oleObject" Target="embeddings/oleObject1103.bin"/><Relationship Id="rId3101" Type="http://schemas.openxmlformats.org/officeDocument/2006/relationships/image" Target="media/image1457.wmf"/><Relationship Id="rId6257" Type="http://schemas.openxmlformats.org/officeDocument/2006/relationships/oleObject" Target="embeddings/oleObject3315.bin"/><Relationship Id="rId6671" Type="http://schemas.openxmlformats.org/officeDocument/2006/relationships/image" Target="media/image3122.wmf"/><Relationship Id="rId7308" Type="http://schemas.openxmlformats.org/officeDocument/2006/relationships/oleObject" Target="embeddings/oleObject3884.bin"/><Relationship Id="rId7722" Type="http://schemas.openxmlformats.org/officeDocument/2006/relationships/image" Target="media/image3612.wmf"/><Relationship Id="rId5273" Type="http://schemas.openxmlformats.org/officeDocument/2006/relationships/oleObject" Target="embeddings/oleObject2787.bin"/><Relationship Id="rId6324" Type="http://schemas.openxmlformats.org/officeDocument/2006/relationships/image" Target="media/image2972.wmf"/><Relationship Id="rId839" Type="http://schemas.openxmlformats.org/officeDocument/2006/relationships/image" Target="media/image358.wmf"/><Relationship Id="rId1469" Type="http://schemas.openxmlformats.org/officeDocument/2006/relationships/oleObject" Target="embeddings/oleObject799.bin"/><Relationship Id="rId2867" Type="http://schemas.openxmlformats.org/officeDocument/2006/relationships/image" Target="media/image1340.wmf"/><Relationship Id="rId3918" Type="http://schemas.openxmlformats.org/officeDocument/2006/relationships/oleObject" Target="embeddings/oleObject2058.bin"/><Relationship Id="rId5340" Type="http://schemas.openxmlformats.org/officeDocument/2006/relationships/image" Target="media/image2513.wmf"/><Relationship Id="rId8496" Type="http://schemas.openxmlformats.org/officeDocument/2006/relationships/image" Target="media/image3981.wmf"/><Relationship Id="rId1883" Type="http://schemas.openxmlformats.org/officeDocument/2006/relationships/image" Target="media/image861.wmf"/><Relationship Id="rId2934" Type="http://schemas.openxmlformats.org/officeDocument/2006/relationships/oleObject" Target="embeddings/oleObject1557.bin"/><Relationship Id="rId7098" Type="http://schemas.openxmlformats.org/officeDocument/2006/relationships/oleObject" Target="embeddings/oleObject3768.bin"/><Relationship Id="rId8149" Type="http://schemas.openxmlformats.org/officeDocument/2006/relationships/image" Target="media/image3815.wmf"/><Relationship Id="rId906" Type="http://schemas.openxmlformats.org/officeDocument/2006/relationships/image" Target="media/image391.wmf"/><Relationship Id="rId1536" Type="http://schemas.openxmlformats.org/officeDocument/2006/relationships/image" Target="media/image699.wmf"/><Relationship Id="rId1950" Type="http://schemas.openxmlformats.org/officeDocument/2006/relationships/oleObject" Target="embeddings/oleObject1052.bin"/><Relationship Id="rId8563" Type="http://schemas.openxmlformats.org/officeDocument/2006/relationships/image" Target="media/image4012.wmf"/><Relationship Id="rId1603" Type="http://schemas.openxmlformats.org/officeDocument/2006/relationships/oleObject" Target="embeddings/oleObject867.bin"/><Relationship Id="rId4759" Type="http://schemas.openxmlformats.org/officeDocument/2006/relationships/image" Target="media/image2260.emf"/><Relationship Id="rId7165" Type="http://schemas.openxmlformats.org/officeDocument/2006/relationships/image" Target="media/image3355.wmf"/><Relationship Id="rId8216" Type="http://schemas.openxmlformats.org/officeDocument/2006/relationships/oleObject" Target="embeddings/oleObject4366.bin"/><Relationship Id="rId8630" Type="http://schemas.openxmlformats.org/officeDocument/2006/relationships/oleObject" Target="embeddings/oleObject4581.bin"/><Relationship Id="rId3775" Type="http://schemas.openxmlformats.org/officeDocument/2006/relationships/oleObject" Target="embeddings/oleObject1985.bin"/><Relationship Id="rId4826" Type="http://schemas.openxmlformats.org/officeDocument/2006/relationships/oleObject" Target="embeddings/oleObject2539.bin"/><Relationship Id="rId6181" Type="http://schemas.openxmlformats.org/officeDocument/2006/relationships/oleObject" Target="embeddings/oleObject3274.bin"/><Relationship Id="rId7232" Type="http://schemas.openxmlformats.org/officeDocument/2006/relationships/oleObject" Target="embeddings/oleObject3843.bin"/><Relationship Id="rId696" Type="http://schemas.openxmlformats.org/officeDocument/2006/relationships/image" Target="media/image287.wmf"/><Relationship Id="rId2377" Type="http://schemas.openxmlformats.org/officeDocument/2006/relationships/image" Target="media/image1099.wmf"/><Relationship Id="rId2791" Type="http://schemas.openxmlformats.org/officeDocument/2006/relationships/oleObject" Target="embeddings/oleObject1485.bin"/><Relationship Id="rId3428" Type="http://schemas.openxmlformats.org/officeDocument/2006/relationships/oleObject" Target="embeddings/oleObject1806.bin"/><Relationship Id="rId349" Type="http://schemas.openxmlformats.org/officeDocument/2006/relationships/image" Target="media/image123.gif"/><Relationship Id="rId763" Type="http://schemas.openxmlformats.org/officeDocument/2006/relationships/image" Target="media/image320.wmf"/><Relationship Id="rId1393" Type="http://schemas.openxmlformats.org/officeDocument/2006/relationships/oleObject" Target="embeddings/oleObject761.bin"/><Relationship Id="rId2444" Type="http://schemas.openxmlformats.org/officeDocument/2006/relationships/oleObject" Target="embeddings/oleObject1308.bin"/><Relationship Id="rId3842" Type="http://schemas.openxmlformats.org/officeDocument/2006/relationships/image" Target="media/image1820.wmf"/><Relationship Id="rId6998" Type="http://schemas.openxmlformats.org/officeDocument/2006/relationships/oleObject" Target="embeddings/oleObject3711.bin"/><Relationship Id="rId9057" Type="http://schemas.openxmlformats.org/officeDocument/2006/relationships/oleObject" Target="embeddings/oleObject4809.bin"/><Relationship Id="rId416" Type="http://schemas.openxmlformats.org/officeDocument/2006/relationships/image" Target="media/image150.wmf"/><Relationship Id="rId1046" Type="http://schemas.openxmlformats.org/officeDocument/2006/relationships/image" Target="media/image459.wmf"/><Relationship Id="rId8073" Type="http://schemas.openxmlformats.org/officeDocument/2006/relationships/oleObject" Target="embeddings/oleObject4291.bin"/><Relationship Id="rId9124" Type="http://schemas.openxmlformats.org/officeDocument/2006/relationships/image" Target="media/image4275.wmf"/><Relationship Id="rId830" Type="http://schemas.openxmlformats.org/officeDocument/2006/relationships/oleObject" Target="embeddings/oleObject473.bin"/><Relationship Id="rId1460" Type="http://schemas.openxmlformats.org/officeDocument/2006/relationships/image" Target="media/image662.wmf"/><Relationship Id="rId2511" Type="http://schemas.openxmlformats.org/officeDocument/2006/relationships/image" Target="media/image1163.wmf"/><Relationship Id="rId5667" Type="http://schemas.openxmlformats.org/officeDocument/2006/relationships/oleObject" Target="embeddings/oleObject3000.bin"/><Relationship Id="rId6718" Type="http://schemas.openxmlformats.org/officeDocument/2006/relationships/image" Target="media/image3144.wmf"/><Relationship Id="rId1113" Type="http://schemas.openxmlformats.org/officeDocument/2006/relationships/oleObject" Target="embeddings/oleObject617.bin"/><Relationship Id="rId4269" Type="http://schemas.openxmlformats.org/officeDocument/2006/relationships/oleObject" Target="embeddings/oleObject2235.bin"/><Relationship Id="rId4683" Type="http://schemas.openxmlformats.org/officeDocument/2006/relationships/oleObject" Target="embeddings/oleObject2443.bin"/><Relationship Id="rId5734" Type="http://schemas.openxmlformats.org/officeDocument/2006/relationships/oleObject" Target="embeddings/oleObject3038.bin"/><Relationship Id="rId8140" Type="http://schemas.openxmlformats.org/officeDocument/2006/relationships/oleObject" Target="embeddings/oleObject4326.bin"/><Relationship Id="rId3285" Type="http://schemas.openxmlformats.org/officeDocument/2006/relationships/image" Target="media/image1549.wmf"/><Relationship Id="rId4336" Type="http://schemas.openxmlformats.org/officeDocument/2006/relationships/oleObject" Target="embeddings/oleObject2268.bin"/><Relationship Id="rId4750" Type="http://schemas.openxmlformats.org/officeDocument/2006/relationships/oleObject" Target="embeddings/oleObject2491.bin"/><Relationship Id="rId5801" Type="http://schemas.openxmlformats.org/officeDocument/2006/relationships/image" Target="media/image2726.wmf"/><Relationship Id="rId8957" Type="http://schemas.openxmlformats.org/officeDocument/2006/relationships/oleObject" Target="embeddings/oleObject4756.bin"/><Relationship Id="rId3352" Type="http://schemas.openxmlformats.org/officeDocument/2006/relationships/oleObject" Target="embeddings/oleObject1768.bin"/><Relationship Id="rId4403" Type="http://schemas.openxmlformats.org/officeDocument/2006/relationships/image" Target="media/image2098.wmf"/><Relationship Id="rId7559" Type="http://schemas.openxmlformats.org/officeDocument/2006/relationships/oleObject" Target="embeddings/oleObject4012.bin"/><Relationship Id="rId273" Type="http://schemas.openxmlformats.org/officeDocument/2006/relationships/oleObject" Target="embeddings/oleObject167.bin"/><Relationship Id="rId3005" Type="http://schemas.openxmlformats.org/officeDocument/2006/relationships/image" Target="media/image1409.wmf"/><Relationship Id="rId6575" Type="http://schemas.openxmlformats.org/officeDocument/2006/relationships/image" Target="media/image3078.wmf"/><Relationship Id="rId7626" Type="http://schemas.openxmlformats.org/officeDocument/2006/relationships/oleObject" Target="embeddings/oleObject4045.bin"/><Relationship Id="rId7973" Type="http://schemas.openxmlformats.org/officeDocument/2006/relationships/image" Target="media/image3725.wmf"/><Relationship Id="rId340" Type="http://schemas.openxmlformats.org/officeDocument/2006/relationships/image" Target="media/image121.wmf"/><Relationship Id="rId2021" Type="http://schemas.openxmlformats.org/officeDocument/2006/relationships/image" Target="media/image929.wmf"/><Relationship Id="rId5177" Type="http://schemas.openxmlformats.org/officeDocument/2006/relationships/oleObject" Target="embeddings/oleObject2736.bin"/><Relationship Id="rId6228" Type="http://schemas.openxmlformats.org/officeDocument/2006/relationships/image" Target="media/image2924.wmf"/><Relationship Id="rId4193" Type="http://schemas.openxmlformats.org/officeDocument/2006/relationships/image" Target="media/image1993.wmf"/><Relationship Id="rId5591" Type="http://schemas.openxmlformats.org/officeDocument/2006/relationships/oleObject" Target="embeddings/oleObject2957.bin"/><Relationship Id="rId6642" Type="http://schemas.openxmlformats.org/officeDocument/2006/relationships/oleObject" Target="embeddings/oleObject3531.bin"/><Relationship Id="rId1787" Type="http://schemas.openxmlformats.org/officeDocument/2006/relationships/oleObject" Target="embeddings/oleObject966.bin"/><Relationship Id="rId2838" Type="http://schemas.openxmlformats.org/officeDocument/2006/relationships/oleObject" Target="embeddings/oleObject1509.bin"/><Relationship Id="rId5244" Type="http://schemas.openxmlformats.org/officeDocument/2006/relationships/image" Target="media/image2470.wmf"/><Relationship Id="rId79" Type="http://schemas.openxmlformats.org/officeDocument/2006/relationships/image" Target="media/image33.wmf"/><Relationship Id="rId1854" Type="http://schemas.openxmlformats.org/officeDocument/2006/relationships/oleObject" Target="embeddings/oleObject1004.bin"/><Relationship Id="rId2905" Type="http://schemas.openxmlformats.org/officeDocument/2006/relationships/image" Target="media/image1359.wmf"/><Relationship Id="rId4260" Type="http://schemas.openxmlformats.org/officeDocument/2006/relationships/image" Target="media/image2026.wmf"/><Relationship Id="rId5311" Type="http://schemas.openxmlformats.org/officeDocument/2006/relationships/oleObject" Target="embeddings/oleObject2809.bin"/><Relationship Id="rId8467" Type="http://schemas.openxmlformats.org/officeDocument/2006/relationships/oleObject" Target="embeddings/oleObject4497.bin"/><Relationship Id="rId8881" Type="http://schemas.openxmlformats.org/officeDocument/2006/relationships/oleObject" Target="embeddings/oleObject4718.bin"/><Relationship Id="rId1507" Type="http://schemas.openxmlformats.org/officeDocument/2006/relationships/oleObject" Target="embeddings/oleObject819.bin"/><Relationship Id="rId7069" Type="http://schemas.openxmlformats.org/officeDocument/2006/relationships/oleObject" Target="embeddings/oleObject3752.bin"/><Relationship Id="rId7483" Type="http://schemas.openxmlformats.org/officeDocument/2006/relationships/oleObject" Target="embeddings/oleObject3974.bin"/><Relationship Id="rId8534" Type="http://schemas.openxmlformats.org/officeDocument/2006/relationships/image" Target="media/image3999.wmf"/><Relationship Id="rId1921" Type="http://schemas.openxmlformats.org/officeDocument/2006/relationships/image" Target="media/image880.wmf"/><Relationship Id="rId3679" Type="http://schemas.openxmlformats.org/officeDocument/2006/relationships/image" Target="media/image1739.wmf"/><Relationship Id="rId6085" Type="http://schemas.openxmlformats.org/officeDocument/2006/relationships/image" Target="media/image2867.wmf"/><Relationship Id="rId7136" Type="http://schemas.openxmlformats.org/officeDocument/2006/relationships/oleObject" Target="embeddings/oleObject3791.bin"/><Relationship Id="rId7550" Type="http://schemas.openxmlformats.org/officeDocument/2006/relationships/image" Target="media/image3539.wmf"/><Relationship Id="rId6152" Type="http://schemas.openxmlformats.org/officeDocument/2006/relationships/oleObject" Target="embeddings/oleObject3255.bin"/><Relationship Id="rId7203" Type="http://schemas.openxmlformats.org/officeDocument/2006/relationships/image" Target="media/image3372.wmf"/><Relationship Id="rId8601" Type="http://schemas.openxmlformats.org/officeDocument/2006/relationships/image" Target="media/image4031.wmf"/><Relationship Id="rId1297" Type="http://schemas.openxmlformats.org/officeDocument/2006/relationships/oleObject" Target="embeddings/oleObject713.bin"/><Relationship Id="rId2695" Type="http://schemas.openxmlformats.org/officeDocument/2006/relationships/oleObject" Target="embeddings/oleObject1437.bin"/><Relationship Id="rId3746" Type="http://schemas.openxmlformats.org/officeDocument/2006/relationships/image" Target="media/image1772.wmf"/><Relationship Id="rId667" Type="http://schemas.openxmlformats.org/officeDocument/2006/relationships/oleObject" Target="embeddings/oleObject391.bin"/><Relationship Id="rId2348" Type="http://schemas.openxmlformats.org/officeDocument/2006/relationships/oleObject" Target="embeddings/oleObject1258.bin"/><Relationship Id="rId2762" Type="http://schemas.openxmlformats.org/officeDocument/2006/relationships/image" Target="media/image1288.wmf"/><Relationship Id="rId3813" Type="http://schemas.openxmlformats.org/officeDocument/2006/relationships/oleObject" Target="embeddings/oleObject2004.bin"/><Relationship Id="rId6969" Type="http://schemas.openxmlformats.org/officeDocument/2006/relationships/image" Target="media/image3269.wmf"/><Relationship Id="rId9028" Type="http://schemas.openxmlformats.org/officeDocument/2006/relationships/image" Target="media/image4233.wmf"/><Relationship Id="rId734" Type="http://schemas.openxmlformats.org/officeDocument/2006/relationships/oleObject" Target="embeddings/oleObject425.bin"/><Relationship Id="rId1364" Type="http://schemas.openxmlformats.org/officeDocument/2006/relationships/image" Target="media/image614.wmf"/><Relationship Id="rId2415" Type="http://schemas.openxmlformats.org/officeDocument/2006/relationships/image" Target="media/image1118.wmf"/><Relationship Id="rId5985" Type="http://schemas.openxmlformats.org/officeDocument/2006/relationships/oleObject" Target="embeddings/oleObject3164.bin"/><Relationship Id="rId8391" Type="http://schemas.openxmlformats.org/officeDocument/2006/relationships/oleObject" Target="embeddings/oleObject4459.bin"/><Relationship Id="rId70" Type="http://schemas.openxmlformats.org/officeDocument/2006/relationships/oleObject" Target="embeddings/oleObject38.bin"/><Relationship Id="rId801" Type="http://schemas.openxmlformats.org/officeDocument/2006/relationships/image" Target="media/image339.wmf"/><Relationship Id="rId1017" Type="http://schemas.openxmlformats.org/officeDocument/2006/relationships/oleObject" Target="embeddings/oleObject569.bin"/><Relationship Id="rId1431" Type="http://schemas.openxmlformats.org/officeDocument/2006/relationships/oleObject" Target="embeddings/oleObject780.bin"/><Relationship Id="rId4587" Type="http://schemas.openxmlformats.org/officeDocument/2006/relationships/oleObject" Target="embeddings/oleObject2395.bin"/><Relationship Id="rId5638" Type="http://schemas.openxmlformats.org/officeDocument/2006/relationships/oleObject" Target="embeddings/oleObject2985.bin"/><Relationship Id="rId8044" Type="http://schemas.openxmlformats.org/officeDocument/2006/relationships/image" Target="media/image3764.wmf"/><Relationship Id="rId3189" Type="http://schemas.openxmlformats.org/officeDocument/2006/relationships/image" Target="media/image1501.wmf"/><Relationship Id="rId4654" Type="http://schemas.openxmlformats.org/officeDocument/2006/relationships/image" Target="media/image2222.wmf"/><Relationship Id="rId7060" Type="http://schemas.openxmlformats.org/officeDocument/2006/relationships/oleObject" Target="embeddings/oleObject3745.bin"/><Relationship Id="rId8111" Type="http://schemas.openxmlformats.org/officeDocument/2006/relationships/image" Target="media/image3796.wmf"/><Relationship Id="rId3256" Type="http://schemas.openxmlformats.org/officeDocument/2006/relationships/oleObject" Target="embeddings/oleObject1718.bin"/><Relationship Id="rId4307" Type="http://schemas.openxmlformats.org/officeDocument/2006/relationships/oleObject" Target="embeddings/oleObject2254.bin"/><Relationship Id="rId5705" Type="http://schemas.openxmlformats.org/officeDocument/2006/relationships/image" Target="media/image2680.wmf"/><Relationship Id="rId177" Type="http://schemas.openxmlformats.org/officeDocument/2006/relationships/oleObject" Target="embeddings/oleObject108.bin"/><Relationship Id="rId591" Type="http://schemas.openxmlformats.org/officeDocument/2006/relationships/image" Target="media/image236.wmf"/><Relationship Id="rId2272" Type="http://schemas.openxmlformats.org/officeDocument/2006/relationships/image" Target="media/image1054.wmf"/><Relationship Id="rId3670" Type="http://schemas.openxmlformats.org/officeDocument/2006/relationships/oleObject" Target="embeddings/oleObject1932.bin"/><Relationship Id="rId4721" Type="http://schemas.openxmlformats.org/officeDocument/2006/relationships/oleObject" Target="embeddings/oleObject2470.bin"/><Relationship Id="rId7877" Type="http://schemas.openxmlformats.org/officeDocument/2006/relationships/image" Target="media/image3682.wmf"/><Relationship Id="rId8928" Type="http://schemas.openxmlformats.org/officeDocument/2006/relationships/image" Target="media/image4183.wmf"/><Relationship Id="rId244" Type="http://schemas.openxmlformats.org/officeDocument/2006/relationships/image" Target="media/image88.wmf"/><Relationship Id="rId3323" Type="http://schemas.openxmlformats.org/officeDocument/2006/relationships/image" Target="media/image1566.wmf"/><Relationship Id="rId6479" Type="http://schemas.openxmlformats.org/officeDocument/2006/relationships/image" Target="media/image3035.wmf"/><Relationship Id="rId6893" Type="http://schemas.openxmlformats.org/officeDocument/2006/relationships/oleObject" Target="embeddings/oleObject3658.bin"/><Relationship Id="rId7944" Type="http://schemas.openxmlformats.org/officeDocument/2006/relationships/oleObject" Target="embeddings/oleObject4225.bin"/><Relationship Id="rId5495" Type="http://schemas.openxmlformats.org/officeDocument/2006/relationships/image" Target="media/image2584.wmf"/><Relationship Id="rId6546" Type="http://schemas.openxmlformats.org/officeDocument/2006/relationships/image" Target="media/image3068.wmf"/><Relationship Id="rId6960" Type="http://schemas.openxmlformats.org/officeDocument/2006/relationships/image" Target="media/image3265.wmf"/><Relationship Id="rId311" Type="http://schemas.openxmlformats.org/officeDocument/2006/relationships/image" Target="media/image110.wmf"/><Relationship Id="rId4097" Type="http://schemas.openxmlformats.org/officeDocument/2006/relationships/image" Target="media/image1945.wmf"/><Relationship Id="rId5148" Type="http://schemas.openxmlformats.org/officeDocument/2006/relationships/image" Target="media/image2432.wmf"/><Relationship Id="rId5562" Type="http://schemas.openxmlformats.org/officeDocument/2006/relationships/oleObject" Target="embeddings/oleObject2941.bin"/><Relationship Id="rId6613" Type="http://schemas.openxmlformats.org/officeDocument/2006/relationships/image" Target="media/image3095.wmf"/><Relationship Id="rId1758" Type="http://schemas.openxmlformats.org/officeDocument/2006/relationships/image" Target="media/image806.wmf"/><Relationship Id="rId2809" Type="http://schemas.openxmlformats.org/officeDocument/2006/relationships/oleObject" Target="embeddings/oleObject1494.bin"/><Relationship Id="rId4164" Type="http://schemas.openxmlformats.org/officeDocument/2006/relationships/oleObject" Target="embeddings/oleObject2182.bin"/><Relationship Id="rId5215" Type="http://schemas.openxmlformats.org/officeDocument/2006/relationships/oleObject" Target="embeddings/oleObject2756.bin"/><Relationship Id="rId8785" Type="http://schemas.openxmlformats.org/officeDocument/2006/relationships/image" Target="media/image4115.wmf"/><Relationship Id="rId3180" Type="http://schemas.openxmlformats.org/officeDocument/2006/relationships/oleObject" Target="embeddings/oleObject1680.bin"/><Relationship Id="rId4231" Type="http://schemas.openxmlformats.org/officeDocument/2006/relationships/oleObject" Target="embeddings/oleObject2216.bin"/><Relationship Id="rId7387" Type="http://schemas.openxmlformats.org/officeDocument/2006/relationships/image" Target="media/image3460.wmf"/><Relationship Id="rId8438" Type="http://schemas.openxmlformats.org/officeDocument/2006/relationships/image" Target="media/image3952.wmf"/><Relationship Id="rId1825" Type="http://schemas.openxmlformats.org/officeDocument/2006/relationships/image" Target="media/image832.wmf"/><Relationship Id="rId8852" Type="http://schemas.openxmlformats.org/officeDocument/2006/relationships/image" Target="media/image4145.wmf"/><Relationship Id="rId3997" Type="http://schemas.openxmlformats.org/officeDocument/2006/relationships/oleObject" Target="embeddings/oleObject2098.bin"/><Relationship Id="rId6056" Type="http://schemas.openxmlformats.org/officeDocument/2006/relationships/oleObject" Target="embeddings/oleObject3200.bin"/><Relationship Id="rId7454" Type="http://schemas.openxmlformats.org/officeDocument/2006/relationships/image" Target="media/image3493.wmf"/><Relationship Id="rId8505" Type="http://schemas.openxmlformats.org/officeDocument/2006/relationships/oleObject" Target="embeddings/oleObject4516.bin"/><Relationship Id="rId2599" Type="http://schemas.openxmlformats.org/officeDocument/2006/relationships/image" Target="media/image1207.wmf"/><Relationship Id="rId6470" Type="http://schemas.openxmlformats.org/officeDocument/2006/relationships/image" Target="media/image3031.wmf"/><Relationship Id="rId7107" Type="http://schemas.openxmlformats.org/officeDocument/2006/relationships/image" Target="media/image3328.wmf"/><Relationship Id="rId7521" Type="http://schemas.openxmlformats.org/officeDocument/2006/relationships/oleObject" Target="embeddings/oleObject3993.bin"/><Relationship Id="rId985" Type="http://schemas.openxmlformats.org/officeDocument/2006/relationships/oleObject" Target="embeddings/oleObject553.bin"/><Relationship Id="rId2666" Type="http://schemas.openxmlformats.org/officeDocument/2006/relationships/oleObject" Target="embeddings/oleObject1422.bin"/><Relationship Id="rId3717" Type="http://schemas.openxmlformats.org/officeDocument/2006/relationships/image" Target="media/image1758.wmf"/><Relationship Id="rId5072" Type="http://schemas.openxmlformats.org/officeDocument/2006/relationships/image" Target="media/image2398.wmf"/><Relationship Id="rId6123" Type="http://schemas.openxmlformats.org/officeDocument/2006/relationships/image" Target="media/image2885.wmf"/><Relationship Id="rId9279" Type="http://schemas.openxmlformats.org/officeDocument/2006/relationships/oleObject" Target="embeddings/oleObject4922.bin"/><Relationship Id="rId638" Type="http://schemas.openxmlformats.org/officeDocument/2006/relationships/image" Target="media/image259.wmf"/><Relationship Id="rId1268" Type="http://schemas.openxmlformats.org/officeDocument/2006/relationships/image" Target="media/image569.wmf"/><Relationship Id="rId1682" Type="http://schemas.openxmlformats.org/officeDocument/2006/relationships/image" Target="media/image772.wmf"/><Relationship Id="rId2319" Type="http://schemas.openxmlformats.org/officeDocument/2006/relationships/image" Target="media/image1077.wmf"/><Relationship Id="rId2733" Type="http://schemas.openxmlformats.org/officeDocument/2006/relationships/oleObject" Target="embeddings/oleObject1456.bin"/><Relationship Id="rId5889" Type="http://schemas.openxmlformats.org/officeDocument/2006/relationships/image" Target="media/image2770.wmf"/><Relationship Id="rId8295" Type="http://schemas.openxmlformats.org/officeDocument/2006/relationships/oleObject" Target="embeddings/oleObject4410.bin"/><Relationship Id="rId705" Type="http://schemas.openxmlformats.org/officeDocument/2006/relationships/oleObject" Target="embeddings/oleObject410.bin"/><Relationship Id="rId1335" Type="http://schemas.openxmlformats.org/officeDocument/2006/relationships/oleObject" Target="embeddings/oleObject732.bin"/><Relationship Id="rId8362" Type="http://schemas.openxmlformats.org/officeDocument/2006/relationships/image" Target="media/image3914.wmf"/><Relationship Id="rId2800" Type="http://schemas.openxmlformats.org/officeDocument/2006/relationships/image" Target="media/image1307.wmf"/><Relationship Id="rId5956" Type="http://schemas.openxmlformats.org/officeDocument/2006/relationships/image" Target="media/image2803.wmf"/><Relationship Id="rId8015" Type="http://schemas.openxmlformats.org/officeDocument/2006/relationships/oleObject" Target="embeddings/oleObject4262.bin"/><Relationship Id="rId41" Type="http://schemas.openxmlformats.org/officeDocument/2006/relationships/image" Target="media/image18.wmf"/><Relationship Id="rId1402" Type="http://schemas.openxmlformats.org/officeDocument/2006/relationships/image" Target="media/image633.wmf"/><Relationship Id="rId4558" Type="http://schemas.openxmlformats.org/officeDocument/2006/relationships/image" Target="media/image2174.wmf"/><Relationship Id="rId4972" Type="http://schemas.openxmlformats.org/officeDocument/2006/relationships/image" Target="media/image2348.wmf"/><Relationship Id="rId5609" Type="http://schemas.openxmlformats.org/officeDocument/2006/relationships/oleObject" Target="embeddings/oleObject2966.bin"/><Relationship Id="rId7031" Type="http://schemas.openxmlformats.org/officeDocument/2006/relationships/image" Target="media/image3300.wmf"/><Relationship Id="rId3574" Type="http://schemas.openxmlformats.org/officeDocument/2006/relationships/oleObject" Target="embeddings/oleObject1884.bin"/><Relationship Id="rId4625" Type="http://schemas.openxmlformats.org/officeDocument/2006/relationships/oleObject" Target="embeddings/oleObject2414.bin"/><Relationship Id="rId495" Type="http://schemas.openxmlformats.org/officeDocument/2006/relationships/oleObject" Target="embeddings/oleObject303.bin"/><Relationship Id="rId2176" Type="http://schemas.openxmlformats.org/officeDocument/2006/relationships/image" Target="media/image1006.wmf"/><Relationship Id="rId2590" Type="http://schemas.openxmlformats.org/officeDocument/2006/relationships/oleObject" Target="embeddings/oleObject1384.bin"/><Relationship Id="rId3227" Type="http://schemas.openxmlformats.org/officeDocument/2006/relationships/image" Target="media/image1520.wmf"/><Relationship Id="rId3641" Type="http://schemas.openxmlformats.org/officeDocument/2006/relationships/image" Target="media/image1720.wmf"/><Relationship Id="rId6797" Type="http://schemas.openxmlformats.org/officeDocument/2006/relationships/image" Target="media/image3184.wmf"/><Relationship Id="rId7848" Type="http://schemas.openxmlformats.org/officeDocument/2006/relationships/oleObject" Target="embeddings/oleObject4177.bin"/><Relationship Id="rId148" Type="http://schemas.openxmlformats.org/officeDocument/2006/relationships/oleObject" Target="embeddings/oleObject87.bin"/><Relationship Id="rId562" Type="http://schemas.openxmlformats.org/officeDocument/2006/relationships/oleObject" Target="embeddings/oleObject337.bin"/><Relationship Id="rId1192" Type="http://schemas.openxmlformats.org/officeDocument/2006/relationships/oleObject" Target="embeddings/oleObject657.bin"/><Relationship Id="rId2243" Type="http://schemas.openxmlformats.org/officeDocument/2006/relationships/oleObject" Target="embeddings/oleObject1200.bin"/><Relationship Id="rId5399" Type="http://schemas.openxmlformats.org/officeDocument/2006/relationships/oleObject" Target="embeddings/oleObject2855.bin"/><Relationship Id="rId6864" Type="http://schemas.openxmlformats.org/officeDocument/2006/relationships/image" Target="media/image3217.wmf"/><Relationship Id="rId7915" Type="http://schemas.openxmlformats.org/officeDocument/2006/relationships/image" Target="media/image3701.wmf"/><Relationship Id="rId9270" Type="http://schemas.openxmlformats.org/officeDocument/2006/relationships/image" Target="media/image4349.wmf"/><Relationship Id="rId215" Type="http://schemas.openxmlformats.org/officeDocument/2006/relationships/oleObject" Target="embeddings/oleObject132.bin"/><Relationship Id="rId2310" Type="http://schemas.openxmlformats.org/officeDocument/2006/relationships/image" Target="media/image1073.wmf"/><Relationship Id="rId5466" Type="http://schemas.openxmlformats.org/officeDocument/2006/relationships/image" Target="media/image2570.wmf"/><Relationship Id="rId6517" Type="http://schemas.openxmlformats.org/officeDocument/2006/relationships/oleObject" Target="embeddings/oleObject3460.bin"/><Relationship Id="rId4068" Type="http://schemas.openxmlformats.org/officeDocument/2006/relationships/oleObject" Target="embeddings/oleObject2134.bin"/><Relationship Id="rId4482" Type="http://schemas.openxmlformats.org/officeDocument/2006/relationships/image" Target="media/image2136.wmf"/><Relationship Id="rId5119" Type="http://schemas.openxmlformats.org/officeDocument/2006/relationships/oleObject" Target="embeddings/oleObject2696.bin"/><Relationship Id="rId5880" Type="http://schemas.openxmlformats.org/officeDocument/2006/relationships/oleObject" Target="embeddings/oleObject3111.bin"/><Relationship Id="rId6931" Type="http://schemas.openxmlformats.org/officeDocument/2006/relationships/oleObject" Target="embeddings/oleObject3677.bin"/><Relationship Id="rId3084" Type="http://schemas.openxmlformats.org/officeDocument/2006/relationships/oleObject" Target="embeddings/oleObject1632.bin"/><Relationship Id="rId4135" Type="http://schemas.openxmlformats.org/officeDocument/2006/relationships/image" Target="media/image1964.wmf"/><Relationship Id="rId5533" Type="http://schemas.openxmlformats.org/officeDocument/2006/relationships/image" Target="media/image2603.wmf"/><Relationship Id="rId8689" Type="http://schemas.openxmlformats.org/officeDocument/2006/relationships/image" Target="media/image4072.wmf"/><Relationship Id="rId1729" Type="http://schemas.openxmlformats.org/officeDocument/2006/relationships/oleObject" Target="embeddings/oleObject931.bin"/><Relationship Id="rId5600" Type="http://schemas.openxmlformats.org/officeDocument/2006/relationships/image" Target="media/image2635.wmf"/><Relationship Id="rId8756" Type="http://schemas.openxmlformats.org/officeDocument/2006/relationships/oleObject" Target="embeddings/oleObject4651.bin"/><Relationship Id="rId3151" Type="http://schemas.openxmlformats.org/officeDocument/2006/relationships/image" Target="media/image1482.wmf"/><Relationship Id="rId4202" Type="http://schemas.openxmlformats.org/officeDocument/2006/relationships/oleObject" Target="embeddings/oleObject2201.bin"/><Relationship Id="rId7358" Type="http://schemas.openxmlformats.org/officeDocument/2006/relationships/oleObject" Target="embeddings/oleObject3909.bin"/><Relationship Id="rId7772" Type="http://schemas.openxmlformats.org/officeDocument/2006/relationships/oleObject" Target="embeddings/oleObject4139.bin"/><Relationship Id="rId8409" Type="http://schemas.openxmlformats.org/officeDocument/2006/relationships/oleObject" Target="embeddings/oleObject4468.bin"/><Relationship Id="rId8823" Type="http://schemas.openxmlformats.org/officeDocument/2006/relationships/oleObject" Target="embeddings/oleObject4689.bin"/><Relationship Id="rId3968" Type="http://schemas.openxmlformats.org/officeDocument/2006/relationships/image" Target="media/image1881.wmf"/><Relationship Id="rId6374" Type="http://schemas.openxmlformats.org/officeDocument/2006/relationships/oleObject" Target="embeddings/oleObject3382.bin"/><Relationship Id="rId7425" Type="http://schemas.openxmlformats.org/officeDocument/2006/relationships/image" Target="media/image3479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503.bin"/><Relationship Id="rId5390" Type="http://schemas.openxmlformats.org/officeDocument/2006/relationships/image" Target="media/image2536.wmf"/><Relationship Id="rId6027" Type="http://schemas.openxmlformats.org/officeDocument/2006/relationships/image" Target="media/image2838.wmf"/><Relationship Id="rId6441" Type="http://schemas.openxmlformats.org/officeDocument/2006/relationships/oleObject" Target="embeddings/oleObject3419.bin"/><Relationship Id="rId1586" Type="http://schemas.openxmlformats.org/officeDocument/2006/relationships/image" Target="media/image724.wmf"/><Relationship Id="rId2984" Type="http://schemas.openxmlformats.org/officeDocument/2006/relationships/oleObject" Target="embeddings/oleObject1582.bin"/><Relationship Id="rId5043" Type="http://schemas.openxmlformats.org/officeDocument/2006/relationships/oleObject" Target="embeddings/oleObject2656.bin"/><Relationship Id="rId8199" Type="http://schemas.openxmlformats.org/officeDocument/2006/relationships/oleObject" Target="embeddings/oleObject4356.bin"/><Relationship Id="rId609" Type="http://schemas.openxmlformats.org/officeDocument/2006/relationships/image" Target="media/image245.wmf"/><Relationship Id="rId956" Type="http://schemas.openxmlformats.org/officeDocument/2006/relationships/oleObject" Target="embeddings/oleObject538.bin"/><Relationship Id="rId1239" Type="http://schemas.openxmlformats.org/officeDocument/2006/relationships/oleObject" Target="embeddings/oleObject681.bin"/><Relationship Id="rId2637" Type="http://schemas.openxmlformats.org/officeDocument/2006/relationships/image" Target="media/image1226.wmf"/><Relationship Id="rId5110" Type="http://schemas.openxmlformats.org/officeDocument/2006/relationships/image" Target="media/image2417.wmf"/><Relationship Id="rId8266" Type="http://schemas.openxmlformats.org/officeDocument/2006/relationships/image" Target="media/image3867.wmf"/><Relationship Id="rId1653" Type="http://schemas.openxmlformats.org/officeDocument/2006/relationships/oleObject" Target="embeddings/oleObject892.bin"/><Relationship Id="rId2704" Type="http://schemas.openxmlformats.org/officeDocument/2006/relationships/image" Target="media/image1259.wmf"/><Relationship Id="rId8680" Type="http://schemas.openxmlformats.org/officeDocument/2006/relationships/oleObject" Target="embeddings/oleObject4609.bin"/><Relationship Id="rId1306" Type="http://schemas.openxmlformats.org/officeDocument/2006/relationships/image" Target="media/image585.wmf"/><Relationship Id="rId1720" Type="http://schemas.openxmlformats.org/officeDocument/2006/relationships/image" Target="media/image790.wmf"/><Relationship Id="rId4876" Type="http://schemas.openxmlformats.org/officeDocument/2006/relationships/image" Target="media/image2308.wmf"/><Relationship Id="rId5927" Type="http://schemas.openxmlformats.org/officeDocument/2006/relationships/oleObject" Target="embeddings/oleObject3135.bin"/><Relationship Id="rId7282" Type="http://schemas.openxmlformats.org/officeDocument/2006/relationships/image" Target="media/image3408.wmf"/><Relationship Id="rId8333" Type="http://schemas.openxmlformats.org/officeDocument/2006/relationships/oleObject" Target="embeddings/oleObject4429.bin"/><Relationship Id="rId12" Type="http://schemas.openxmlformats.org/officeDocument/2006/relationships/image" Target="media/image7.wmf"/><Relationship Id="rId3478" Type="http://schemas.openxmlformats.org/officeDocument/2006/relationships/oleObject" Target="embeddings/oleObject1833.bin"/><Relationship Id="rId3892" Type="http://schemas.openxmlformats.org/officeDocument/2006/relationships/oleObject" Target="embeddings/oleObject2045.bin"/><Relationship Id="rId4529" Type="http://schemas.openxmlformats.org/officeDocument/2006/relationships/oleObject" Target="embeddings/oleObject2366.bin"/><Relationship Id="rId4943" Type="http://schemas.openxmlformats.org/officeDocument/2006/relationships/oleObject" Target="embeddings/oleObject2606.bin"/><Relationship Id="rId8400" Type="http://schemas.openxmlformats.org/officeDocument/2006/relationships/image" Target="media/image3933.wmf"/><Relationship Id="rId399" Type="http://schemas.openxmlformats.org/officeDocument/2006/relationships/oleObject" Target="embeddings/oleObject251.bin"/><Relationship Id="rId2494" Type="http://schemas.openxmlformats.org/officeDocument/2006/relationships/oleObject" Target="embeddings/oleObject1336.bin"/><Relationship Id="rId3545" Type="http://schemas.openxmlformats.org/officeDocument/2006/relationships/oleObject" Target="embeddings/oleObject1868.bin"/><Relationship Id="rId7002" Type="http://schemas.openxmlformats.org/officeDocument/2006/relationships/oleObject" Target="embeddings/oleObject3713.bin"/><Relationship Id="rId466" Type="http://schemas.openxmlformats.org/officeDocument/2006/relationships/image" Target="media/image174.wmf"/><Relationship Id="rId880" Type="http://schemas.openxmlformats.org/officeDocument/2006/relationships/image" Target="media/image378.wmf"/><Relationship Id="rId1096" Type="http://schemas.openxmlformats.org/officeDocument/2006/relationships/image" Target="media/image484.wmf"/><Relationship Id="rId2147" Type="http://schemas.openxmlformats.org/officeDocument/2006/relationships/image" Target="media/image992.wmf"/><Relationship Id="rId2561" Type="http://schemas.openxmlformats.org/officeDocument/2006/relationships/image" Target="media/image1188.wmf"/><Relationship Id="rId9174" Type="http://schemas.openxmlformats.org/officeDocument/2006/relationships/image" Target="media/image4300.wmf"/><Relationship Id="rId119" Type="http://schemas.openxmlformats.org/officeDocument/2006/relationships/image" Target="media/image47.wmf"/><Relationship Id="rId533" Type="http://schemas.openxmlformats.org/officeDocument/2006/relationships/image" Target="media/image207.wmf"/><Relationship Id="rId1163" Type="http://schemas.openxmlformats.org/officeDocument/2006/relationships/image" Target="media/image517.wmf"/><Relationship Id="rId2214" Type="http://schemas.openxmlformats.org/officeDocument/2006/relationships/image" Target="media/image1025.wmf"/><Relationship Id="rId3612" Type="http://schemas.openxmlformats.org/officeDocument/2006/relationships/oleObject" Target="embeddings/oleObject1903.bin"/><Relationship Id="rId6768" Type="http://schemas.openxmlformats.org/officeDocument/2006/relationships/oleObject" Target="embeddings/oleObject3595.bin"/><Relationship Id="rId7819" Type="http://schemas.openxmlformats.org/officeDocument/2006/relationships/image" Target="media/image3653.wmf"/><Relationship Id="rId8190" Type="http://schemas.openxmlformats.org/officeDocument/2006/relationships/oleObject" Target="embeddings/oleObject4351.bin"/><Relationship Id="rId9241" Type="http://schemas.openxmlformats.org/officeDocument/2006/relationships/oleObject" Target="embeddings/oleObject4903.bin"/><Relationship Id="rId5784" Type="http://schemas.openxmlformats.org/officeDocument/2006/relationships/oleObject" Target="embeddings/oleObject3063.bin"/><Relationship Id="rId6835" Type="http://schemas.openxmlformats.org/officeDocument/2006/relationships/oleObject" Target="embeddings/oleObject3629.bin"/><Relationship Id="rId600" Type="http://schemas.openxmlformats.org/officeDocument/2006/relationships/oleObject" Target="embeddings/oleObject356.bin"/><Relationship Id="rId1230" Type="http://schemas.openxmlformats.org/officeDocument/2006/relationships/image" Target="media/image550.wmf"/><Relationship Id="rId4386" Type="http://schemas.openxmlformats.org/officeDocument/2006/relationships/oleObject" Target="embeddings/oleObject2293.bin"/><Relationship Id="rId5437" Type="http://schemas.openxmlformats.org/officeDocument/2006/relationships/oleObject" Target="embeddings/oleObject2875.bin"/><Relationship Id="rId5851" Type="http://schemas.openxmlformats.org/officeDocument/2006/relationships/image" Target="media/image2751.wmf"/><Relationship Id="rId6902" Type="http://schemas.openxmlformats.org/officeDocument/2006/relationships/image" Target="media/image3236.wmf"/><Relationship Id="rId4039" Type="http://schemas.openxmlformats.org/officeDocument/2006/relationships/image" Target="media/image1916.wmf"/><Relationship Id="rId4453" Type="http://schemas.openxmlformats.org/officeDocument/2006/relationships/oleObject" Target="embeddings/oleObject2328.bin"/><Relationship Id="rId5504" Type="http://schemas.openxmlformats.org/officeDocument/2006/relationships/oleObject" Target="embeddings/oleObject2912.bin"/><Relationship Id="rId3055" Type="http://schemas.openxmlformats.org/officeDocument/2006/relationships/image" Target="media/image1434.wmf"/><Relationship Id="rId4106" Type="http://schemas.openxmlformats.org/officeDocument/2006/relationships/oleObject" Target="embeddings/oleObject2153.bin"/><Relationship Id="rId4520" Type="http://schemas.openxmlformats.org/officeDocument/2006/relationships/image" Target="media/image2155.wmf"/><Relationship Id="rId7676" Type="http://schemas.openxmlformats.org/officeDocument/2006/relationships/oleObject" Target="embeddings/oleObject4075.bin"/><Relationship Id="rId8727" Type="http://schemas.openxmlformats.org/officeDocument/2006/relationships/oleObject" Target="embeddings/oleObject4636.bin"/><Relationship Id="rId390" Type="http://schemas.openxmlformats.org/officeDocument/2006/relationships/oleObject" Target="embeddings/oleObject245.bin"/><Relationship Id="rId2071" Type="http://schemas.openxmlformats.org/officeDocument/2006/relationships/image" Target="media/image954.wmf"/><Relationship Id="rId3122" Type="http://schemas.openxmlformats.org/officeDocument/2006/relationships/oleObject" Target="embeddings/oleObject1651.bin"/><Relationship Id="rId6278" Type="http://schemas.openxmlformats.org/officeDocument/2006/relationships/image" Target="media/image2949.wmf"/><Relationship Id="rId6692" Type="http://schemas.openxmlformats.org/officeDocument/2006/relationships/oleObject" Target="embeddings/oleObject3556.bin"/><Relationship Id="rId7329" Type="http://schemas.openxmlformats.org/officeDocument/2006/relationships/image" Target="media/image3431.wmf"/><Relationship Id="rId5294" Type="http://schemas.openxmlformats.org/officeDocument/2006/relationships/image" Target="media/image2490.wmf"/><Relationship Id="rId6345" Type="http://schemas.openxmlformats.org/officeDocument/2006/relationships/oleObject" Target="embeddings/oleObject3366.bin"/><Relationship Id="rId7743" Type="http://schemas.openxmlformats.org/officeDocument/2006/relationships/oleObject" Target="embeddings/oleObject4120.bin"/><Relationship Id="rId110" Type="http://schemas.openxmlformats.org/officeDocument/2006/relationships/oleObject" Target="embeddings/oleObject64.bin"/><Relationship Id="rId2888" Type="http://schemas.openxmlformats.org/officeDocument/2006/relationships/oleObject" Target="embeddings/oleObject1534.bin"/><Relationship Id="rId3939" Type="http://schemas.openxmlformats.org/officeDocument/2006/relationships/oleObject" Target="embeddings/oleObject2068.bin"/><Relationship Id="rId7810" Type="http://schemas.openxmlformats.org/officeDocument/2006/relationships/oleObject" Target="embeddings/oleObject4158.bin"/><Relationship Id="rId2955" Type="http://schemas.openxmlformats.org/officeDocument/2006/relationships/image" Target="media/image1384.wmf"/><Relationship Id="rId5361" Type="http://schemas.openxmlformats.org/officeDocument/2006/relationships/oleObject" Target="embeddings/oleObject2836.bin"/><Relationship Id="rId6412" Type="http://schemas.openxmlformats.org/officeDocument/2006/relationships/image" Target="media/image3004.wmf"/><Relationship Id="rId927" Type="http://schemas.openxmlformats.org/officeDocument/2006/relationships/oleObject" Target="embeddings/oleObject522.bin"/><Relationship Id="rId1557" Type="http://schemas.openxmlformats.org/officeDocument/2006/relationships/oleObject" Target="embeddings/oleObject844.bin"/><Relationship Id="rId1971" Type="http://schemas.openxmlformats.org/officeDocument/2006/relationships/image" Target="media/image905.wmf"/><Relationship Id="rId2608" Type="http://schemas.openxmlformats.org/officeDocument/2006/relationships/oleObject" Target="embeddings/oleObject1393.bin"/><Relationship Id="rId5014" Type="http://schemas.openxmlformats.org/officeDocument/2006/relationships/image" Target="media/image2369.wmf"/><Relationship Id="rId8584" Type="http://schemas.openxmlformats.org/officeDocument/2006/relationships/oleObject" Target="embeddings/oleObject4558.bin"/><Relationship Id="rId1624" Type="http://schemas.openxmlformats.org/officeDocument/2006/relationships/image" Target="media/image743.wmf"/><Relationship Id="rId4030" Type="http://schemas.openxmlformats.org/officeDocument/2006/relationships/oleObject" Target="embeddings/oleObject2115.bin"/><Relationship Id="rId7186" Type="http://schemas.openxmlformats.org/officeDocument/2006/relationships/image" Target="media/image3365.wmf"/><Relationship Id="rId8237" Type="http://schemas.openxmlformats.org/officeDocument/2006/relationships/image" Target="media/image3853.wmf"/><Relationship Id="rId8651" Type="http://schemas.openxmlformats.org/officeDocument/2006/relationships/image" Target="media/image4054.wmf"/><Relationship Id="rId3796" Type="http://schemas.openxmlformats.org/officeDocument/2006/relationships/image" Target="media/image1797.wmf"/><Relationship Id="rId7253" Type="http://schemas.openxmlformats.org/officeDocument/2006/relationships/oleObject" Target="embeddings/oleObject3854.bin"/><Relationship Id="rId8304" Type="http://schemas.openxmlformats.org/officeDocument/2006/relationships/image" Target="media/image3886.wmf"/><Relationship Id="rId2398" Type="http://schemas.openxmlformats.org/officeDocument/2006/relationships/oleObject" Target="embeddings/oleObject1285.bin"/><Relationship Id="rId3449" Type="http://schemas.openxmlformats.org/officeDocument/2006/relationships/image" Target="media/image1629.wmf"/><Relationship Id="rId4847" Type="http://schemas.openxmlformats.org/officeDocument/2006/relationships/oleObject" Target="embeddings/oleObject2551.bin"/><Relationship Id="rId7320" Type="http://schemas.openxmlformats.org/officeDocument/2006/relationships/oleObject" Target="embeddings/oleObject3890.bin"/><Relationship Id="rId3863" Type="http://schemas.openxmlformats.org/officeDocument/2006/relationships/oleObject" Target="embeddings/oleObject2029.bin"/><Relationship Id="rId4914" Type="http://schemas.openxmlformats.org/officeDocument/2006/relationships/image" Target="media/image2319.wmf"/><Relationship Id="rId9078" Type="http://schemas.openxmlformats.org/officeDocument/2006/relationships/image" Target="media/image4253.wmf"/><Relationship Id="rId784" Type="http://schemas.openxmlformats.org/officeDocument/2006/relationships/oleObject" Target="embeddings/oleObject450.bin"/><Relationship Id="rId1067" Type="http://schemas.openxmlformats.org/officeDocument/2006/relationships/oleObject" Target="embeddings/oleObject594.bin"/><Relationship Id="rId2465" Type="http://schemas.openxmlformats.org/officeDocument/2006/relationships/oleObject" Target="embeddings/oleObject1318.bin"/><Relationship Id="rId3516" Type="http://schemas.openxmlformats.org/officeDocument/2006/relationships/oleObject" Target="embeddings/oleObject1852.bin"/><Relationship Id="rId3930" Type="http://schemas.openxmlformats.org/officeDocument/2006/relationships/oleObject" Target="embeddings/oleObject2064.bin"/><Relationship Id="rId8094" Type="http://schemas.openxmlformats.org/officeDocument/2006/relationships/oleObject" Target="embeddings/oleObject4303.bin"/><Relationship Id="rId437" Type="http://schemas.openxmlformats.org/officeDocument/2006/relationships/image" Target="media/image160.wmf"/><Relationship Id="rId851" Type="http://schemas.openxmlformats.org/officeDocument/2006/relationships/image" Target="media/image364.wmf"/><Relationship Id="rId1481" Type="http://schemas.openxmlformats.org/officeDocument/2006/relationships/image" Target="media/image672.wmf"/><Relationship Id="rId2118" Type="http://schemas.openxmlformats.org/officeDocument/2006/relationships/oleObject" Target="embeddings/oleObject1137.bin"/><Relationship Id="rId2532" Type="http://schemas.openxmlformats.org/officeDocument/2006/relationships/oleObject" Target="embeddings/oleObject1355.bin"/><Relationship Id="rId5688" Type="http://schemas.openxmlformats.org/officeDocument/2006/relationships/image" Target="media/image2673.wmf"/><Relationship Id="rId6739" Type="http://schemas.openxmlformats.org/officeDocument/2006/relationships/oleObject" Target="embeddings/oleObject3581.bin"/><Relationship Id="rId9145" Type="http://schemas.openxmlformats.org/officeDocument/2006/relationships/oleObject" Target="embeddings/oleObject4856.bin"/><Relationship Id="rId504" Type="http://schemas.openxmlformats.org/officeDocument/2006/relationships/image" Target="media/image193.wmf"/><Relationship Id="rId1134" Type="http://schemas.openxmlformats.org/officeDocument/2006/relationships/image" Target="media/image503.wmf"/><Relationship Id="rId5755" Type="http://schemas.openxmlformats.org/officeDocument/2006/relationships/image" Target="media/image2703.wmf"/><Relationship Id="rId6806" Type="http://schemas.openxmlformats.org/officeDocument/2006/relationships/oleObject" Target="embeddings/oleObject3614.bin"/><Relationship Id="rId8161" Type="http://schemas.openxmlformats.org/officeDocument/2006/relationships/image" Target="media/image3821.wmf"/><Relationship Id="rId9212" Type="http://schemas.openxmlformats.org/officeDocument/2006/relationships/image" Target="media/image4320.wmf"/><Relationship Id="rId1201" Type="http://schemas.openxmlformats.org/officeDocument/2006/relationships/image" Target="media/image536.wmf"/><Relationship Id="rId4357" Type="http://schemas.openxmlformats.org/officeDocument/2006/relationships/image" Target="media/image2075.wmf"/><Relationship Id="rId4771" Type="http://schemas.openxmlformats.org/officeDocument/2006/relationships/image" Target="media/image2267.wmf"/><Relationship Id="rId5408" Type="http://schemas.openxmlformats.org/officeDocument/2006/relationships/image" Target="media/image2545.wmf"/><Relationship Id="rId3373" Type="http://schemas.openxmlformats.org/officeDocument/2006/relationships/image" Target="media/image1591.wmf"/><Relationship Id="rId4424" Type="http://schemas.openxmlformats.org/officeDocument/2006/relationships/image" Target="media/image2108.wmf"/><Relationship Id="rId5822" Type="http://schemas.openxmlformats.org/officeDocument/2006/relationships/oleObject" Target="embeddings/oleObject3082.bin"/><Relationship Id="rId8978" Type="http://schemas.openxmlformats.org/officeDocument/2006/relationships/image" Target="media/image4208.wmf"/><Relationship Id="rId294" Type="http://schemas.openxmlformats.org/officeDocument/2006/relationships/oleObject" Target="embeddings/oleObject184.bin"/><Relationship Id="rId3026" Type="http://schemas.openxmlformats.org/officeDocument/2006/relationships/oleObject" Target="embeddings/oleObject1603.bin"/><Relationship Id="rId7994" Type="http://schemas.openxmlformats.org/officeDocument/2006/relationships/image" Target="media/image3736.wmf"/><Relationship Id="rId361" Type="http://schemas.openxmlformats.org/officeDocument/2006/relationships/oleObject" Target="embeddings/oleObject228.bin"/><Relationship Id="rId2042" Type="http://schemas.openxmlformats.org/officeDocument/2006/relationships/oleObject" Target="embeddings/oleObject1099.bin"/><Relationship Id="rId3440" Type="http://schemas.openxmlformats.org/officeDocument/2006/relationships/oleObject" Target="embeddings/oleObject1812.bin"/><Relationship Id="rId5198" Type="http://schemas.openxmlformats.org/officeDocument/2006/relationships/image" Target="media/image2448.wmf"/><Relationship Id="rId6596" Type="http://schemas.openxmlformats.org/officeDocument/2006/relationships/oleObject" Target="embeddings/oleObject3506.bin"/><Relationship Id="rId7647" Type="http://schemas.openxmlformats.org/officeDocument/2006/relationships/image" Target="media/image3588.wmf"/><Relationship Id="rId6249" Type="http://schemas.openxmlformats.org/officeDocument/2006/relationships/oleObject" Target="embeddings/oleObject3311.bin"/><Relationship Id="rId6663" Type="http://schemas.openxmlformats.org/officeDocument/2006/relationships/image" Target="media/image3118.wmf"/><Relationship Id="rId7714" Type="http://schemas.openxmlformats.org/officeDocument/2006/relationships/oleObject" Target="embeddings/oleObject4100.bin"/><Relationship Id="rId2859" Type="http://schemas.openxmlformats.org/officeDocument/2006/relationships/image" Target="media/image1336.wmf"/><Relationship Id="rId5265" Type="http://schemas.openxmlformats.org/officeDocument/2006/relationships/image" Target="media/image2480.wmf"/><Relationship Id="rId6316" Type="http://schemas.openxmlformats.org/officeDocument/2006/relationships/image" Target="media/image2968.wmf"/><Relationship Id="rId6730" Type="http://schemas.openxmlformats.org/officeDocument/2006/relationships/image" Target="media/image3150.wmf"/><Relationship Id="rId1875" Type="http://schemas.openxmlformats.org/officeDocument/2006/relationships/image" Target="media/image857.wmf"/><Relationship Id="rId4281" Type="http://schemas.openxmlformats.org/officeDocument/2006/relationships/oleObject" Target="embeddings/oleObject2241.bin"/><Relationship Id="rId5332" Type="http://schemas.openxmlformats.org/officeDocument/2006/relationships/image" Target="media/image2509.wmf"/><Relationship Id="rId8488" Type="http://schemas.openxmlformats.org/officeDocument/2006/relationships/image" Target="media/image3977.wmf"/><Relationship Id="rId1528" Type="http://schemas.openxmlformats.org/officeDocument/2006/relationships/image" Target="media/image695.wmf"/><Relationship Id="rId2926" Type="http://schemas.openxmlformats.org/officeDocument/2006/relationships/oleObject" Target="embeddings/oleObject1553.bin"/><Relationship Id="rId8555" Type="http://schemas.openxmlformats.org/officeDocument/2006/relationships/oleObject" Target="embeddings/oleObject4543.bin"/><Relationship Id="rId1942" Type="http://schemas.openxmlformats.org/officeDocument/2006/relationships/oleObject" Target="embeddings/oleObject1048.bin"/><Relationship Id="rId4001" Type="http://schemas.openxmlformats.org/officeDocument/2006/relationships/image" Target="media/image1897.wmf"/><Relationship Id="rId7157" Type="http://schemas.openxmlformats.org/officeDocument/2006/relationships/oleObject" Target="embeddings/oleObject3802.bin"/><Relationship Id="rId8208" Type="http://schemas.openxmlformats.org/officeDocument/2006/relationships/oleObject" Target="embeddings/oleObject4361.bin"/><Relationship Id="rId6173" Type="http://schemas.openxmlformats.org/officeDocument/2006/relationships/image" Target="media/image2900.wmf"/><Relationship Id="rId7571" Type="http://schemas.openxmlformats.org/officeDocument/2006/relationships/oleObject" Target="embeddings/oleObject4018.bin"/><Relationship Id="rId8622" Type="http://schemas.openxmlformats.org/officeDocument/2006/relationships/oleObject" Target="embeddings/oleObject4577.bin"/><Relationship Id="rId3767" Type="http://schemas.openxmlformats.org/officeDocument/2006/relationships/oleObject" Target="embeddings/oleObject1981.bin"/><Relationship Id="rId4818" Type="http://schemas.openxmlformats.org/officeDocument/2006/relationships/oleObject" Target="embeddings/oleObject2532.bin"/><Relationship Id="rId7224" Type="http://schemas.openxmlformats.org/officeDocument/2006/relationships/oleObject" Target="embeddings/oleObject3838.bin"/><Relationship Id="rId688" Type="http://schemas.openxmlformats.org/officeDocument/2006/relationships/image" Target="media/image283.wmf"/><Relationship Id="rId2369" Type="http://schemas.openxmlformats.org/officeDocument/2006/relationships/image" Target="media/image1095.wmf"/><Relationship Id="rId2783" Type="http://schemas.openxmlformats.org/officeDocument/2006/relationships/oleObject" Target="embeddings/oleObject1481.bin"/><Relationship Id="rId3834" Type="http://schemas.openxmlformats.org/officeDocument/2006/relationships/image" Target="media/image1816.wmf"/><Relationship Id="rId6240" Type="http://schemas.openxmlformats.org/officeDocument/2006/relationships/image" Target="media/image2930.wmf"/><Relationship Id="rId755" Type="http://schemas.openxmlformats.org/officeDocument/2006/relationships/image" Target="media/image316.wmf"/><Relationship Id="rId1385" Type="http://schemas.openxmlformats.org/officeDocument/2006/relationships/oleObject" Target="embeddings/oleObject757.bin"/><Relationship Id="rId2436" Type="http://schemas.openxmlformats.org/officeDocument/2006/relationships/oleObject" Target="embeddings/oleObject1304.bin"/><Relationship Id="rId2850" Type="http://schemas.openxmlformats.org/officeDocument/2006/relationships/oleObject" Target="embeddings/oleObject1515.bin"/><Relationship Id="rId9049" Type="http://schemas.openxmlformats.org/officeDocument/2006/relationships/oleObject" Target="embeddings/oleObject4805.bin"/><Relationship Id="rId91" Type="http://schemas.openxmlformats.org/officeDocument/2006/relationships/oleObject" Target="embeddings/oleObject51.bin"/><Relationship Id="rId408" Type="http://schemas.openxmlformats.org/officeDocument/2006/relationships/oleObject" Target="embeddings/oleObject258.bin"/><Relationship Id="rId822" Type="http://schemas.openxmlformats.org/officeDocument/2006/relationships/oleObject" Target="embeddings/oleObject469.bin"/><Relationship Id="rId1038" Type="http://schemas.openxmlformats.org/officeDocument/2006/relationships/image" Target="media/image455.wmf"/><Relationship Id="rId1452" Type="http://schemas.openxmlformats.org/officeDocument/2006/relationships/image" Target="media/image658.wmf"/><Relationship Id="rId2503" Type="http://schemas.openxmlformats.org/officeDocument/2006/relationships/image" Target="media/image1159.wmf"/><Relationship Id="rId3901" Type="http://schemas.openxmlformats.org/officeDocument/2006/relationships/image" Target="media/image1848.wmf"/><Relationship Id="rId5659" Type="http://schemas.openxmlformats.org/officeDocument/2006/relationships/oleObject" Target="embeddings/oleObject2996.bin"/><Relationship Id="rId8065" Type="http://schemas.openxmlformats.org/officeDocument/2006/relationships/oleObject" Target="embeddings/oleObject4287.bin"/><Relationship Id="rId9116" Type="http://schemas.openxmlformats.org/officeDocument/2006/relationships/image" Target="media/image4271.wmf"/><Relationship Id="rId1105" Type="http://schemas.openxmlformats.org/officeDocument/2006/relationships/oleObject" Target="embeddings/oleObject613.bin"/><Relationship Id="rId7081" Type="http://schemas.openxmlformats.org/officeDocument/2006/relationships/image" Target="media/image3318.wmf"/><Relationship Id="rId8132" Type="http://schemas.openxmlformats.org/officeDocument/2006/relationships/oleObject" Target="embeddings/oleObject4322.bin"/><Relationship Id="rId3277" Type="http://schemas.openxmlformats.org/officeDocument/2006/relationships/image" Target="media/image1545.wmf"/><Relationship Id="rId4675" Type="http://schemas.openxmlformats.org/officeDocument/2006/relationships/oleObject" Target="embeddings/oleObject2439.bin"/><Relationship Id="rId5726" Type="http://schemas.openxmlformats.org/officeDocument/2006/relationships/oleObject" Target="embeddings/oleObject3033.bin"/><Relationship Id="rId198" Type="http://schemas.openxmlformats.org/officeDocument/2006/relationships/oleObject" Target="embeddings/oleObject124.bin"/><Relationship Id="rId3691" Type="http://schemas.openxmlformats.org/officeDocument/2006/relationships/image" Target="media/image1745.wmf"/><Relationship Id="rId4328" Type="http://schemas.openxmlformats.org/officeDocument/2006/relationships/image" Target="media/image2060.wmf"/><Relationship Id="rId4742" Type="http://schemas.openxmlformats.org/officeDocument/2006/relationships/oleObject" Target="embeddings/oleObject2483.bin"/><Relationship Id="rId7898" Type="http://schemas.openxmlformats.org/officeDocument/2006/relationships/oleObject" Target="embeddings/oleObject4202.bin"/><Relationship Id="rId8949" Type="http://schemas.openxmlformats.org/officeDocument/2006/relationships/oleObject" Target="embeddings/oleObject4752.bin"/><Relationship Id="rId2293" Type="http://schemas.openxmlformats.org/officeDocument/2006/relationships/oleObject" Target="embeddings/oleObject1225.bin"/><Relationship Id="rId3344" Type="http://schemas.openxmlformats.org/officeDocument/2006/relationships/oleObject" Target="embeddings/oleObject1764.bin"/><Relationship Id="rId7965" Type="http://schemas.openxmlformats.org/officeDocument/2006/relationships/oleObject" Target="embeddings/oleObject4238.bin"/><Relationship Id="rId265" Type="http://schemas.openxmlformats.org/officeDocument/2006/relationships/oleObject" Target="embeddings/oleObject163.bin"/><Relationship Id="rId2360" Type="http://schemas.openxmlformats.org/officeDocument/2006/relationships/oleObject" Target="embeddings/oleObject1264.bin"/><Relationship Id="rId3411" Type="http://schemas.openxmlformats.org/officeDocument/2006/relationships/image" Target="media/image1610.wmf"/><Relationship Id="rId6567" Type="http://schemas.openxmlformats.org/officeDocument/2006/relationships/oleObject" Target="embeddings/oleObject3489.bin"/><Relationship Id="rId6981" Type="http://schemas.openxmlformats.org/officeDocument/2006/relationships/image" Target="media/image3275.wmf"/><Relationship Id="rId7618" Type="http://schemas.openxmlformats.org/officeDocument/2006/relationships/image" Target="media/image3573.wmf"/><Relationship Id="rId332" Type="http://schemas.openxmlformats.org/officeDocument/2006/relationships/image" Target="media/image117.wmf"/><Relationship Id="rId2013" Type="http://schemas.openxmlformats.org/officeDocument/2006/relationships/image" Target="media/image925.wmf"/><Relationship Id="rId5169" Type="http://schemas.openxmlformats.org/officeDocument/2006/relationships/oleObject" Target="embeddings/oleObject2732.bin"/><Relationship Id="rId5583" Type="http://schemas.openxmlformats.org/officeDocument/2006/relationships/oleObject" Target="embeddings/oleObject2953.bin"/><Relationship Id="rId6634" Type="http://schemas.openxmlformats.org/officeDocument/2006/relationships/oleObject" Target="embeddings/oleObject3526.bin"/><Relationship Id="rId9040" Type="http://schemas.openxmlformats.org/officeDocument/2006/relationships/image" Target="media/image4237.wmf"/><Relationship Id="rId4185" Type="http://schemas.openxmlformats.org/officeDocument/2006/relationships/image" Target="media/image1989.wmf"/><Relationship Id="rId5236" Type="http://schemas.openxmlformats.org/officeDocument/2006/relationships/image" Target="media/image2466.wmf"/><Relationship Id="rId1779" Type="http://schemas.openxmlformats.org/officeDocument/2006/relationships/oleObject" Target="embeddings/oleObject962.bin"/><Relationship Id="rId4252" Type="http://schemas.openxmlformats.org/officeDocument/2006/relationships/image" Target="media/image2022.wmf"/><Relationship Id="rId5650" Type="http://schemas.openxmlformats.org/officeDocument/2006/relationships/image" Target="media/image2655.wmf"/><Relationship Id="rId6701" Type="http://schemas.openxmlformats.org/officeDocument/2006/relationships/image" Target="media/image3137.wmf"/><Relationship Id="rId1846" Type="http://schemas.openxmlformats.org/officeDocument/2006/relationships/oleObject" Target="embeddings/oleObject1000.bin"/><Relationship Id="rId5303" Type="http://schemas.openxmlformats.org/officeDocument/2006/relationships/oleObject" Target="embeddings/oleObject2805.bin"/><Relationship Id="rId8459" Type="http://schemas.openxmlformats.org/officeDocument/2006/relationships/oleObject" Target="embeddings/oleObject4493.bin"/><Relationship Id="rId8873" Type="http://schemas.openxmlformats.org/officeDocument/2006/relationships/oleObject" Target="embeddings/oleObject4714.bin"/><Relationship Id="rId1913" Type="http://schemas.openxmlformats.org/officeDocument/2006/relationships/image" Target="media/image876.wmf"/><Relationship Id="rId7475" Type="http://schemas.openxmlformats.org/officeDocument/2006/relationships/oleObject" Target="embeddings/oleObject3970.bin"/><Relationship Id="rId8526" Type="http://schemas.openxmlformats.org/officeDocument/2006/relationships/image" Target="media/image3995.wmf"/><Relationship Id="rId8940" Type="http://schemas.openxmlformats.org/officeDocument/2006/relationships/image" Target="media/image4189.wmf"/><Relationship Id="rId6077" Type="http://schemas.openxmlformats.org/officeDocument/2006/relationships/image" Target="media/image2863.wmf"/><Relationship Id="rId6491" Type="http://schemas.openxmlformats.org/officeDocument/2006/relationships/oleObject" Target="embeddings/oleObject3447.bin"/><Relationship Id="rId7128" Type="http://schemas.openxmlformats.org/officeDocument/2006/relationships/oleObject" Target="embeddings/oleObject3787.bin"/><Relationship Id="rId7542" Type="http://schemas.openxmlformats.org/officeDocument/2006/relationships/image" Target="media/image3535.wmf"/><Relationship Id="rId2687" Type="http://schemas.openxmlformats.org/officeDocument/2006/relationships/oleObject" Target="embeddings/oleObject1433.bin"/><Relationship Id="rId3738" Type="http://schemas.openxmlformats.org/officeDocument/2006/relationships/oleObject" Target="embeddings/oleObject1966.bin"/><Relationship Id="rId5093" Type="http://schemas.openxmlformats.org/officeDocument/2006/relationships/oleObject" Target="embeddings/oleObject2681.bin"/><Relationship Id="rId6144" Type="http://schemas.openxmlformats.org/officeDocument/2006/relationships/oleObject" Target="embeddings/oleObject3247.bin"/><Relationship Id="rId659" Type="http://schemas.openxmlformats.org/officeDocument/2006/relationships/oleObject" Target="embeddings/oleObject386.bin"/><Relationship Id="rId1289" Type="http://schemas.openxmlformats.org/officeDocument/2006/relationships/oleObject" Target="embeddings/oleObject709.bin"/><Relationship Id="rId5160" Type="http://schemas.openxmlformats.org/officeDocument/2006/relationships/oleObject" Target="embeddings/oleObject2724.bin"/><Relationship Id="rId6211" Type="http://schemas.openxmlformats.org/officeDocument/2006/relationships/oleObject" Target="embeddings/oleObject3292.bin"/><Relationship Id="rId1356" Type="http://schemas.openxmlformats.org/officeDocument/2006/relationships/image" Target="media/image610.wmf"/><Relationship Id="rId2754" Type="http://schemas.openxmlformats.org/officeDocument/2006/relationships/image" Target="media/image1284.wmf"/><Relationship Id="rId3805" Type="http://schemas.openxmlformats.org/officeDocument/2006/relationships/oleObject" Target="embeddings/oleObject2000.bin"/><Relationship Id="rId8383" Type="http://schemas.openxmlformats.org/officeDocument/2006/relationships/oleObject" Target="embeddings/oleObject4455.bin"/><Relationship Id="rId726" Type="http://schemas.openxmlformats.org/officeDocument/2006/relationships/oleObject" Target="embeddings/oleObject421.bin"/><Relationship Id="rId1009" Type="http://schemas.openxmlformats.org/officeDocument/2006/relationships/oleObject" Target="embeddings/oleObject565.bin"/><Relationship Id="rId1770" Type="http://schemas.openxmlformats.org/officeDocument/2006/relationships/oleObject" Target="embeddings/oleObject957.bin"/><Relationship Id="rId2407" Type="http://schemas.openxmlformats.org/officeDocument/2006/relationships/image" Target="media/image1114.wmf"/><Relationship Id="rId2821" Type="http://schemas.openxmlformats.org/officeDocument/2006/relationships/oleObject" Target="embeddings/oleObject1500.bin"/><Relationship Id="rId5977" Type="http://schemas.openxmlformats.org/officeDocument/2006/relationships/oleObject" Target="embeddings/oleObject3160.bin"/><Relationship Id="rId8036" Type="http://schemas.openxmlformats.org/officeDocument/2006/relationships/image" Target="media/image3760.wmf"/><Relationship Id="rId62" Type="http://schemas.openxmlformats.org/officeDocument/2006/relationships/oleObject" Target="embeddings/oleObject34.bin"/><Relationship Id="rId1423" Type="http://schemas.openxmlformats.org/officeDocument/2006/relationships/oleObject" Target="embeddings/oleObject776.bin"/><Relationship Id="rId4579" Type="http://schemas.openxmlformats.org/officeDocument/2006/relationships/oleObject" Target="embeddings/oleObject2391.bin"/><Relationship Id="rId4993" Type="http://schemas.openxmlformats.org/officeDocument/2006/relationships/oleObject" Target="embeddings/oleObject2631.bin"/><Relationship Id="rId8450" Type="http://schemas.openxmlformats.org/officeDocument/2006/relationships/image" Target="media/image3958.wmf"/><Relationship Id="rId3595" Type="http://schemas.openxmlformats.org/officeDocument/2006/relationships/image" Target="media/image1697.wmf"/><Relationship Id="rId4646" Type="http://schemas.openxmlformats.org/officeDocument/2006/relationships/image" Target="media/image2218.wmf"/><Relationship Id="rId7052" Type="http://schemas.openxmlformats.org/officeDocument/2006/relationships/oleObject" Target="embeddings/oleObject3738.bin"/><Relationship Id="rId8103" Type="http://schemas.openxmlformats.org/officeDocument/2006/relationships/image" Target="media/image3792.wmf"/><Relationship Id="rId2197" Type="http://schemas.openxmlformats.org/officeDocument/2006/relationships/oleObject" Target="embeddings/oleObject1177.bin"/><Relationship Id="rId3248" Type="http://schemas.openxmlformats.org/officeDocument/2006/relationships/oleObject" Target="embeddings/oleObject1714.bin"/><Relationship Id="rId3662" Type="http://schemas.openxmlformats.org/officeDocument/2006/relationships/oleObject" Target="embeddings/oleObject1928.bin"/><Relationship Id="rId4713" Type="http://schemas.openxmlformats.org/officeDocument/2006/relationships/oleObject" Target="embeddings/oleObject2466.bin"/><Relationship Id="rId7869" Type="http://schemas.openxmlformats.org/officeDocument/2006/relationships/image" Target="media/image3678.wmf"/><Relationship Id="rId169" Type="http://schemas.openxmlformats.org/officeDocument/2006/relationships/image" Target="media/image61.png"/><Relationship Id="rId583" Type="http://schemas.openxmlformats.org/officeDocument/2006/relationships/image" Target="media/image232.wmf"/><Relationship Id="rId2264" Type="http://schemas.openxmlformats.org/officeDocument/2006/relationships/image" Target="media/image1050.wmf"/><Relationship Id="rId3315" Type="http://schemas.openxmlformats.org/officeDocument/2006/relationships/image" Target="media/image1563.wmf"/><Relationship Id="rId236" Type="http://schemas.openxmlformats.org/officeDocument/2006/relationships/image" Target="media/image84.wmf"/><Relationship Id="rId650" Type="http://schemas.openxmlformats.org/officeDocument/2006/relationships/image" Target="media/image265.wmf"/><Relationship Id="rId1280" Type="http://schemas.openxmlformats.org/officeDocument/2006/relationships/oleObject" Target="embeddings/oleObject702.bin"/><Relationship Id="rId2331" Type="http://schemas.openxmlformats.org/officeDocument/2006/relationships/image" Target="media/image1078.wmf"/><Relationship Id="rId5487" Type="http://schemas.openxmlformats.org/officeDocument/2006/relationships/image" Target="media/image2580.wmf"/><Relationship Id="rId6885" Type="http://schemas.openxmlformats.org/officeDocument/2006/relationships/oleObject" Target="embeddings/oleObject3654.bin"/><Relationship Id="rId7936" Type="http://schemas.openxmlformats.org/officeDocument/2006/relationships/oleObject" Target="embeddings/oleObject4221.bin"/><Relationship Id="rId303" Type="http://schemas.openxmlformats.org/officeDocument/2006/relationships/oleObject" Target="embeddings/oleObject193.bin"/><Relationship Id="rId4089" Type="http://schemas.openxmlformats.org/officeDocument/2006/relationships/image" Target="media/image1941.wmf"/><Relationship Id="rId6538" Type="http://schemas.openxmlformats.org/officeDocument/2006/relationships/image" Target="media/image3064.wmf"/><Relationship Id="rId6952" Type="http://schemas.openxmlformats.org/officeDocument/2006/relationships/image" Target="media/image3261.wmf"/><Relationship Id="rId9011" Type="http://schemas.openxmlformats.org/officeDocument/2006/relationships/oleObject" Target="embeddings/oleObject4783.bin"/><Relationship Id="rId5554" Type="http://schemas.openxmlformats.org/officeDocument/2006/relationships/oleObject" Target="embeddings/oleObject2937.bin"/><Relationship Id="rId6605" Type="http://schemas.openxmlformats.org/officeDocument/2006/relationships/image" Target="media/image3091.wmf"/><Relationship Id="rId1000" Type="http://schemas.openxmlformats.org/officeDocument/2006/relationships/image" Target="media/image436.wmf"/><Relationship Id="rId4156" Type="http://schemas.openxmlformats.org/officeDocument/2006/relationships/oleObject" Target="embeddings/oleObject2178.bin"/><Relationship Id="rId4570" Type="http://schemas.openxmlformats.org/officeDocument/2006/relationships/image" Target="media/image2180.wmf"/><Relationship Id="rId5207" Type="http://schemas.openxmlformats.org/officeDocument/2006/relationships/oleObject" Target="embeddings/oleObject2751.bin"/><Relationship Id="rId5621" Type="http://schemas.openxmlformats.org/officeDocument/2006/relationships/oleObject" Target="embeddings/oleObject2972.bin"/><Relationship Id="rId8777" Type="http://schemas.openxmlformats.org/officeDocument/2006/relationships/image" Target="media/image4111.wmf"/><Relationship Id="rId1817" Type="http://schemas.openxmlformats.org/officeDocument/2006/relationships/image" Target="media/image828.wmf"/><Relationship Id="rId3172" Type="http://schemas.openxmlformats.org/officeDocument/2006/relationships/oleObject" Target="embeddings/oleObject1676.bin"/><Relationship Id="rId4223" Type="http://schemas.openxmlformats.org/officeDocument/2006/relationships/oleObject" Target="embeddings/oleObject2212.bin"/><Relationship Id="rId7379" Type="http://schemas.openxmlformats.org/officeDocument/2006/relationships/image" Target="media/image3456.wmf"/><Relationship Id="rId7793" Type="http://schemas.openxmlformats.org/officeDocument/2006/relationships/image" Target="media/image3640.wmf"/><Relationship Id="rId8844" Type="http://schemas.openxmlformats.org/officeDocument/2006/relationships/image" Target="media/image4141.wmf"/><Relationship Id="rId6395" Type="http://schemas.openxmlformats.org/officeDocument/2006/relationships/image" Target="media/image2999.wmf"/><Relationship Id="rId7446" Type="http://schemas.openxmlformats.org/officeDocument/2006/relationships/image" Target="media/image3489.wmf"/><Relationship Id="rId160" Type="http://schemas.openxmlformats.org/officeDocument/2006/relationships/oleObject" Target="embeddings/oleObject99.bin"/><Relationship Id="rId3989" Type="http://schemas.openxmlformats.org/officeDocument/2006/relationships/oleObject" Target="embeddings/oleObject2094.bin"/><Relationship Id="rId6048" Type="http://schemas.openxmlformats.org/officeDocument/2006/relationships/oleObject" Target="embeddings/oleObject3196.bin"/><Relationship Id="rId6462" Type="http://schemas.openxmlformats.org/officeDocument/2006/relationships/image" Target="media/image3027.wmf"/><Relationship Id="rId7860" Type="http://schemas.openxmlformats.org/officeDocument/2006/relationships/oleObject" Target="embeddings/oleObject4183.bin"/><Relationship Id="rId8911" Type="http://schemas.openxmlformats.org/officeDocument/2006/relationships/oleObject" Target="embeddings/oleObject4733.bin"/><Relationship Id="rId5064" Type="http://schemas.openxmlformats.org/officeDocument/2006/relationships/image" Target="media/image2394.wmf"/><Relationship Id="rId6115" Type="http://schemas.openxmlformats.org/officeDocument/2006/relationships/oleObject" Target="embeddings/oleObject3230.bin"/><Relationship Id="rId7513" Type="http://schemas.openxmlformats.org/officeDocument/2006/relationships/oleObject" Target="embeddings/oleObject3989.bin"/><Relationship Id="rId977" Type="http://schemas.openxmlformats.org/officeDocument/2006/relationships/oleObject" Target="embeddings/oleObject549.bin"/><Relationship Id="rId2658" Type="http://schemas.openxmlformats.org/officeDocument/2006/relationships/oleObject" Target="embeddings/oleObject1418.bin"/><Relationship Id="rId3709" Type="http://schemas.openxmlformats.org/officeDocument/2006/relationships/image" Target="media/image1754.wmf"/><Relationship Id="rId4080" Type="http://schemas.openxmlformats.org/officeDocument/2006/relationships/oleObject" Target="embeddings/oleObject2140.bin"/><Relationship Id="rId1674" Type="http://schemas.openxmlformats.org/officeDocument/2006/relationships/image" Target="media/image768.wmf"/><Relationship Id="rId2725" Type="http://schemas.openxmlformats.org/officeDocument/2006/relationships/oleObject" Target="embeddings/oleObject1452.bin"/><Relationship Id="rId5131" Type="http://schemas.openxmlformats.org/officeDocument/2006/relationships/oleObject" Target="embeddings/oleObject2702.bin"/><Relationship Id="rId8287" Type="http://schemas.openxmlformats.org/officeDocument/2006/relationships/oleObject" Target="embeddings/oleObject4406.bin"/><Relationship Id="rId1327" Type="http://schemas.openxmlformats.org/officeDocument/2006/relationships/oleObject" Target="embeddings/oleObject728.bin"/><Relationship Id="rId1741" Type="http://schemas.openxmlformats.org/officeDocument/2006/relationships/oleObject" Target="embeddings/oleObject938.bin"/><Relationship Id="rId4897" Type="http://schemas.openxmlformats.org/officeDocument/2006/relationships/oleObject" Target="embeddings/oleObject2578.bin"/><Relationship Id="rId5948" Type="http://schemas.openxmlformats.org/officeDocument/2006/relationships/image" Target="media/image2799.wmf"/><Relationship Id="rId8354" Type="http://schemas.openxmlformats.org/officeDocument/2006/relationships/image" Target="media/image3910.wmf"/><Relationship Id="rId33" Type="http://schemas.openxmlformats.org/officeDocument/2006/relationships/oleObject" Target="embeddings/oleObject15.bin"/><Relationship Id="rId3499" Type="http://schemas.openxmlformats.org/officeDocument/2006/relationships/image" Target="media/image1652.wmf"/><Relationship Id="rId7370" Type="http://schemas.openxmlformats.org/officeDocument/2006/relationships/oleObject" Target="embeddings/oleObject3915.bin"/><Relationship Id="rId8007" Type="http://schemas.openxmlformats.org/officeDocument/2006/relationships/oleObject" Target="embeddings/oleObject4258.bin"/><Relationship Id="rId8421" Type="http://schemas.openxmlformats.org/officeDocument/2006/relationships/oleObject" Target="embeddings/oleObject4474.bin"/><Relationship Id="rId3566" Type="http://schemas.openxmlformats.org/officeDocument/2006/relationships/oleObject" Target="embeddings/oleObject1880.bin"/><Relationship Id="rId4964" Type="http://schemas.openxmlformats.org/officeDocument/2006/relationships/image" Target="media/image2344.wmf"/><Relationship Id="rId7023" Type="http://schemas.openxmlformats.org/officeDocument/2006/relationships/image" Target="media/image3296.wmf"/><Relationship Id="rId487" Type="http://schemas.openxmlformats.org/officeDocument/2006/relationships/oleObject" Target="embeddings/oleObject299.bin"/><Relationship Id="rId2168" Type="http://schemas.openxmlformats.org/officeDocument/2006/relationships/image" Target="media/image1002.wmf"/><Relationship Id="rId3219" Type="http://schemas.openxmlformats.org/officeDocument/2006/relationships/image" Target="media/image1516.wmf"/><Relationship Id="rId3980" Type="http://schemas.openxmlformats.org/officeDocument/2006/relationships/image" Target="media/image1887.wmf"/><Relationship Id="rId4617" Type="http://schemas.openxmlformats.org/officeDocument/2006/relationships/oleObject" Target="embeddings/oleObject2410.bin"/><Relationship Id="rId9195" Type="http://schemas.openxmlformats.org/officeDocument/2006/relationships/oleObject" Target="embeddings/oleObject4880.bin"/><Relationship Id="rId1184" Type="http://schemas.openxmlformats.org/officeDocument/2006/relationships/oleObject" Target="embeddings/oleObject653.bin"/><Relationship Id="rId2582" Type="http://schemas.openxmlformats.org/officeDocument/2006/relationships/oleObject" Target="embeddings/oleObject1380.bin"/><Relationship Id="rId3633" Type="http://schemas.openxmlformats.org/officeDocument/2006/relationships/image" Target="media/image1716.wmf"/><Relationship Id="rId6789" Type="http://schemas.openxmlformats.org/officeDocument/2006/relationships/image" Target="media/image3180.wmf"/><Relationship Id="rId554" Type="http://schemas.openxmlformats.org/officeDocument/2006/relationships/oleObject" Target="embeddings/oleObject333.bin"/><Relationship Id="rId2235" Type="http://schemas.openxmlformats.org/officeDocument/2006/relationships/oleObject" Target="embeddings/oleObject1196.bin"/><Relationship Id="rId3700" Type="http://schemas.openxmlformats.org/officeDocument/2006/relationships/oleObject" Target="embeddings/oleObject1947.bin"/><Relationship Id="rId6856" Type="http://schemas.openxmlformats.org/officeDocument/2006/relationships/image" Target="media/image3213.wmf"/><Relationship Id="rId7907" Type="http://schemas.openxmlformats.org/officeDocument/2006/relationships/image" Target="media/image3697.wmf"/><Relationship Id="rId9262" Type="http://schemas.openxmlformats.org/officeDocument/2006/relationships/image" Target="media/image4345.wmf"/><Relationship Id="rId207" Type="http://schemas.openxmlformats.org/officeDocument/2006/relationships/image" Target="media/image75.wmf"/><Relationship Id="rId621" Type="http://schemas.openxmlformats.org/officeDocument/2006/relationships/image" Target="media/image251.wmf"/><Relationship Id="rId1251" Type="http://schemas.openxmlformats.org/officeDocument/2006/relationships/oleObject" Target="embeddings/oleObject687.bin"/><Relationship Id="rId2302" Type="http://schemas.openxmlformats.org/officeDocument/2006/relationships/image" Target="media/image1069.wmf"/><Relationship Id="rId5458" Type="http://schemas.openxmlformats.org/officeDocument/2006/relationships/image" Target="media/image2566.wmf"/><Relationship Id="rId5872" Type="http://schemas.openxmlformats.org/officeDocument/2006/relationships/oleObject" Target="embeddings/oleObject3107.bin"/><Relationship Id="rId6509" Type="http://schemas.openxmlformats.org/officeDocument/2006/relationships/oleObject" Target="embeddings/oleObject3456.bin"/><Relationship Id="rId6923" Type="http://schemas.openxmlformats.org/officeDocument/2006/relationships/oleObject" Target="embeddings/oleObject3673.bin"/><Relationship Id="rId4474" Type="http://schemas.openxmlformats.org/officeDocument/2006/relationships/image" Target="media/image2132.wmf"/><Relationship Id="rId5525" Type="http://schemas.openxmlformats.org/officeDocument/2006/relationships/image" Target="media/image2599.wmf"/><Relationship Id="rId3076" Type="http://schemas.openxmlformats.org/officeDocument/2006/relationships/oleObject" Target="embeddings/oleObject1628.bin"/><Relationship Id="rId3490" Type="http://schemas.openxmlformats.org/officeDocument/2006/relationships/oleObject" Target="embeddings/oleObject1839.bin"/><Relationship Id="rId4127" Type="http://schemas.openxmlformats.org/officeDocument/2006/relationships/image" Target="media/image1960.wmf"/><Relationship Id="rId4541" Type="http://schemas.openxmlformats.org/officeDocument/2006/relationships/oleObject" Target="embeddings/oleObject2372.bin"/><Relationship Id="rId7697" Type="http://schemas.openxmlformats.org/officeDocument/2006/relationships/oleObject" Target="embeddings/oleObject4088.bin"/><Relationship Id="rId2092" Type="http://schemas.openxmlformats.org/officeDocument/2006/relationships/oleObject" Target="embeddings/oleObject1124.bin"/><Relationship Id="rId3143" Type="http://schemas.openxmlformats.org/officeDocument/2006/relationships/image" Target="media/image1478.wmf"/><Relationship Id="rId6299" Type="http://schemas.openxmlformats.org/officeDocument/2006/relationships/oleObject" Target="embeddings/oleObject3336.bin"/><Relationship Id="rId8748" Type="http://schemas.openxmlformats.org/officeDocument/2006/relationships/image" Target="media/image4098.wmf"/><Relationship Id="rId7764" Type="http://schemas.openxmlformats.org/officeDocument/2006/relationships/oleObject" Target="embeddings/oleObject4135.bin"/><Relationship Id="rId8815" Type="http://schemas.openxmlformats.org/officeDocument/2006/relationships/oleObject" Target="embeddings/oleObject4685.bin"/><Relationship Id="rId131" Type="http://schemas.openxmlformats.org/officeDocument/2006/relationships/image" Target="media/image53.wmf"/><Relationship Id="rId3210" Type="http://schemas.openxmlformats.org/officeDocument/2006/relationships/oleObject" Target="embeddings/oleObject1695.bin"/><Relationship Id="rId6366" Type="http://schemas.openxmlformats.org/officeDocument/2006/relationships/oleObject" Target="embeddings/oleObject3378.bin"/><Relationship Id="rId6780" Type="http://schemas.openxmlformats.org/officeDocument/2006/relationships/oleObject" Target="embeddings/oleObject3601.bin"/><Relationship Id="rId7417" Type="http://schemas.openxmlformats.org/officeDocument/2006/relationships/image" Target="media/image3475.wmf"/><Relationship Id="rId7831" Type="http://schemas.openxmlformats.org/officeDocument/2006/relationships/image" Target="media/image3659.wmf"/><Relationship Id="rId2976" Type="http://schemas.openxmlformats.org/officeDocument/2006/relationships/oleObject" Target="embeddings/oleObject1578.bin"/><Relationship Id="rId5382" Type="http://schemas.openxmlformats.org/officeDocument/2006/relationships/image" Target="media/image2532.wmf"/><Relationship Id="rId6019" Type="http://schemas.openxmlformats.org/officeDocument/2006/relationships/image" Target="media/image2834.wmf"/><Relationship Id="rId6433" Type="http://schemas.openxmlformats.org/officeDocument/2006/relationships/oleObject" Target="embeddings/oleObject3415.bin"/><Relationship Id="rId948" Type="http://schemas.openxmlformats.org/officeDocument/2006/relationships/oleObject" Target="embeddings/oleObject533.bin"/><Relationship Id="rId1578" Type="http://schemas.openxmlformats.org/officeDocument/2006/relationships/image" Target="media/image720.wmf"/><Relationship Id="rId1992" Type="http://schemas.openxmlformats.org/officeDocument/2006/relationships/oleObject" Target="embeddings/oleObject1074.bin"/><Relationship Id="rId2629" Type="http://schemas.openxmlformats.org/officeDocument/2006/relationships/image" Target="media/image1222.wmf"/><Relationship Id="rId5035" Type="http://schemas.openxmlformats.org/officeDocument/2006/relationships/oleObject" Target="embeddings/oleObject2652.bin"/><Relationship Id="rId6500" Type="http://schemas.openxmlformats.org/officeDocument/2006/relationships/image" Target="media/image3045.wmf"/><Relationship Id="rId1645" Type="http://schemas.openxmlformats.org/officeDocument/2006/relationships/oleObject" Target="embeddings/oleObject888.bin"/><Relationship Id="rId4051" Type="http://schemas.openxmlformats.org/officeDocument/2006/relationships/image" Target="media/image1922.wmf"/><Relationship Id="rId5102" Type="http://schemas.openxmlformats.org/officeDocument/2006/relationships/image" Target="media/image2413.wmf"/><Relationship Id="rId8258" Type="http://schemas.openxmlformats.org/officeDocument/2006/relationships/image" Target="media/image3863.wmf"/><Relationship Id="rId8672" Type="http://schemas.openxmlformats.org/officeDocument/2006/relationships/oleObject" Target="embeddings/oleObject4605.bin"/><Relationship Id="rId7274" Type="http://schemas.openxmlformats.org/officeDocument/2006/relationships/image" Target="media/image3404.wmf"/><Relationship Id="rId8325" Type="http://schemas.openxmlformats.org/officeDocument/2006/relationships/oleObject" Target="embeddings/oleObject4425.bin"/><Relationship Id="rId1712" Type="http://schemas.openxmlformats.org/officeDocument/2006/relationships/image" Target="media/image786.wmf"/><Relationship Id="rId4868" Type="http://schemas.openxmlformats.org/officeDocument/2006/relationships/image" Target="media/image2304.wmf"/><Relationship Id="rId5919" Type="http://schemas.openxmlformats.org/officeDocument/2006/relationships/image" Target="media/image2785.wmf"/><Relationship Id="rId6290" Type="http://schemas.openxmlformats.org/officeDocument/2006/relationships/image" Target="media/image2955.wmf"/><Relationship Id="rId3884" Type="http://schemas.openxmlformats.org/officeDocument/2006/relationships/oleObject" Target="embeddings/oleObject2041.bin"/><Relationship Id="rId4935" Type="http://schemas.openxmlformats.org/officeDocument/2006/relationships/oleObject" Target="embeddings/oleObject2602.bin"/><Relationship Id="rId7341" Type="http://schemas.openxmlformats.org/officeDocument/2006/relationships/image" Target="media/image3437.wmf"/><Relationship Id="rId9099" Type="http://schemas.openxmlformats.org/officeDocument/2006/relationships/oleObject" Target="embeddings/oleObject4833.bin"/><Relationship Id="rId2486" Type="http://schemas.openxmlformats.org/officeDocument/2006/relationships/image" Target="media/image1151.wmf"/><Relationship Id="rId3537" Type="http://schemas.openxmlformats.org/officeDocument/2006/relationships/image" Target="media/image1671.wmf"/><Relationship Id="rId3951" Type="http://schemas.openxmlformats.org/officeDocument/2006/relationships/oleObject" Target="embeddings/oleObject2075.bin"/><Relationship Id="rId458" Type="http://schemas.openxmlformats.org/officeDocument/2006/relationships/image" Target="media/image170.wmf"/><Relationship Id="rId872" Type="http://schemas.openxmlformats.org/officeDocument/2006/relationships/oleObject" Target="embeddings/oleObject494.bin"/><Relationship Id="rId1088" Type="http://schemas.openxmlformats.org/officeDocument/2006/relationships/image" Target="media/image480.wmf"/><Relationship Id="rId2139" Type="http://schemas.openxmlformats.org/officeDocument/2006/relationships/image" Target="media/image988.wmf"/><Relationship Id="rId2553" Type="http://schemas.openxmlformats.org/officeDocument/2006/relationships/image" Target="media/image1184.wmf"/><Relationship Id="rId3604" Type="http://schemas.openxmlformats.org/officeDocument/2006/relationships/oleObject" Target="embeddings/oleObject1899.bin"/><Relationship Id="rId6010" Type="http://schemas.openxmlformats.org/officeDocument/2006/relationships/oleObject" Target="embeddings/oleObject3177.bin"/><Relationship Id="rId9166" Type="http://schemas.openxmlformats.org/officeDocument/2006/relationships/image" Target="media/image4296.wmf"/><Relationship Id="rId525" Type="http://schemas.openxmlformats.org/officeDocument/2006/relationships/image" Target="media/image203.wmf"/><Relationship Id="rId1155" Type="http://schemas.openxmlformats.org/officeDocument/2006/relationships/oleObject" Target="embeddings/oleObject638.bin"/><Relationship Id="rId2206" Type="http://schemas.openxmlformats.org/officeDocument/2006/relationships/image" Target="media/image1021.wmf"/><Relationship Id="rId2620" Type="http://schemas.openxmlformats.org/officeDocument/2006/relationships/oleObject" Target="embeddings/oleObject1399.bin"/><Relationship Id="rId5776" Type="http://schemas.openxmlformats.org/officeDocument/2006/relationships/oleObject" Target="embeddings/oleObject3059.bin"/><Relationship Id="rId8182" Type="http://schemas.openxmlformats.org/officeDocument/2006/relationships/oleObject" Target="embeddings/oleObject4347.bin"/><Relationship Id="rId9233" Type="http://schemas.openxmlformats.org/officeDocument/2006/relationships/oleObject" Target="embeddings/oleObject4899.bin"/><Relationship Id="rId1222" Type="http://schemas.openxmlformats.org/officeDocument/2006/relationships/oleObject" Target="embeddings/oleObject672.bin"/><Relationship Id="rId4378" Type="http://schemas.openxmlformats.org/officeDocument/2006/relationships/oleObject" Target="embeddings/oleObject2289.bin"/><Relationship Id="rId5429" Type="http://schemas.openxmlformats.org/officeDocument/2006/relationships/oleObject" Target="embeddings/oleObject2871.bin"/><Relationship Id="rId6827" Type="http://schemas.openxmlformats.org/officeDocument/2006/relationships/oleObject" Target="embeddings/oleObject3625.bin"/><Relationship Id="rId3394" Type="http://schemas.openxmlformats.org/officeDocument/2006/relationships/oleObject" Target="embeddings/oleObject1789.bin"/><Relationship Id="rId4792" Type="http://schemas.openxmlformats.org/officeDocument/2006/relationships/oleObject" Target="embeddings/oleObject2514.bin"/><Relationship Id="rId5843" Type="http://schemas.openxmlformats.org/officeDocument/2006/relationships/image" Target="media/image2747.wmf"/><Relationship Id="rId8999" Type="http://schemas.openxmlformats.org/officeDocument/2006/relationships/oleObject" Target="embeddings/oleObject4777.bin"/><Relationship Id="rId3047" Type="http://schemas.openxmlformats.org/officeDocument/2006/relationships/image" Target="media/image1430.wmf"/><Relationship Id="rId4445" Type="http://schemas.openxmlformats.org/officeDocument/2006/relationships/oleObject" Target="embeddings/oleObject2324.bin"/><Relationship Id="rId5910" Type="http://schemas.openxmlformats.org/officeDocument/2006/relationships/oleObject" Target="embeddings/oleObject3126.bin"/><Relationship Id="rId3461" Type="http://schemas.openxmlformats.org/officeDocument/2006/relationships/image" Target="media/image1634.wmf"/><Relationship Id="rId4512" Type="http://schemas.openxmlformats.org/officeDocument/2006/relationships/image" Target="media/image2151.wmf"/><Relationship Id="rId7668" Type="http://schemas.openxmlformats.org/officeDocument/2006/relationships/image" Target="media/image3594.wmf"/><Relationship Id="rId8719" Type="http://schemas.openxmlformats.org/officeDocument/2006/relationships/oleObject" Target="embeddings/oleObject4632.bin"/><Relationship Id="rId382" Type="http://schemas.openxmlformats.org/officeDocument/2006/relationships/image" Target="media/image139.wmf"/><Relationship Id="rId2063" Type="http://schemas.openxmlformats.org/officeDocument/2006/relationships/image" Target="media/image950.wmf"/><Relationship Id="rId3114" Type="http://schemas.openxmlformats.org/officeDocument/2006/relationships/oleObject" Target="embeddings/oleObject1647.bin"/><Relationship Id="rId6684" Type="http://schemas.openxmlformats.org/officeDocument/2006/relationships/oleObject" Target="embeddings/oleObject3552.bin"/><Relationship Id="rId7735" Type="http://schemas.openxmlformats.org/officeDocument/2006/relationships/oleObject" Target="embeddings/oleObject4114.bin"/><Relationship Id="rId9090" Type="http://schemas.openxmlformats.org/officeDocument/2006/relationships/image" Target="media/image4259.wmf"/><Relationship Id="rId2130" Type="http://schemas.openxmlformats.org/officeDocument/2006/relationships/oleObject" Target="embeddings/oleObject1143.bin"/><Relationship Id="rId5286" Type="http://schemas.openxmlformats.org/officeDocument/2006/relationships/image" Target="media/image2486.wmf"/><Relationship Id="rId6337" Type="http://schemas.openxmlformats.org/officeDocument/2006/relationships/oleObject" Target="embeddings/oleObject3358.bin"/><Relationship Id="rId6751" Type="http://schemas.openxmlformats.org/officeDocument/2006/relationships/oleObject" Target="embeddings/oleObject3587.bin"/><Relationship Id="rId102" Type="http://schemas.openxmlformats.org/officeDocument/2006/relationships/oleObject" Target="embeddings/oleObject60.bin"/><Relationship Id="rId5353" Type="http://schemas.openxmlformats.org/officeDocument/2006/relationships/oleObject" Target="embeddings/oleObject2830.bin"/><Relationship Id="rId6404" Type="http://schemas.openxmlformats.org/officeDocument/2006/relationships/oleObject" Target="embeddings/oleObject3399.bin"/><Relationship Id="rId7802" Type="http://schemas.openxmlformats.org/officeDocument/2006/relationships/oleObject" Target="embeddings/oleObject4154.bin"/><Relationship Id="rId1896" Type="http://schemas.openxmlformats.org/officeDocument/2006/relationships/oleObject" Target="embeddings/oleObject1025.bin"/><Relationship Id="rId2947" Type="http://schemas.openxmlformats.org/officeDocument/2006/relationships/image" Target="media/image1380.wmf"/><Relationship Id="rId5006" Type="http://schemas.openxmlformats.org/officeDocument/2006/relationships/image" Target="media/image2365.wmf"/><Relationship Id="rId919" Type="http://schemas.openxmlformats.org/officeDocument/2006/relationships/oleObject" Target="embeddings/oleObject518.bin"/><Relationship Id="rId1549" Type="http://schemas.openxmlformats.org/officeDocument/2006/relationships/oleObject" Target="embeddings/oleObject840.bin"/><Relationship Id="rId1963" Type="http://schemas.openxmlformats.org/officeDocument/2006/relationships/image" Target="media/image901.wmf"/><Relationship Id="rId4022" Type="http://schemas.openxmlformats.org/officeDocument/2006/relationships/oleObject" Target="embeddings/oleObject2111.bin"/><Relationship Id="rId5420" Type="http://schemas.openxmlformats.org/officeDocument/2006/relationships/image" Target="media/image2550.wmf"/><Relationship Id="rId7178" Type="http://schemas.openxmlformats.org/officeDocument/2006/relationships/image" Target="media/image3361.wmf"/><Relationship Id="rId8576" Type="http://schemas.openxmlformats.org/officeDocument/2006/relationships/oleObject" Target="embeddings/oleObject4554.bin"/><Relationship Id="rId8990" Type="http://schemas.openxmlformats.org/officeDocument/2006/relationships/image" Target="media/image4214.wmf"/><Relationship Id="rId1616" Type="http://schemas.openxmlformats.org/officeDocument/2006/relationships/image" Target="media/image739.wmf"/><Relationship Id="rId7592" Type="http://schemas.openxmlformats.org/officeDocument/2006/relationships/image" Target="media/image3560.wmf"/><Relationship Id="rId8229" Type="http://schemas.openxmlformats.org/officeDocument/2006/relationships/oleObject" Target="embeddings/oleObject4376.bin"/><Relationship Id="rId8643" Type="http://schemas.openxmlformats.org/officeDocument/2006/relationships/oleObject" Target="embeddings/oleObject4589.bin"/><Relationship Id="rId3788" Type="http://schemas.openxmlformats.org/officeDocument/2006/relationships/image" Target="media/image1793.wmf"/><Relationship Id="rId4839" Type="http://schemas.openxmlformats.org/officeDocument/2006/relationships/oleObject" Target="embeddings/oleObject2547.bin"/><Relationship Id="rId6194" Type="http://schemas.openxmlformats.org/officeDocument/2006/relationships/oleObject" Target="embeddings/oleObject3281.bin"/><Relationship Id="rId7245" Type="http://schemas.openxmlformats.org/officeDocument/2006/relationships/oleObject" Target="embeddings/oleObject3850.bin"/><Relationship Id="rId8710" Type="http://schemas.openxmlformats.org/officeDocument/2006/relationships/image" Target="media/image4079.wmf"/><Relationship Id="rId3855" Type="http://schemas.openxmlformats.org/officeDocument/2006/relationships/oleObject" Target="embeddings/oleObject2025.bin"/><Relationship Id="rId6261" Type="http://schemas.openxmlformats.org/officeDocument/2006/relationships/oleObject" Target="embeddings/oleObject3317.bin"/><Relationship Id="rId7312" Type="http://schemas.openxmlformats.org/officeDocument/2006/relationships/oleObject" Target="embeddings/oleObject3886.bin"/><Relationship Id="rId776" Type="http://schemas.openxmlformats.org/officeDocument/2006/relationships/oleObject" Target="embeddings/oleObject446.bin"/><Relationship Id="rId2457" Type="http://schemas.openxmlformats.org/officeDocument/2006/relationships/oleObject" Target="embeddings/oleObject1314.bin"/><Relationship Id="rId3508" Type="http://schemas.openxmlformats.org/officeDocument/2006/relationships/oleObject" Target="embeddings/oleObject1848.bin"/><Relationship Id="rId4906" Type="http://schemas.openxmlformats.org/officeDocument/2006/relationships/oleObject" Target="embeddings/oleObject2587.bin"/><Relationship Id="rId429" Type="http://schemas.openxmlformats.org/officeDocument/2006/relationships/oleObject" Target="embeddings/oleObject269.bin"/><Relationship Id="rId1059" Type="http://schemas.openxmlformats.org/officeDocument/2006/relationships/oleObject" Target="embeddings/oleObject590.bin"/><Relationship Id="rId1473" Type="http://schemas.openxmlformats.org/officeDocument/2006/relationships/oleObject" Target="embeddings/oleObject801.bin"/><Relationship Id="rId2871" Type="http://schemas.openxmlformats.org/officeDocument/2006/relationships/image" Target="media/image1342.wmf"/><Relationship Id="rId3922" Type="http://schemas.openxmlformats.org/officeDocument/2006/relationships/oleObject" Target="embeddings/oleObject2060.bin"/><Relationship Id="rId8086" Type="http://schemas.openxmlformats.org/officeDocument/2006/relationships/oleObject" Target="embeddings/oleObject4299.bin"/><Relationship Id="rId9137" Type="http://schemas.openxmlformats.org/officeDocument/2006/relationships/oleObject" Target="embeddings/oleObject4852.bin"/><Relationship Id="rId843" Type="http://schemas.openxmlformats.org/officeDocument/2006/relationships/image" Target="media/image360.wmf"/><Relationship Id="rId1126" Type="http://schemas.openxmlformats.org/officeDocument/2006/relationships/image" Target="media/image499.wmf"/><Relationship Id="rId2524" Type="http://schemas.openxmlformats.org/officeDocument/2006/relationships/oleObject" Target="embeddings/oleObject1351.bin"/><Relationship Id="rId8153" Type="http://schemas.openxmlformats.org/officeDocument/2006/relationships/image" Target="media/image3817.wmf"/><Relationship Id="rId910" Type="http://schemas.openxmlformats.org/officeDocument/2006/relationships/image" Target="media/image393.wmf"/><Relationship Id="rId1540" Type="http://schemas.openxmlformats.org/officeDocument/2006/relationships/image" Target="media/image701.wmf"/><Relationship Id="rId4696" Type="http://schemas.openxmlformats.org/officeDocument/2006/relationships/oleObject" Target="embeddings/oleObject2451.bin"/><Relationship Id="rId5747" Type="http://schemas.openxmlformats.org/officeDocument/2006/relationships/image" Target="media/image2699.wmf"/><Relationship Id="rId9204" Type="http://schemas.openxmlformats.org/officeDocument/2006/relationships/image" Target="media/image4316.wmf"/><Relationship Id="rId3298" Type="http://schemas.openxmlformats.org/officeDocument/2006/relationships/oleObject" Target="embeddings/oleObject1740.bin"/><Relationship Id="rId4349" Type="http://schemas.openxmlformats.org/officeDocument/2006/relationships/image" Target="media/image2071.wmf"/><Relationship Id="rId4763" Type="http://schemas.openxmlformats.org/officeDocument/2006/relationships/oleObject" Target="embeddings/oleObject2497.bin"/><Relationship Id="rId5814" Type="http://schemas.openxmlformats.org/officeDocument/2006/relationships/oleObject" Target="embeddings/oleObject3078.bin"/><Relationship Id="rId8220" Type="http://schemas.openxmlformats.org/officeDocument/2006/relationships/oleObject" Target="embeddings/oleObject4369.bin"/><Relationship Id="rId3365" Type="http://schemas.openxmlformats.org/officeDocument/2006/relationships/image" Target="media/image1587.wmf"/><Relationship Id="rId4416" Type="http://schemas.openxmlformats.org/officeDocument/2006/relationships/oleObject" Target="embeddings/oleObject2308.bin"/><Relationship Id="rId4830" Type="http://schemas.openxmlformats.org/officeDocument/2006/relationships/image" Target="media/image2284.wmf"/><Relationship Id="rId7986" Type="http://schemas.openxmlformats.org/officeDocument/2006/relationships/image" Target="media/image3732.wmf"/><Relationship Id="rId286" Type="http://schemas.openxmlformats.org/officeDocument/2006/relationships/oleObject" Target="embeddings/oleObject176.bin"/><Relationship Id="rId2381" Type="http://schemas.openxmlformats.org/officeDocument/2006/relationships/image" Target="media/image1101.wmf"/><Relationship Id="rId3018" Type="http://schemas.openxmlformats.org/officeDocument/2006/relationships/oleObject" Target="embeddings/oleObject1599.bin"/><Relationship Id="rId3432" Type="http://schemas.openxmlformats.org/officeDocument/2006/relationships/oleObject" Target="embeddings/oleObject1808.bin"/><Relationship Id="rId6588" Type="http://schemas.openxmlformats.org/officeDocument/2006/relationships/oleObject" Target="embeddings/oleObject3500.bin"/><Relationship Id="rId7639" Type="http://schemas.openxmlformats.org/officeDocument/2006/relationships/image" Target="media/image3584.wmf"/><Relationship Id="rId353" Type="http://schemas.openxmlformats.org/officeDocument/2006/relationships/oleObject" Target="embeddings/oleObject224.bin"/><Relationship Id="rId2034" Type="http://schemas.openxmlformats.org/officeDocument/2006/relationships/oleObject" Target="embeddings/oleObject1095.bin"/><Relationship Id="rId9061" Type="http://schemas.openxmlformats.org/officeDocument/2006/relationships/image" Target="media/image4246.wmf"/><Relationship Id="rId420" Type="http://schemas.openxmlformats.org/officeDocument/2006/relationships/image" Target="media/image152.wmf"/><Relationship Id="rId1050" Type="http://schemas.openxmlformats.org/officeDocument/2006/relationships/image" Target="media/image461.wmf"/><Relationship Id="rId2101" Type="http://schemas.openxmlformats.org/officeDocument/2006/relationships/image" Target="media/image969.wmf"/><Relationship Id="rId5257" Type="http://schemas.openxmlformats.org/officeDocument/2006/relationships/image" Target="media/image2476.wmf"/><Relationship Id="rId6655" Type="http://schemas.openxmlformats.org/officeDocument/2006/relationships/image" Target="media/image3114.wmf"/><Relationship Id="rId7706" Type="http://schemas.openxmlformats.org/officeDocument/2006/relationships/image" Target="media/image3610.png"/><Relationship Id="rId5671" Type="http://schemas.openxmlformats.org/officeDocument/2006/relationships/oleObject" Target="embeddings/oleObject3002.bin"/><Relationship Id="rId6308" Type="http://schemas.openxmlformats.org/officeDocument/2006/relationships/image" Target="media/image2964.wmf"/><Relationship Id="rId6722" Type="http://schemas.openxmlformats.org/officeDocument/2006/relationships/image" Target="media/image3146.wmf"/><Relationship Id="rId1867" Type="http://schemas.openxmlformats.org/officeDocument/2006/relationships/image" Target="media/image853.wmf"/><Relationship Id="rId2918" Type="http://schemas.openxmlformats.org/officeDocument/2006/relationships/oleObject" Target="embeddings/oleObject1549.bin"/><Relationship Id="rId4273" Type="http://schemas.openxmlformats.org/officeDocument/2006/relationships/oleObject" Target="embeddings/oleObject2237.bin"/><Relationship Id="rId5324" Type="http://schemas.openxmlformats.org/officeDocument/2006/relationships/image" Target="media/image2505.wmf"/><Relationship Id="rId8894" Type="http://schemas.openxmlformats.org/officeDocument/2006/relationships/image" Target="media/image4166.wmf"/><Relationship Id="rId1934" Type="http://schemas.openxmlformats.org/officeDocument/2006/relationships/oleObject" Target="embeddings/oleObject1044.bin"/><Relationship Id="rId4340" Type="http://schemas.openxmlformats.org/officeDocument/2006/relationships/oleObject" Target="embeddings/oleObject2270.bin"/><Relationship Id="rId7496" Type="http://schemas.openxmlformats.org/officeDocument/2006/relationships/image" Target="media/image3512.wmf"/><Relationship Id="rId8547" Type="http://schemas.openxmlformats.org/officeDocument/2006/relationships/oleObject" Target="embeddings/oleObject4538.bin"/><Relationship Id="rId8961" Type="http://schemas.openxmlformats.org/officeDocument/2006/relationships/oleObject" Target="embeddings/oleObject4758.bin"/><Relationship Id="rId6098" Type="http://schemas.openxmlformats.org/officeDocument/2006/relationships/oleObject" Target="embeddings/oleObject3221.bin"/><Relationship Id="rId7149" Type="http://schemas.openxmlformats.org/officeDocument/2006/relationships/image" Target="media/image3348.wmf"/><Relationship Id="rId7563" Type="http://schemas.openxmlformats.org/officeDocument/2006/relationships/oleObject" Target="embeddings/oleObject4014.bin"/><Relationship Id="rId8614" Type="http://schemas.openxmlformats.org/officeDocument/2006/relationships/oleObject" Target="embeddings/oleObject4573.bin"/><Relationship Id="rId6165" Type="http://schemas.openxmlformats.org/officeDocument/2006/relationships/image" Target="media/image2896.wmf"/><Relationship Id="rId7216" Type="http://schemas.openxmlformats.org/officeDocument/2006/relationships/oleObject" Target="embeddings/oleObject3834.bin"/><Relationship Id="rId3759" Type="http://schemas.openxmlformats.org/officeDocument/2006/relationships/oleObject" Target="embeddings/oleObject1977.bin"/><Relationship Id="rId5181" Type="http://schemas.openxmlformats.org/officeDocument/2006/relationships/oleObject" Target="embeddings/oleObject2738.bin"/><Relationship Id="rId6232" Type="http://schemas.openxmlformats.org/officeDocument/2006/relationships/image" Target="media/image2926.wmf"/><Relationship Id="rId7630" Type="http://schemas.openxmlformats.org/officeDocument/2006/relationships/oleObject" Target="embeddings/oleObject4047.bin"/><Relationship Id="rId2775" Type="http://schemas.openxmlformats.org/officeDocument/2006/relationships/oleObject" Target="embeddings/oleObject1477.bin"/><Relationship Id="rId3826" Type="http://schemas.openxmlformats.org/officeDocument/2006/relationships/image" Target="media/image1812.wmf"/><Relationship Id="rId747" Type="http://schemas.openxmlformats.org/officeDocument/2006/relationships/image" Target="media/image312.wmf"/><Relationship Id="rId1377" Type="http://schemas.openxmlformats.org/officeDocument/2006/relationships/oleObject" Target="embeddings/oleObject753.bin"/><Relationship Id="rId1791" Type="http://schemas.openxmlformats.org/officeDocument/2006/relationships/oleObject" Target="embeddings/oleObject968.bin"/><Relationship Id="rId2428" Type="http://schemas.openxmlformats.org/officeDocument/2006/relationships/oleObject" Target="embeddings/oleObject1300.bin"/><Relationship Id="rId2842" Type="http://schemas.openxmlformats.org/officeDocument/2006/relationships/oleObject" Target="embeddings/oleObject1511.bin"/><Relationship Id="rId5998" Type="http://schemas.openxmlformats.org/officeDocument/2006/relationships/image" Target="media/image2824.wmf"/><Relationship Id="rId83" Type="http://schemas.openxmlformats.org/officeDocument/2006/relationships/image" Target="media/image35.wmf"/><Relationship Id="rId814" Type="http://schemas.openxmlformats.org/officeDocument/2006/relationships/oleObject" Target="embeddings/oleObject465.bin"/><Relationship Id="rId1444" Type="http://schemas.openxmlformats.org/officeDocument/2006/relationships/image" Target="media/image654.wmf"/><Relationship Id="rId8057" Type="http://schemas.openxmlformats.org/officeDocument/2006/relationships/oleObject" Target="embeddings/oleObject4283.bin"/><Relationship Id="rId8471" Type="http://schemas.openxmlformats.org/officeDocument/2006/relationships/oleObject" Target="embeddings/oleObject4499.bin"/><Relationship Id="rId9108" Type="http://schemas.openxmlformats.org/officeDocument/2006/relationships/image" Target="media/image4267.wmf"/><Relationship Id="rId1511" Type="http://schemas.openxmlformats.org/officeDocument/2006/relationships/oleObject" Target="embeddings/oleObject821.bin"/><Relationship Id="rId4667" Type="http://schemas.openxmlformats.org/officeDocument/2006/relationships/oleObject" Target="embeddings/oleObject2435.bin"/><Relationship Id="rId5718" Type="http://schemas.openxmlformats.org/officeDocument/2006/relationships/image" Target="media/image2686.wmf"/><Relationship Id="rId7073" Type="http://schemas.openxmlformats.org/officeDocument/2006/relationships/image" Target="media/image3314.wmf"/><Relationship Id="rId8124" Type="http://schemas.openxmlformats.org/officeDocument/2006/relationships/oleObject" Target="embeddings/oleObject4318.bin"/><Relationship Id="rId3269" Type="http://schemas.openxmlformats.org/officeDocument/2006/relationships/image" Target="media/image1541.wmf"/><Relationship Id="rId3683" Type="http://schemas.openxmlformats.org/officeDocument/2006/relationships/image" Target="media/image1741.wmf"/><Relationship Id="rId7140" Type="http://schemas.openxmlformats.org/officeDocument/2006/relationships/oleObject" Target="embeddings/oleObject3793.bin"/><Relationship Id="rId2285" Type="http://schemas.openxmlformats.org/officeDocument/2006/relationships/oleObject" Target="embeddings/oleObject1221.bin"/><Relationship Id="rId3336" Type="http://schemas.openxmlformats.org/officeDocument/2006/relationships/oleObject" Target="embeddings/oleObject1760.bin"/><Relationship Id="rId4734" Type="http://schemas.openxmlformats.org/officeDocument/2006/relationships/oleObject" Target="embeddings/oleObject2477.bin"/><Relationship Id="rId257" Type="http://schemas.openxmlformats.org/officeDocument/2006/relationships/oleObject" Target="embeddings/oleObject159.bin"/><Relationship Id="rId3750" Type="http://schemas.openxmlformats.org/officeDocument/2006/relationships/image" Target="media/image1774.wmf"/><Relationship Id="rId4801" Type="http://schemas.openxmlformats.org/officeDocument/2006/relationships/oleObject" Target="embeddings/oleObject2523.bin"/><Relationship Id="rId7957" Type="http://schemas.openxmlformats.org/officeDocument/2006/relationships/image" Target="media/image3721.wmf"/><Relationship Id="rId671" Type="http://schemas.openxmlformats.org/officeDocument/2006/relationships/oleObject" Target="embeddings/oleObject393.bin"/><Relationship Id="rId2352" Type="http://schemas.openxmlformats.org/officeDocument/2006/relationships/oleObject" Target="embeddings/oleObject1260.bin"/><Relationship Id="rId3403" Type="http://schemas.openxmlformats.org/officeDocument/2006/relationships/image" Target="media/image1606.wmf"/><Relationship Id="rId6559" Type="http://schemas.openxmlformats.org/officeDocument/2006/relationships/oleObject" Target="embeddings/oleObject3485.bin"/><Relationship Id="rId6973" Type="http://schemas.openxmlformats.org/officeDocument/2006/relationships/image" Target="media/image3271.wmf"/><Relationship Id="rId324" Type="http://schemas.openxmlformats.org/officeDocument/2006/relationships/oleObject" Target="embeddings/oleObject205.bin"/><Relationship Id="rId2005" Type="http://schemas.openxmlformats.org/officeDocument/2006/relationships/image" Target="media/image921.wmf"/><Relationship Id="rId5575" Type="http://schemas.openxmlformats.org/officeDocument/2006/relationships/image" Target="media/image2624.wmf"/><Relationship Id="rId6626" Type="http://schemas.openxmlformats.org/officeDocument/2006/relationships/oleObject" Target="embeddings/oleObject3522.bin"/><Relationship Id="rId9032" Type="http://schemas.openxmlformats.org/officeDocument/2006/relationships/image" Target="media/image4235.wmf"/><Relationship Id="rId1021" Type="http://schemas.openxmlformats.org/officeDocument/2006/relationships/oleObject" Target="embeddings/oleObject571.bin"/><Relationship Id="rId4177" Type="http://schemas.openxmlformats.org/officeDocument/2006/relationships/image" Target="media/image1985.wmf"/><Relationship Id="rId4591" Type="http://schemas.openxmlformats.org/officeDocument/2006/relationships/oleObject" Target="embeddings/oleObject2397.bin"/><Relationship Id="rId5228" Type="http://schemas.openxmlformats.org/officeDocument/2006/relationships/image" Target="media/image2462.wmf"/><Relationship Id="rId5642" Type="http://schemas.openxmlformats.org/officeDocument/2006/relationships/oleObject" Target="embeddings/oleObject2987.bin"/><Relationship Id="rId8798" Type="http://schemas.openxmlformats.org/officeDocument/2006/relationships/oleObject" Target="embeddings/oleObject4674.bin"/><Relationship Id="rId3193" Type="http://schemas.openxmlformats.org/officeDocument/2006/relationships/image" Target="media/image1503.wmf"/><Relationship Id="rId4244" Type="http://schemas.openxmlformats.org/officeDocument/2006/relationships/image" Target="media/image2018.wmf"/><Relationship Id="rId1838" Type="http://schemas.openxmlformats.org/officeDocument/2006/relationships/oleObject" Target="embeddings/oleObject996.bin"/><Relationship Id="rId3260" Type="http://schemas.openxmlformats.org/officeDocument/2006/relationships/oleObject" Target="embeddings/oleObject1720.bin"/><Relationship Id="rId4311" Type="http://schemas.openxmlformats.org/officeDocument/2006/relationships/oleObject" Target="embeddings/oleObject2256.bin"/><Relationship Id="rId7467" Type="http://schemas.openxmlformats.org/officeDocument/2006/relationships/oleObject" Target="embeddings/oleObject3965.bin"/><Relationship Id="rId8865" Type="http://schemas.openxmlformats.org/officeDocument/2006/relationships/oleObject" Target="embeddings/oleObject4710.bin"/><Relationship Id="rId181" Type="http://schemas.openxmlformats.org/officeDocument/2006/relationships/oleObject" Target="embeddings/oleObject110.bin"/><Relationship Id="rId1905" Type="http://schemas.openxmlformats.org/officeDocument/2006/relationships/image" Target="media/image872.wmf"/><Relationship Id="rId6069" Type="http://schemas.openxmlformats.org/officeDocument/2006/relationships/image" Target="media/image2859.wmf"/><Relationship Id="rId7881" Type="http://schemas.openxmlformats.org/officeDocument/2006/relationships/image" Target="media/image3684.wmf"/><Relationship Id="rId8518" Type="http://schemas.openxmlformats.org/officeDocument/2006/relationships/oleObject" Target="embeddings/oleObject4523.bin"/><Relationship Id="rId8932" Type="http://schemas.openxmlformats.org/officeDocument/2006/relationships/image" Target="media/image4185.wmf"/><Relationship Id="rId5085" Type="http://schemas.openxmlformats.org/officeDocument/2006/relationships/oleObject" Target="embeddings/oleObject2677.bin"/><Relationship Id="rId6483" Type="http://schemas.openxmlformats.org/officeDocument/2006/relationships/image" Target="media/image3037.wmf"/><Relationship Id="rId7534" Type="http://schemas.openxmlformats.org/officeDocument/2006/relationships/image" Target="media/image3531.wmf"/><Relationship Id="rId998" Type="http://schemas.openxmlformats.org/officeDocument/2006/relationships/image" Target="media/image435.wmf"/><Relationship Id="rId2679" Type="http://schemas.openxmlformats.org/officeDocument/2006/relationships/oleObject" Target="embeddings/oleObject1429.bin"/><Relationship Id="rId6136" Type="http://schemas.openxmlformats.org/officeDocument/2006/relationships/oleObject" Target="embeddings/oleObject3242.bin"/><Relationship Id="rId6550" Type="http://schemas.openxmlformats.org/officeDocument/2006/relationships/image" Target="media/image3070.wmf"/><Relationship Id="rId7601" Type="http://schemas.openxmlformats.org/officeDocument/2006/relationships/oleObject" Target="embeddings/oleObject4033.bin"/><Relationship Id="rId1695" Type="http://schemas.openxmlformats.org/officeDocument/2006/relationships/image" Target="media/image778.wmf"/><Relationship Id="rId2746" Type="http://schemas.openxmlformats.org/officeDocument/2006/relationships/image" Target="media/image1280.wmf"/><Relationship Id="rId5152" Type="http://schemas.openxmlformats.org/officeDocument/2006/relationships/oleObject" Target="embeddings/oleObject2716.bin"/><Relationship Id="rId6203" Type="http://schemas.openxmlformats.org/officeDocument/2006/relationships/oleObject" Target="embeddings/oleObject3287.bin"/><Relationship Id="rId718" Type="http://schemas.openxmlformats.org/officeDocument/2006/relationships/oleObject" Target="embeddings/oleObject417.bin"/><Relationship Id="rId1348" Type="http://schemas.openxmlformats.org/officeDocument/2006/relationships/image" Target="media/image606.wmf"/><Relationship Id="rId1762" Type="http://schemas.openxmlformats.org/officeDocument/2006/relationships/image" Target="media/image808.wmf"/><Relationship Id="rId8375" Type="http://schemas.openxmlformats.org/officeDocument/2006/relationships/oleObject" Target="embeddings/oleObject4451.bin"/><Relationship Id="rId1415" Type="http://schemas.openxmlformats.org/officeDocument/2006/relationships/oleObject" Target="embeddings/oleObject772.bin"/><Relationship Id="rId2813" Type="http://schemas.openxmlformats.org/officeDocument/2006/relationships/oleObject" Target="embeddings/oleObject1496.bin"/><Relationship Id="rId5969" Type="http://schemas.openxmlformats.org/officeDocument/2006/relationships/oleObject" Target="embeddings/oleObject3156.bin"/><Relationship Id="rId7391" Type="http://schemas.openxmlformats.org/officeDocument/2006/relationships/image" Target="media/image3462.wmf"/><Relationship Id="rId8028" Type="http://schemas.openxmlformats.org/officeDocument/2006/relationships/image" Target="media/image3756.wmf"/><Relationship Id="rId8442" Type="http://schemas.openxmlformats.org/officeDocument/2006/relationships/image" Target="media/image3954.wmf"/><Relationship Id="rId54" Type="http://schemas.openxmlformats.org/officeDocument/2006/relationships/oleObject" Target="embeddings/oleObject28.bin"/><Relationship Id="rId4985" Type="http://schemas.openxmlformats.org/officeDocument/2006/relationships/oleObject" Target="embeddings/oleObject2627.bin"/><Relationship Id="rId7044" Type="http://schemas.openxmlformats.org/officeDocument/2006/relationships/oleObject" Target="embeddings/oleObject3734.bin"/><Relationship Id="rId2189" Type="http://schemas.openxmlformats.org/officeDocument/2006/relationships/oleObject" Target="embeddings/oleObject1173.bin"/><Relationship Id="rId3587" Type="http://schemas.openxmlformats.org/officeDocument/2006/relationships/image" Target="media/image1693.wmf"/><Relationship Id="rId4638" Type="http://schemas.openxmlformats.org/officeDocument/2006/relationships/image" Target="media/image2214.wmf"/><Relationship Id="rId6060" Type="http://schemas.openxmlformats.org/officeDocument/2006/relationships/oleObject" Target="embeddings/oleObject3202.bin"/><Relationship Id="rId3654" Type="http://schemas.openxmlformats.org/officeDocument/2006/relationships/oleObject" Target="embeddings/oleObject1924.bin"/><Relationship Id="rId4705" Type="http://schemas.openxmlformats.org/officeDocument/2006/relationships/oleObject" Target="embeddings/oleObject2460.bin"/><Relationship Id="rId7111" Type="http://schemas.openxmlformats.org/officeDocument/2006/relationships/image" Target="media/image3330.wmf"/><Relationship Id="rId575" Type="http://schemas.openxmlformats.org/officeDocument/2006/relationships/image" Target="media/image228.wmf"/><Relationship Id="rId2256" Type="http://schemas.openxmlformats.org/officeDocument/2006/relationships/image" Target="media/image1046.wmf"/><Relationship Id="rId2670" Type="http://schemas.openxmlformats.org/officeDocument/2006/relationships/image" Target="media/image1242.wmf"/><Relationship Id="rId3307" Type="http://schemas.openxmlformats.org/officeDocument/2006/relationships/image" Target="media/image1559.wmf"/><Relationship Id="rId3721" Type="http://schemas.openxmlformats.org/officeDocument/2006/relationships/image" Target="media/image1760.wmf"/><Relationship Id="rId6877" Type="http://schemas.openxmlformats.org/officeDocument/2006/relationships/oleObject" Target="embeddings/oleObject3650.bin"/><Relationship Id="rId7928" Type="http://schemas.openxmlformats.org/officeDocument/2006/relationships/oleObject" Target="embeddings/oleObject4217.bin"/><Relationship Id="rId9283" Type="http://schemas.openxmlformats.org/officeDocument/2006/relationships/oleObject" Target="embeddings/oleObject4924.bin"/><Relationship Id="rId228" Type="http://schemas.openxmlformats.org/officeDocument/2006/relationships/oleObject" Target="embeddings/oleObject143.bin"/><Relationship Id="rId642" Type="http://schemas.openxmlformats.org/officeDocument/2006/relationships/image" Target="media/image261.wmf"/><Relationship Id="rId1272" Type="http://schemas.openxmlformats.org/officeDocument/2006/relationships/image" Target="media/image571.wmf"/><Relationship Id="rId2323" Type="http://schemas.openxmlformats.org/officeDocument/2006/relationships/oleObject" Target="embeddings/oleObject1242.bin"/><Relationship Id="rId5479" Type="http://schemas.openxmlformats.org/officeDocument/2006/relationships/image" Target="media/image2576.wmf"/><Relationship Id="rId5893" Type="http://schemas.openxmlformats.org/officeDocument/2006/relationships/image" Target="media/image2772.wmf"/><Relationship Id="rId4495" Type="http://schemas.openxmlformats.org/officeDocument/2006/relationships/oleObject" Target="embeddings/oleObject2349.bin"/><Relationship Id="rId5546" Type="http://schemas.openxmlformats.org/officeDocument/2006/relationships/oleObject" Target="embeddings/oleObject2933.bin"/><Relationship Id="rId6944" Type="http://schemas.openxmlformats.org/officeDocument/2006/relationships/image" Target="media/image3257.wmf"/><Relationship Id="rId9003" Type="http://schemas.openxmlformats.org/officeDocument/2006/relationships/oleObject" Target="embeddings/oleObject4779.bin"/><Relationship Id="rId3097" Type="http://schemas.openxmlformats.org/officeDocument/2006/relationships/image" Target="media/image1455.wmf"/><Relationship Id="rId4148" Type="http://schemas.openxmlformats.org/officeDocument/2006/relationships/oleObject" Target="embeddings/oleObject2174.bin"/><Relationship Id="rId5960" Type="http://schemas.openxmlformats.org/officeDocument/2006/relationships/image" Target="media/image2805.wmf"/><Relationship Id="rId3164" Type="http://schemas.openxmlformats.org/officeDocument/2006/relationships/oleObject" Target="embeddings/oleObject1672.bin"/><Relationship Id="rId4562" Type="http://schemas.openxmlformats.org/officeDocument/2006/relationships/image" Target="media/image2176.wmf"/><Relationship Id="rId5613" Type="http://schemas.openxmlformats.org/officeDocument/2006/relationships/oleObject" Target="embeddings/oleObject2968.bin"/><Relationship Id="rId8769" Type="http://schemas.openxmlformats.org/officeDocument/2006/relationships/image" Target="media/image4107.wmf"/><Relationship Id="rId1809" Type="http://schemas.openxmlformats.org/officeDocument/2006/relationships/oleObject" Target="embeddings/oleObject978.bin"/><Relationship Id="rId4215" Type="http://schemas.openxmlformats.org/officeDocument/2006/relationships/oleObject" Target="embeddings/oleObject2208.bin"/><Relationship Id="rId7785" Type="http://schemas.openxmlformats.org/officeDocument/2006/relationships/image" Target="media/image3636.wmf"/><Relationship Id="rId8836" Type="http://schemas.openxmlformats.org/officeDocument/2006/relationships/image" Target="media/image4137.wmf"/><Relationship Id="rId2180" Type="http://schemas.openxmlformats.org/officeDocument/2006/relationships/image" Target="media/image1008.wmf"/><Relationship Id="rId3231" Type="http://schemas.openxmlformats.org/officeDocument/2006/relationships/image" Target="media/image1522.wmf"/><Relationship Id="rId6387" Type="http://schemas.openxmlformats.org/officeDocument/2006/relationships/image" Target="media/image2995.wmf"/><Relationship Id="rId7438" Type="http://schemas.openxmlformats.org/officeDocument/2006/relationships/oleObject" Target="embeddings/oleObject3949.bin"/><Relationship Id="rId7852" Type="http://schemas.openxmlformats.org/officeDocument/2006/relationships/oleObject" Target="embeddings/oleObject4179.bin"/><Relationship Id="rId8903" Type="http://schemas.openxmlformats.org/officeDocument/2006/relationships/oleObject" Target="embeddings/oleObject4729.bin"/><Relationship Id="rId152" Type="http://schemas.openxmlformats.org/officeDocument/2006/relationships/oleObject" Target="embeddings/oleObject91.bin"/><Relationship Id="rId2997" Type="http://schemas.openxmlformats.org/officeDocument/2006/relationships/image" Target="media/image1405.wmf"/><Relationship Id="rId6454" Type="http://schemas.openxmlformats.org/officeDocument/2006/relationships/image" Target="media/image3023.wmf"/><Relationship Id="rId7505" Type="http://schemas.openxmlformats.org/officeDocument/2006/relationships/oleObject" Target="embeddings/oleObject3985.bin"/><Relationship Id="rId969" Type="http://schemas.openxmlformats.org/officeDocument/2006/relationships/oleObject" Target="embeddings/oleObject545.bin"/><Relationship Id="rId1599" Type="http://schemas.openxmlformats.org/officeDocument/2006/relationships/oleObject" Target="embeddings/oleObject865.bin"/><Relationship Id="rId5056" Type="http://schemas.openxmlformats.org/officeDocument/2006/relationships/image" Target="media/image2390.wmf"/><Relationship Id="rId5470" Type="http://schemas.openxmlformats.org/officeDocument/2006/relationships/image" Target="media/image2572.wmf"/><Relationship Id="rId6107" Type="http://schemas.openxmlformats.org/officeDocument/2006/relationships/image" Target="media/image2878.wmf"/><Relationship Id="rId6521" Type="http://schemas.openxmlformats.org/officeDocument/2006/relationships/oleObject" Target="embeddings/oleObject3462.bin"/><Relationship Id="rId4072" Type="http://schemas.openxmlformats.org/officeDocument/2006/relationships/oleObject" Target="embeddings/oleObject2136.bin"/><Relationship Id="rId5123" Type="http://schemas.openxmlformats.org/officeDocument/2006/relationships/oleObject" Target="embeddings/oleObject2698.bin"/><Relationship Id="rId8279" Type="http://schemas.openxmlformats.org/officeDocument/2006/relationships/oleObject" Target="embeddings/oleObject4402.bin"/><Relationship Id="rId1666" Type="http://schemas.openxmlformats.org/officeDocument/2006/relationships/image" Target="media/image764.wmf"/><Relationship Id="rId2717" Type="http://schemas.openxmlformats.org/officeDocument/2006/relationships/oleObject" Target="embeddings/oleObject1448.bin"/><Relationship Id="rId7295" Type="http://schemas.openxmlformats.org/officeDocument/2006/relationships/oleObject" Target="embeddings/oleObject3877.bin"/><Relationship Id="rId8693" Type="http://schemas.openxmlformats.org/officeDocument/2006/relationships/oleObject" Target="embeddings/oleObject4616.bin"/><Relationship Id="rId1319" Type="http://schemas.openxmlformats.org/officeDocument/2006/relationships/oleObject" Target="embeddings/oleObject724.bin"/><Relationship Id="rId1733" Type="http://schemas.openxmlformats.org/officeDocument/2006/relationships/oleObject" Target="embeddings/oleObject933.bin"/><Relationship Id="rId4889" Type="http://schemas.openxmlformats.org/officeDocument/2006/relationships/oleObject" Target="embeddings/oleObject2571.bin"/><Relationship Id="rId8346" Type="http://schemas.openxmlformats.org/officeDocument/2006/relationships/image" Target="media/image3907.wmf"/><Relationship Id="rId8760" Type="http://schemas.openxmlformats.org/officeDocument/2006/relationships/oleObject" Target="embeddings/oleObject4653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824.wmf"/><Relationship Id="rId4956" Type="http://schemas.openxmlformats.org/officeDocument/2006/relationships/image" Target="media/image2340.wmf"/><Relationship Id="rId7362" Type="http://schemas.openxmlformats.org/officeDocument/2006/relationships/oleObject" Target="embeddings/oleObject3911.bin"/><Relationship Id="rId8413" Type="http://schemas.openxmlformats.org/officeDocument/2006/relationships/oleObject" Target="embeddings/oleObject4470.bin"/><Relationship Id="rId3558" Type="http://schemas.openxmlformats.org/officeDocument/2006/relationships/oleObject" Target="embeddings/oleObject1876.bin"/><Relationship Id="rId3972" Type="http://schemas.openxmlformats.org/officeDocument/2006/relationships/image" Target="media/image1883.wmf"/><Relationship Id="rId4609" Type="http://schemas.openxmlformats.org/officeDocument/2006/relationships/oleObject" Target="embeddings/oleObject2406.bin"/><Relationship Id="rId7015" Type="http://schemas.openxmlformats.org/officeDocument/2006/relationships/image" Target="media/image3292.wmf"/><Relationship Id="rId479" Type="http://schemas.openxmlformats.org/officeDocument/2006/relationships/oleObject" Target="embeddings/oleObject295.bin"/><Relationship Id="rId893" Type="http://schemas.openxmlformats.org/officeDocument/2006/relationships/oleObject" Target="embeddings/oleObject505.bin"/><Relationship Id="rId2574" Type="http://schemas.openxmlformats.org/officeDocument/2006/relationships/oleObject" Target="embeddings/oleObject1376.bin"/><Relationship Id="rId3625" Type="http://schemas.openxmlformats.org/officeDocument/2006/relationships/image" Target="media/image1712.wmf"/><Relationship Id="rId6031" Type="http://schemas.openxmlformats.org/officeDocument/2006/relationships/image" Target="media/image2840.wmf"/><Relationship Id="rId9187" Type="http://schemas.openxmlformats.org/officeDocument/2006/relationships/oleObject" Target="embeddings/oleObject4876.bin"/><Relationship Id="rId546" Type="http://schemas.openxmlformats.org/officeDocument/2006/relationships/oleObject" Target="embeddings/oleObject329.bin"/><Relationship Id="rId1176" Type="http://schemas.openxmlformats.org/officeDocument/2006/relationships/oleObject" Target="embeddings/oleObject649.bin"/><Relationship Id="rId2227" Type="http://schemas.openxmlformats.org/officeDocument/2006/relationships/oleObject" Target="embeddings/oleObject1192.bin"/><Relationship Id="rId9254" Type="http://schemas.openxmlformats.org/officeDocument/2006/relationships/image" Target="media/image4341.wmf"/><Relationship Id="rId960" Type="http://schemas.openxmlformats.org/officeDocument/2006/relationships/image" Target="media/image416.wmf"/><Relationship Id="rId1243" Type="http://schemas.openxmlformats.org/officeDocument/2006/relationships/oleObject" Target="embeddings/oleObject683.bin"/><Relationship Id="rId1590" Type="http://schemas.openxmlformats.org/officeDocument/2006/relationships/image" Target="media/image726.wmf"/><Relationship Id="rId2641" Type="http://schemas.openxmlformats.org/officeDocument/2006/relationships/image" Target="media/image1228.wmf"/><Relationship Id="rId4399" Type="http://schemas.openxmlformats.org/officeDocument/2006/relationships/image" Target="media/image2096.wmf"/><Relationship Id="rId5797" Type="http://schemas.openxmlformats.org/officeDocument/2006/relationships/image" Target="media/image2724.wmf"/><Relationship Id="rId6848" Type="http://schemas.openxmlformats.org/officeDocument/2006/relationships/image" Target="media/image3209.wmf"/><Relationship Id="rId8270" Type="http://schemas.openxmlformats.org/officeDocument/2006/relationships/image" Target="media/image3869.wmf"/><Relationship Id="rId613" Type="http://schemas.openxmlformats.org/officeDocument/2006/relationships/image" Target="media/image247.wmf"/><Relationship Id="rId5864" Type="http://schemas.openxmlformats.org/officeDocument/2006/relationships/oleObject" Target="embeddings/oleObject3103.bin"/><Relationship Id="rId6915" Type="http://schemas.openxmlformats.org/officeDocument/2006/relationships/oleObject" Target="embeddings/oleObject3669.bin"/><Relationship Id="rId1310" Type="http://schemas.openxmlformats.org/officeDocument/2006/relationships/image" Target="media/image587.wmf"/><Relationship Id="rId4466" Type="http://schemas.openxmlformats.org/officeDocument/2006/relationships/image" Target="media/image2128.wmf"/><Relationship Id="rId4880" Type="http://schemas.openxmlformats.org/officeDocument/2006/relationships/image" Target="media/image2310.wmf"/><Relationship Id="rId5517" Type="http://schemas.openxmlformats.org/officeDocument/2006/relationships/image" Target="media/image2595.wmf"/><Relationship Id="rId5931" Type="http://schemas.openxmlformats.org/officeDocument/2006/relationships/oleObject" Target="embeddings/oleObject3137.bin"/><Relationship Id="rId3068" Type="http://schemas.openxmlformats.org/officeDocument/2006/relationships/oleObject" Target="embeddings/oleObject1624.bin"/><Relationship Id="rId3482" Type="http://schemas.openxmlformats.org/officeDocument/2006/relationships/oleObject" Target="embeddings/oleObject1835.bin"/><Relationship Id="rId4119" Type="http://schemas.openxmlformats.org/officeDocument/2006/relationships/image" Target="media/image1956.wmf"/><Relationship Id="rId4533" Type="http://schemas.openxmlformats.org/officeDocument/2006/relationships/oleObject" Target="embeddings/oleObject2368.bin"/><Relationship Id="rId7689" Type="http://schemas.openxmlformats.org/officeDocument/2006/relationships/oleObject" Target="embeddings/oleObject4084.bin"/><Relationship Id="rId2084" Type="http://schemas.openxmlformats.org/officeDocument/2006/relationships/oleObject" Target="embeddings/oleObject1120.bin"/><Relationship Id="rId3135" Type="http://schemas.openxmlformats.org/officeDocument/2006/relationships/image" Target="media/image1474.wmf"/><Relationship Id="rId4600" Type="http://schemas.openxmlformats.org/officeDocument/2006/relationships/image" Target="media/image2195.wmf"/><Relationship Id="rId7756" Type="http://schemas.openxmlformats.org/officeDocument/2006/relationships/oleObject" Target="embeddings/oleObject4131.bin"/><Relationship Id="rId470" Type="http://schemas.openxmlformats.org/officeDocument/2006/relationships/image" Target="media/image176.wmf"/><Relationship Id="rId2151" Type="http://schemas.openxmlformats.org/officeDocument/2006/relationships/image" Target="media/image994.wmf"/><Relationship Id="rId3202" Type="http://schemas.openxmlformats.org/officeDocument/2006/relationships/oleObject" Target="embeddings/oleObject1691.bin"/><Relationship Id="rId6358" Type="http://schemas.openxmlformats.org/officeDocument/2006/relationships/oleObject" Target="embeddings/oleObject3374.bin"/><Relationship Id="rId7409" Type="http://schemas.openxmlformats.org/officeDocument/2006/relationships/image" Target="media/image3471.wmf"/><Relationship Id="rId8807" Type="http://schemas.openxmlformats.org/officeDocument/2006/relationships/image" Target="media/image4124.wmf"/><Relationship Id="rId123" Type="http://schemas.openxmlformats.org/officeDocument/2006/relationships/image" Target="media/image49.wmf"/><Relationship Id="rId5374" Type="http://schemas.openxmlformats.org/officeDocument/2006/relationships/image" Target="media/image2528.wmf"/><Relationship Id="rId6772" Type="http://schemas.openxmlformats.org/officeDocument/2006/relationships/oleObject" Target="embeddings/oleObject3597.bin"/><Relationship Id="rId7823" Type="http://schemas.openxmlformats.org/officeDocument/2006/relationships/image" Target="media/image3655.wmf"/><Relationship Id="rId2968" Type="http://schemas.openxmlformats.org/officeDocument/2006/relationships/oleObject" Target="embeddings/oleObject1574.bin"/><Relationship Id="rId5027" Type="http://schemas.openxmlformats.org/officeDocument/2006/relationships/oleObject" Target="embeddings/oleObject2648.bin"/><Relationship Id="rId6425" Type="http://schemas.openxmlformats.org/officeDocument/2006/relationships/oleObject" Target="embeddings/oleObject3411.bin"/><Relationship Id="rId1984" Type="http://schemas.openxmlformats.org/officeDocument/2006/relationships/oleObject" Target="embeddings/oleObject1070.bin"/><Relationship Id="rId4390" Type="http://schemas.openxmlformats.org/officeDocument/2006/relationships/oleObject" Target="embeddings/oleObject2295.bin"/><Relationship Id="rId5441" Type="http://schemas.openxmlformats.org/officeDocument/2006/relationships/oleObject" Target="embeddings/oleObject2877.bin"/><Relationship Id="rId8597" Type="http://schemas.openxmlformats.org/officeDocument/2006/relationships/image" Target="media/image4029.wmf"/><Relationship Id="rId1637" Type="http://schemas.openxmlformats.org/officeDocument/2006/relationships/oleObject" Target="embeddings/oleObject884.bin"/><Relationship Id="rId4043" Type="http://schemas.openxmlformats.org/officeDocument/2006/relationships/image" Target="media/image1918.wmf"/><Relationship Id="rId7199" Type="http://schemas.openxmlformats.org/officeDocument/2006/relationships/image" Target="media/image3370.wmf"/><Relationship Id="rId8664" Type="http://schemas.openxmlformats.org/officeDocument/2006/relationships/oleObject" Target="embeddings/oleObject4601.bin"/><Relationship Id="rId1704" Type="http://schemas.openxmlformats.org/officeDocument/2006/relationships/image" Target="media/image782.wmf"/><Relationship Id="rId4110" Type="http://schemas.openxmlformats.org/officeDocument/2006/relationships/oleObject" Target="embeddings/oleObject2155.bin"/><Relationship Id="rId7266" Type="http://schemas.openxmlformats.org/officeDocument/2006/relationships/image" Target="media/image3400.wmf"/><Relationship Id="rId7680" Type="http://schemas.openxmlformats.org/officeDocument/2006/relationships/oleObject" Target="embeddings/oleObject4079.bin"/><Relationship Id="rId8317" Type="http://schemas.openxmlformats.org/officeDocument/2006/relationships/oleObject" Target="embeddings/oleObject4421.bin"/><Relationship Id="rId8731" Type="http://schemas.openxmlformats.org/officeDocument/2006/relationships/oleObject" Target="embeddings/oleObject4638.bin"/><Relationship Id="rId6282" Type="http://schemas.openxmlformats.org/officeDocument/2006/relationships/image" Target="media/image2951.wmf"/><Relationship Id="rId7333" Type="http://schemas.openxmlformats.org/officeDocument/2006/relationships/image" Target="media/image3433.wmf"/><Relationship Id="rId797" Type="http://schemas.openxmlformats.org/officeDocument/2006/relationships/image" Target="media/image337.wmf"/><Relationship Id="rId2478" Type="http://schemas.openxmlformats.org/officeDocument/2006/relationships/image" Target="media/image1148.wmf"/><Relationship Id="rId3876" Type="http://schemas.openxmlformats.org/officeDocument/2006/relationships/image" Target="media/image1837.wmf"/><Relationship Id="rId4927" Type="http://schemas.openxmlformats.org/officeDocument/2006/relationships/oleObject" Target="embeddings/oleObject2598.bin"/><Relationship Id="rId2892" Type="http://schemas.openxmlformats.org/officeDocument/2006/relationships/oleObject" Target="embeddings/oleObject1536.bin"/><Relationship Id="rId3529" Type="http://schemas.openxmlformats.org/officeDocument/2006/relationships/image" Target="media/image1667.wmf"/><Relationship Id="rId3943" Type="http://schemas.openxmlformats.org/officeDocument/2006/relationships/oleObject" Target="embeddings/oleObject2071.bin"/><Relationship Id="rId6002" Type="http://schemas.openxmlformats.org/officeDocument/2006/relationships/image" Target="media/image2826.wmf"/><Relationship Id="rId7400" Type="http://schemas.openxmlformats.org/officeDocument/2006/relationships/oleObject" Target="embeddings/oleObject3930.bin"/><Relationship Id="rId9158" Type="http://schemas.openxmlformats.org/officeDocument/2006/relationships/image" Target="media/image4292.wmf"/><Relationship Id="rId864" Type="http://schemas.openxmlformats.org/officeDocument/2006/relationships/oleObject" Target="embeddings/oleObject490.bin"/><Relationship Id="rId1494" Type="http://schemas.openxmlformats.org/officeDocument/2006/relationships/image" Target="media/image678.wmf"/><Relationship Id="rId2545" Type="http://schemas.openxmlformats.org/officeDocument/2006/relationships/image" Target="media/image1180.wmf"/><Relationship Id="rId517" Type="http://schemas.openxmlformats.org/officeDocument/2006/relationships/oleObject" Target="embeddings/oleObject314.bin"/><Relationship Id="rId931" Type="http://schemas.openxmlformats.org/officeDocument/2006/relationships/oleObject" Target="embeddings/oleObject524.bin"/><Relationship Id="rId1147" Type="http://schemas.openxmlformats.org/officeDocument/2006/relationships/oleObject" Target="embeddings/oleObject634.bin"/><Relationship Id="rId1561" Type="http://schemas.openxmlformats.org/officeDocument/2006/relationships/oleObject" Target="embeddings/oleObject846.bin"/><Relationship Id="rId2612" Type="http://schemas.openxmlformats.org/officeDocument/2006/relationships/oleObject" Target="embeddings/oleObject1395.bin"/><Relationship Id="rId5768" Type="http://schemas.openxmlformats.org/officeDocument/2006/relationships/oleObject" Target="embeddings/oleObject3055.bin"/><Relationship Id="rId6819" Type="http://schemas.openxmlformats.org/officeDocument/2006/relationships/oleObject" Target="embeddings/oleObject3621.bin"/><Relationship Id="rId8174" Type="http://schemas.openxmlformats.org/officeDocument/2006/relationships/oleObject" Target="embeddings/oleObject4343.bin"/><Relationship Id="rId9225" Type="http://schemas.openxmlformats.org/officeDocument/2006/relationships/oleObject" Target="embeddings/oleObject4895.bin"/><Relationship Id="rId1214" Type="http://schemas.openxmlformats.org/officeDocument/2006/relationships/oleObject" Target="embeddings/oleObject668.bin"/><Relationship Id="rId4784" Type="http://schemas.openxmlformats.org/officeDocument/2006/relationships/image" Target="media/image2273.wmf"/><Relationship Id="rId5835" Type="http://schemas.openxmlformats.org/officeDocument/2006/relationships/image" Target="media/image2743.wmf"/><Relationship Id="rId7190" Type="http://schemas.openxmlformats.org/officeDocument/2006/relationships/image" Target="media/image3366.wmf"/><Relationship Id="rId8241" Type="http://schemas.openxmlformats.org/officeDocument/2006/relationships/oleObject" Target="embeddings/oleObject4383.bin"/><Relationship Id="rId3386" Type="http://schemas.openxmlformats.org/officeDocument/2006/relationships/oleObject" Target="embeddings/oleObject1785.bin"/><Relationship Id="rId4437" Type="http://schemas.openxmlformats.org/officeDocument/2006/relationships/oleObject" Target="embeddings/oleObject2319.bin"/><Relationship Id="rId3039" Type="http://schemas.openxmlformats.org/officeDocument/2006/relationships/image" Target="media/image1426.wmf"/><Relationship Id="rId3453" Type="http://schemas.openxmlformats.org/officeDocument/2006/relationships/image" Target="media/image1631.wmf"/><Relationship Id="rId4851" Type="http://schemas.openxmlformats.org/officeDocument/2006/relationships/oleObject" Target="embeddings/oleObject2553.bin"/><Relationship Id="rId5902" Type="http://schemas.openxmlformats.org/officeDocument/2006/relationships/oleObject" Target="embeddings/oleObject3122.bin"/><Relationship Id="rId374" Type="http://schemas.openxmlformats.org/officeDocument/2006/relationships/image" Target="media/image135.wmf"/><Relationship Id="rId2055" Type="http://schemas.openxmlformats.org/officeDocument/2006/relationships/image" Target="media/image946.wmf"/><Relationship Id="rId3106" Type="http://schemas.openxmlformats.org/officeDocument/2006/relationships/oleObject" Target="embeddings/oleObject1643.bin"/><Relationship Id="rId4504" Type="http://schemas.openxmlformats.org/officeDocument/2006/relationships/image" Target="media/image2147.wmf"/><Relationship Id="rId9082" Type="http://schemas.openxmlformats.org/officeDocument/2006/relationships/image" Target="media/image4255.wmf"/><Relationship Id="rId3520" Type="http://schemas.openxmlformats.org/officeDocument/2006/relationships/oleObject" Target="embeddings/oleObject1854.bin"/><Relationship Id="rId6676" Type="http://schemas.openxmlformats.org/officeDocument/2006/relationships/oleObject" Target="embeddings/oleObject3548.bin"/><Relationship Id="rId7727" Type="http://schemas.openxmlformats.org/officeDocument/2006/relationships/oleObject" Target="embeddings/oleObject4109.bin"/><Relationship Id="rId441" Type="http://schemas.openxmlformats.org/officeDocument/2006/relationships/image" Target="media/image162.wmf"/><Relationship Id="rId1071" Type="http://schemas.openxmlformats.org/officeDocument/2006/relationships/oleObject" Target="embeddings/oleObject596.bin"/><Relationship Id="rId2122" Type="http://schemas.openxmlformats.org/officeDocument/2006/relationships/oleObject" Target="embeddings/oleObject1139.bin"/><Relationship Id="rId5278" Type="http://schemas.openxmlformats.org/officeDocument/2006/relationships/oleObject" Target="embeddings/oleObject2792.bin"/><Relationship Id="rId5692" Type="http://schemas.openxmlformats.org/officeDocument/2006/relationships/oleObject" Target="embeddings/oleObject3015.bin"/><Relationship Id="rId6329" Type="http://schemas.openxmlformats.org/officeDocument/2006/relationships/oleObject" Target="embeddings/oleObject3351.bin"/><Relationship Id="rId6743" Type="http://schemas.openxmlformats.org/officeDocument/2006/relationships/oleObject" Target="embeddings/oleObject3583.bin"/><Relationship Id="rId1888" Type="http://schemas.openxmlformats.org/officeDocument/2006/relationships/oleObject" Target="embeddings/oleObject1021.bin"/><Relationship Id="rId2939" Type="http://schemas.openxmlformats.org/officeDocument/2006/relationships/image" Target="media/image1376.wmf"/><Relationship Id="rId4294" Type="http://schemas.openxmlformats.org/officeDocument/2006/relationships/image" Target="media/image2043.wmf"/><Relationship Id="rId5345" Type="http://schemas.openxmlformats.org/officeDocument/2006/relationships/oleObject" Target="embeddings/oleObject2826.bin"/><Relationship Id="rId6810" Type="http://schemas.openxmlformats.org/officeDocument/2006/relationships/oleObject" Target="embeddings/oleObject3616.bin"/><Relationship Id="rId4361" Type="http://schemas.openxmlformats.org/officeDocument/2006/relationships/image" Target="media/image2077.wmf"/><Relationship Id="rId5412" Type="http://schemas.openxmlformats.org/officeDocument/2006/relationships/oleObject" Target="embeddings/oleObject2862.bin"/><Relationship Id="rId8568" Type="http://schemas.openxmlformats.org/officeDocument/2006/relationships/oleObject" Target="embeddings/oleObject4550.bin"/><Relationship Id="rId1955" Type="http://schemas.openxmlformats.org/officeDocument/2006/relationships/image" Target="media/image897.wmf"/><Relationship Id="rId4014" Type="http://schemas.openxmlformats.org/officeDocument/2006/relationships/oleObject" Target="embeddings/oleObject2107.bin"/><Relationship Id="rId7584" Type="http://schemas.openxmlformats.org/officeDocument/2006/relationships/image" Target="media/image3556.wmf"/><Relationship Id="rId8982" Type="http://schemas.openxmlformats.org/officeDocument/2006/relationships/image" Target="media/image4210.wmf"/><Relationship Id="rId1608" Type="http://schemas.openxmlformats.org/officeDocument/2006/relationships/image" Target="media/image735.wmf"/><Relationship Id="rId3030" Type="http://schemas.openxmlformats.org/officeDocument/2006/relationships/oleObject" Target="embeddings/oleObject1605.bin"/><Relationship Id="rId6186" Type="http://schemas.openxmlformats.org/officeDocument/2006/relationships/image" Target="media/image2906.wmf"/><Relationship Id="rId7237" Type="http://schemas.openxmlformats.org/officeDocument/2006/relationships/oleObject" Target="embeddings/oleObject3846.bin"/><Relationship Id="rId8635" Type="http://schemas.openxmlformats.org/officeDocument/2006/relationships/image" Target="media/image4048.wmf"/><Relationship Id="rId7651" Type="http://schemas.openxmlformats.org/officeDocument/2006/relationships/image" Target="media/image3590.png"/><Relationship Id="rId8702" Type="http://schemas.openxmlformats.org/officeDocument/2006/relationships/oleObject" Target="embeddings/oleObject4622.bin"/><Relationship Id="rId2796" Type="http://schemas.openxmlformats.org/officeDocument/2006/relationships/image" Target="media/image1305.wmf"/><Relationship Id="rId3847" Type="http://schemas.openxmlformats.org/officeDocument/2006/relationships/oleObject" Target="embeddings/oleObject2021.bin"/><Relationship Id="rId6253" Type="http://schemas.openxmlformats.org/officeDocument/2006/relationships/oleObject" Target="embeddings/oleObject3313.bin"/><Relationship Id="rId7304" Type="http://schemas.openxmlformats.org/officeDocument/2006/relationships/oleObject" Target="embeddings/oleObject3882.bin"/><Relationship Id="rId768" Type="http://schemas.openxmlformats.org/officeDocument/2006/relationships/oleObject" Target="embeddings/oleObject442.bin"/><Relationship Id="rId1398" Type="http://schemas.openxmlformats.org/officeDocument/2006/relationships/image" Target="media/image631.wmf"/><Relationship Id="rId2449" Type="http://schemas.openxmlformats.org/officeDocument/2006/relationships/image" Target="media/image1135.wmf"/><Relationship Id="rId2863" Type="http://schemas.openxmlformats.org/officeDocument/2006/relationships/image" Target="media/image1338.wmf"/><Relationship Id="rId3914" Type="http://schemas.openxmlformats.org/officeDocument/2006/relationships/oleObject" Target="embeddings/oleObject2056.bin"/><Relationship Id="rId6320" Type="http://schemas.openxmlformats.org/officeDocument/2006/relationships/image" Target="media/image2970.wmf"/><Relationship Id="rId835" Type="http://schemas.openxmlformats.org/officeDocument/2006/relationships/image" Target="media/image356.wmf"/><Relationship Id="rId1465" Type="http://schemas.openxmlformats.org/officeDocument/2006/relationships/oleObject" Target="embeddings/oleObject797.bin"/><Relationship Id="rId2516" Type="http://schemas.openxmlformats.org/officeDocument/2006/relationships/oleObject" Target="embeddings/oleObject1347.bin"/><Relationship Id="rId8078" Type="http://schemas.openxmlformats.org/officeDocument/2006/relationships/image" Target="media/image3781.wmf"/><Relationship Id="rId8492" Type="http://schemas.openxmlformats.org/officeDocument/2006/relationships/image" Target="media/image3979.wmf"/><Relationship Id="rId9129" Type="http://schemas.openxmlformats.org/officeDocument/2006/relationships/oleObject" Target="embeddings/oleObject4848.bin"/><Relationship Id="rId1118" Type="http://schemas.openxmlformats.org/officeDocument/2006/relationships/image" Target="media/image495.wmf"/><Relationship Id="rId1532" Type="http://schemas.openxmlformats.org/officeDocument/2006/relationships/image" Target="media/image697.wmf"/><Relationship Id="rId2930" Type="http://schemas.openxmlformats.org/officeDocument/2006/relationships/oleObject" Target="embeddings/oleObject1555.bin"/><Relationship Id="rId4688" Type="http://schemas.openxmlformats.org/officeDocument/2006/relationships/image" Target="media/image2239.wmf"/><Relationship Id="rId7094" Type="http://schemas.openxmlformats.org/officeDocument/2006/relationships/oleObject" Target="embeddings/oleObject3766.bin"/><Relationship Id="rId8145" Type="http://schemas.openxmlformats.org/officeDocument/2006/relationships/image" Target="media/image3813.wmf"/><Relationship Id="rId902" Type="http://schemas.openxmlformats.org/officeDocument/2006/relationships/image" Target="media/image389.wmf"/><Relationship Id="rId5739" Type="http://schemas.openxmlformats.org/officeDocument/2006/relationships/image" Target="media/image2695.wmf"/><Relationship Id="rId7161" Type="http://schemas.openxmlformats.org/officeDocument/2006/relationships/image" Target="media/image3353.wmf"/><Relationship Id="rId8212" Type="http://schemas.openxmlformats.org/officeDocument/2006/relationships/oleObject" Target="embeddings/oleObject4364.bin"/><Relationship Id="rId4755" Type="http://schemas.openxmlformats.org/officeDocument/2006/relationships/image" Target="media/image2258.wmf"/><Relationship Id="rId5806" Type="http://schemas.openxmlformats.org/officeDocument/2006/relationships/oleObject" Target="embeddings/oleObject3074.bin"/><Relationship Id="rId278" Type="http://schemas.openxmlformats.org/officeDocument/2006/relationships/image" Target="media/image105.wmf"/><Relationship Id="rId3357" Type="http://schemas.openxmlformats.org/officeDocument/2006/relationships/image" Target="media/image1583.wmf"/><Relationship Id="rId3771" Type="http://schemas.openxmlformats.org/officeDocument/2006/relationships/oleObject" Target="embeddings/oleObject1983.bin"/><Relationship Id="rId4408" Type="http://schemas.openxmlformats.org/officeDocument/2006/relationships/oleObject" Target="embeddings/oleObject2304.bin"/><Relationship Id="rId4822" Type="http://schemas.openxmlformats.org/officeDocument/2006/relationships/oleObject" Target="embeddings/oleObject2535.bin"/><Relationship Id="rId7978" Type="http://schemas.openxmlformats.org/officeDocument/2006/relationships/image" Target="media/image3728.wmf"/><Relationship Id="rId692" Type="http://schemas.openxmlformats.org/officeDocument/2006/relationships/image" Target="media/image285.wmf"/><Relationship Id="rId2373" Type="http://schemas.openxmlformats.org/officeDocument/2006/relationships/image" Target="media/image1097.wmf"/><Relationship Id="rId3424" Type="http://schemas.openxmlformats.org/officeDocument/2006/relationships/oleObject" Target="embeddings/oleObject1804.bin"/><Relationship Id="rId6994" Type="http://schemas.openxmlformats.org/officeDocument/2006/relationships/oleObject" Target="embeddings/oleObject3709.bin"/><Relationship Id="rId345" Type="http://schemas.openxmlformats.org/officeDocument/2006/relationships/oleObject" Target="embeddings/oleObject219.bin"/><Relationship Id="rId2026" Type="http://schemas.openxmlformats.org/officeDocument/2006/relationships/oleObject" Target="embeddings/oleObject1091.bin"/><Relationship Id="rId2440" Type="http://schemas.openxmlformats.org/officeDocument/2006/relationships/oleObject" Target="embeddings/oleObject1306.bin"/><Relationship Id="rId5596" Type="http://schemas.openxmlformats.org/officeDocument/2006/relationships/image" Target="media/image2633.wmf"/><Relationship Id="rId6647" Type="http://schemas.openxmlformats.org/officeDocument/2006/relationships/image" Target="media/image3110.wmf"/><Relationship Id="rId9053" Type="http://schemas.openxmlformats.org/officeDocument/2006/relationships/oleObject" Target="embeddings/oleObject4807.bin"/><Relationship Id="rId412" Type="http://schemas.openxmlformats.org/officeDocument/2006/relationships/image" Target="media/image148.wmf"/><Relationship Id="rId1042" Type="http://schemas.openxmlformats.org/officeDocument/2006/relationships/image" Target="media/image457.wmf"/><Relationship Id="rId4198" Type="http://schemas.openxmlformats.org/officeDocument/2006/relationships/oleObject" Target="embeddings/oleObject2199.bin"/><Relationship Id="rId5249" Type="http://schemas.openxmlformats.org/officeDocument/2006/relationships/oleObject" Target="embeddings/oleObject2773.bin"/><Relationship Id="rId5663" Type="http://schemas.openxmlformats.org/officeDocument/2006/relationships/oleObject" Target="embeddings/oleObject2998.bin"/><Relationship Id="rId9120" Type="http://schemas.openxmlformats.org/officeDocument/2006/relationships/image" Target="media/image4273.wmf"/><Relationship Id="rId4265" Type="http://schemas.openxmlformats.org/officeDocument/2006/relationships/oleObject" Target="embeddings/oleObject2233.bin"/><Relationship Id="rId5316" Type="http://schemas.openxmlformats.org/officeDocument/2006/relationships/image" Target="media/image2501.wmf"/><Relationship Id="rId6714" Type="http://schemas.openxmlformats.org/officeDocument/2006/relationships/image" Target="media/image3142.wmf"/><Relationship Id="rId1859" Type="http://schemas.openxmlformats.org/officeDocument/2006/relationships/image" Target="media/image849.wmf"/><Relationship Id="rId5730" Type="http://schemas.openxmlformats.org/officeDocument/2006/relationships/oleObject" Target="embeddings/oleObject3036.bin"/><Relationship Id="rId8886" Type="http://schemas.openxmlformats.org/officeDocument/2006/relationships/image" Target="media/image4162.wmf"/><Relationship Id="rId1926" Type="http://schemas.openxmlformats.org/officeDocument/2006/relationships/oleObject" Target="embeddings/oleObject1040.bin"/><Relationship Id="rId3281" Type="http://schemas.openxmlformats.org/officeDocument/2006/relationships/image" Target="media/image1547.wmf"/><Relationship Id="rId4332" Type="http://schemas.openxmlformats.org/officeDocument/2006/relationships/oleObject" Target="embeddings/oleObject2266.bin"/><Relationship Id="rId7488" Type="http://schemas.openxmlformats.org/officeDocument/2006/relationships/image" Target="media/image3508.wmf"/><Relationship Id="rId8539" Type="http://schemas.openxmlformats.org/officeDocument/2006/relationships/oleObject" Target="embeddings/oleObject4534.bin"/><Relationship Id="rId8953" Type="http://schemas.openxmlformats.org/officeDocument/2006/relationships/oleObject" Target="embeddings/oleObject4754.bin"/><Relationship Id="rId7555" Type="http://schemas.openxmlformats.org/officeDocument/2006/relationships/oleObject" Target="embeddings/oleObject4010.bin"/><Relationship Id="rId8606" Type="http://schemas.openxmlformats.org/officeDocument/2006/relationships/oleObject" Target="embeddings/oleObject4569.bin"/><Relationship Id="rId3001" Type="http://schemas.openxmlformats.org/officeDocument/2006/relationships/image" Target="media/image1407.wmf"/><Relationship Id="rId6157" Type="http://schemas.openxmlformats.org/officeDocument/2006/relationships/oleObject" Target="embeddings/oleObject3260.bin"/><Relationship Id="rId6571" Type="http://schemas.openxmlformats.org/officeDocument/2006/relationships/image" Target="media/image3076.wmf"/><Relationship Id="rId7208" Type="http://schemas.openxmlformats.org/officeDocument/2006/relationships/oleObject" Target="embeddings/oleObject3830.bin"/><Relationship Id="rId7622" Type="http://schemas.openxmlformats.org/officeDocument/2006/relationships/image" Target="media/image3575.emf"/><Relationship Id="rId2767" Type="http://schemas.openxmlformats.org/officeDocument/2006/relationships/oleObject" Target="embeddings/oleObject1473.bin"/><Relationship Id="rId5173" Type="http://schemas.openxmlformats.org/officeDocument/2006/relationships/oleObject" Target="embeddings/oleObject2734.bin"/><Relationship Id="rId6224" Type="http://schemas.openxmlformats.org/officeDocument/2006/relationships/image" Target="media/image2922.wmf"/><Relationship Id="rId739" Type="http://schemas.openxmlformats.org/officeDocument/2006/relationships/image" Target="media/image308.wmf"/><Relationship Id="rId1369" Type="http://schemas.openxmlformats.org/officeDocument/2006/relationships/oleObject" Target="embeddings/oleObject749.bin"/><Relationship Id="rId3818" Type="http://schemas.openxmlformats.org/officeDocument/2006/relationships/image" Target="media/image1808.wmf"/><Relationship Id="rId5240" Type="http://schemas.openxmlformats.org/officeDocument/2006/relationships/image" Target="media/image2468.wmf"/><Relationship Id="rId8396" Type="http://schemas.openxmlformats.org/officeDocument/2006/relationships/image" Target="media/image3931.wmf"/><Relationship Id="rId1783" Type="http://schemas.openxmlformats.org/officeDocument/2006/relationships/oleObject" Target="embeddings/oleObject964.bin"/><Relationship Id="rId2834" Type="http://schemas.openxmlformats.org/officeDocument/2006/relationships/image" Target="media/image1324.wmf"/><Relationship Id="rId8049" Type="http://schemas.openxmlformats.org/officeDocument/2006/relationships/oleObject" Target="embeddings/oleObject4279.bin"/><Relationship Id="rId75" Type="http://schemas.openxmlformats.org/officeDocument/2006/relationships/image" Target="media/image31.wmf"/><Relationship Id="rId806" Type="http://schemas.openxmlformats.org/officeDocument/2006/relationships/oleObject" Target="embeddings/oleObject461.bin"/><Relationship Id="rId1436" Type="http://schemas.openxmlformats.org/officeDocument/2006/relationships/image" Target="media/image650.wmf"/><Relationship Id="rId1850" Type="http://schemas.openxmlformats.org/officeDocument/2006/relationships/oleObject" Target="embeddings/oleObject1002.bin"/><Relationship Id="rId2901" Type="http://schemas.openxmlformats.org/officeDocument/2006/relationships/image" Target="media/image1357.wmf"/><Relationship Id="rId7065" Type="http://schemas.openxmlformats.org/officeDocument/2006/relationships/oleObject" Target="embeddings/oleObject3748.bin"/><Relationship Id="rId8463" Type="http://schemas.openxmlformats.org/officeDocument/2006/relationships/oleObject" Target="embeddings/oleObject4495.bin"/><Relationship Id="rId1503" Type="http://schemas.openxmlformats.org/officeDocument/2006/relationships/oleObject" Target="embeddings/oleObject817.bin"/><Relationship Id="rId4659" Type="http://schemas.openxmlformats.org/officeDocument/2006/relationships/oleObject" Target="embeddings/oleObject2431.bin"/><Relationship Id="rId8116" Type="http://schemas.openxmlformats.org/officeDocument/2006/relationships/oleObject" Target="embeddings/oleObject4314.bin"/><Relationship Id="rId8530" Type="http://schemas.openxmlformats.org/officeDocument/2006/relationships/image" Target="media/image3997.wmf"/><Relationship Id="rId3675" Type="http://schemas.openxmlformats.org/officeDocument/2006/relationships/image" Target="media/image1737.wmf"/><Relationship Id="rId4726" Type="http://schemas.openxmlformats.org/officeDocument/2006/relationships/oleObject" Target="embeddings/oleObject2473.bin"/><Relationship Id="rId6081" Type="http://schemas.openxmlformats.org/officeDocument/2006/relationships/image" Target="media/image2865.wmf"/><Relationship Id="rId7132" Type="http://schemas.openxmlformats.org/officeDocument/2006/relationships/oleObject" Target="embeddings/oleObject3789.bin"/><Relationship Id="rId596" Type="http://schemas.openxmlformats.org/officeDocument/2006/relationships/oleObject" Target="embeddings/oleObject354.bin"/><Relationship Id="rId2277" Type="http://schemas.openxmlformats.org/officeDocument/2006/relationships/oleObject" Target="embeddings/oleObject1217.bin"/><Relationship Id="rId2691" Type="http://schemas.openxmlformats.org/officeDocument/2006/relationships/oleObject" Target="embeddings/oleObject1435.bin"/><Relationship Id="rId3328" Type="http://schemas.openxmlformats.org/officeDocument/2006/relationships/oleObject" Target="embeddings/oleObject1756.bin"/><Relationship Id="rId3742" Type="http://schemas.openxmlformats.org/officeDocument/2006/relationships/image" Target="media/image1770.wmf"/><Relationship Id="rId6898" Type="http://schemas.openxmlformats.org/officeDocument/2006/relationships/image" Target="media/image3234.wmf"/><Relationship Id="rId249" Type="http://schemas.openxmlformats.org/officeDocument/2006/relationships/oleObject" Target="embeddings/oleObject155.bin"/><Relationship Id="rId663" Type="http://schemas.openxmlformats.org/officeDocument/2006/relationships/oleObject" Target="embeddings/oleObject388.bin"/><Relationship Id="rId1293" Type="http://schemas.openxmlformats.org/officeDocument/2006/relationships/oleObject" Target="embeddings/oleObject711.bin"/><Relationship Id="rId2344" Type="http://schemas.openxmlformats.org/officeDocument/2006/relationships/oleObject" Target="embeddings/oleObject1256.bin"/><Relationship Id="rId7949" Type="http://schemas.openxmlformats.org/officeDocument/2006/relationships/image" Target="media/image3718.wmf"/><Relationship Id="rId316" Type="http://schemas.openxmlformats.org/officeDocument/2006/relationships/oleObject" Target="embeddings/oleObject200.bin"/><Relationship Id="rId6965" Type="http://schemas.openxmlformats.org/officeDocument/2006/relationships/image" Target="media/image3267.wmf"/><Relationship Id="rId9024" Type="http://schemas.openxmlformats.org/officeDocument/2006/relationships/image" Target="media/image4231.wmf"/><Relationship Id="rId730" Type="http://schemas.openxmlformats.org/officeDocument/2006/relationships/oleObject" Target="embeddings/oleObject423.bin"/><Relationship Id="rId1013" Type="http://schemas.openxmlformats.org/officeDocument/2006/relationships/oleObject" Target="embeddings/oleObject567.bin"/><Relationship Id="rId1360" Type="http://schemas.openxmlformats.org/officeDocument/2006/relationships/image" Target="media/image612.wmf"/><Relationship Id="rId2411" Type="http://schemas.openxmlformats.org/officeDocument/2006/relationships/image" Target="media/image1116.wmf"/><Relationship Id="rId4169" Type="http://schemas.openxmlformats.org/officeDocument/2006/relationships/image" Target="media/image1981.wmf"/><Relationship Id="rId5567" Type="http://schemas.openxmlformats.org/officeDocument/2006/relationships/image" Target="media/image2620.wmf"/><Relationship Id="rId5981" Type="http://schemas.openxmlformats.org/officeDocument/2006/relationships/oleObject" Target="embeddings/oleObject3162.bin"/><Relationship Id="rId6618" Type="http://schemas.openxmlformats.org/officeDocument/2006/relationships/oleObject" Target="embeddings/oleObject3517.bin"/><Relationship Id="rId8040" Type="http://schemas.openxmlformats.org/officeDocument/2006/relationships/image" Target="media/image3762.wmf"/><Relationship Id="rId4583" Type="http://schemas.openxmlformats.org/officeDocument/2006/relationships/oleObject" Target="embeddings/oleObject2393.bin"/><Relationship Id="rId5634" Type="http://schemas.openxmlformats.org/officeDocument/2006/relationships/oleObject" Target="embeddings/oleObject2982.bin"/><Relationship Id="rId3185" Type="http://schemas.openxmlformats.org/officeDocument/2006/relationships/image" Target="media/image1499.wmf"/><Relationship Id="rId4236" Type="http://schemas.openxmlformats.org/officeDocument/2006/relationships/image" Target="media/image2014.wmf"/><Relationship Id="rId4650" Type="http://schemas.openxmlformats.org/officeDocument/2006/relationships/image" Target="media/image2220.wmf"/><Relationship Id="rId5701" Type="http://schemas.openxmlformats.org/officeDocument/2006/relationships/image" Target="media/image2678.wmf"/><Relationship Id="rId8857" Type="http://schemas.openxmlformats.org/officeDocument/2006/relationships/oleObject" Target="embeddings/oleObject4706.bin"/><Relationship Id="rId3252" Type="http://schemas.openxmlformats.org/officeDocument/2006/relationships/oleObject" Target="embeddings/oleObject1716.bin"/><Relationship Id="rId4303" Type="http://schemas.openxmlformats.org/officeDocument/2006/relationships/oleObject" Target="embeddings/oleObject2252.bin"/><Relationship Id="rId7459" Type="http://schemas.openxmlformats.org/officeDocument/2006/relationships/oleObject" Target="embeddings/oleObject3960.bin"/><Relationship Id="rId7873" Type="http://schemas.openxmlformats.org/officeDocument/2006/relationships/image" Target="media/image3680.wmf"/><Relationship Id="rId173" Type="http://schemas.openxmlformats.org/officeDocument/2006/relationships/oleObject" Target="embeddings/oleObject106.bin"/><Relationship Id="rId6475" Type="http://schemas.openxmlformats.org/officeDocument/2006/relationships/image" Target="media/image3033.wmf"/><Relationship Id="rId7526" Type="http://schemas.openxmlformats.org/officeDocument/2006/relationships/image" Target="media/image3527.wmf"/><Relationship Id="rId8924" Type="http://schemas.openxmlformats.org/officeDocument/2006/relationships/image" Target="media/image4181.wmf"/><Relationship Id="rId240" Type="http://schemas.openxmlformats.org/officeDocument/2006/relationships/image" Target="media/image86.wmf"/><Relationship Id="rId5077" Type="http://schemas.openxmlformats.org/officeDocument/2006/relationships/oleObject" Target="embeddings/oleObject2673.bin"/><Relationship Id="rId6128" Type="http://schemas.openxmlformats.org/officeDocument/2006/relationships/oleObject" Target="embeddings/oleObject3237.bin"/><Relationship Id="rId7940" Type="http://schemas.openxmlformats.org/officeDocument/2006/relationships/oleObject" Target="embeddings/oleObject4223.bin"/><Relationship Id="rId4093" Type="http://schemas.openxmlformats.org/officeDocument/2006/relationships/image" Target="media/image1943.wmf"/><Relationship Id="rId5144" Type="http://schemas.openxmlformats.org/officeDocument/2006/relationships/image" Target="media/image2430.wmf"/><Relationship Id="rId5491" Type="http://schemas.openxmlformats.org/officeDocument/2006/relationships/image" Target="media/image2582.wmf"/><Relationship Id="rId6542" Type="http://schemas.openxmlformats.org/officeDocument/2006/relationships/image" Target="media/image3066.wmf"/><Relationship Id="rId1687" Type="http://schemas.openxmlformats.org/officeDocument/2006/relationships/oleObject" Target="embeddings/oleObject909.bin"/><Relationship Id="rId2738" Type="http://schemas.openxmlformats.org/officeDocument/2006/relationships/image" Target="media/image1276.wmf"/><Relationship Id="rId1754" Type="http://schemas.openxmlformats.org/officeDocument/2006/relationships/image" Target="media/image804.wmf"/><Relationship Id="rId2805" Type="http://schemas.openxmlformats.org/officeDocument/2006/relationships/oleObject" Target="embeddings/oleObject1492.bin"/><Relationship Id="rId4160" Type="http://schemas.openxmlformats.org/officeDocument/2006/relationships/oleObject" Target="embeddings/oleObject2180.bin"/><Relationship Id="rId5211" Type="http://schemas.openxmlformats.org/officeDocument/2006/relationships/oleObject" Target="embeddings/oleObject2753.bin"/><Relationship Id="rId8367" Type="http://schemas.openxmlformats.org/officeDocument/2006/relationships/oleObject" Target="embeddings/oleObject4447.bin"/><Relationship Id="rId8781" Type="http://schemas.openxmlformats.org/officeDocument/2006/relationships/image" Target="media/image4113.wmf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68.bin"/><Relationship Id="rId1821" Type="http://schemas.openxmlformats.org/officeDocument/2006/relationships/image" Target="media/image830.wmf"/><Relationship Id="rId4977" Type="http://schemas.openxmlformats.org/officeDocument/2006/relationships/oleObject" Target="embeddings/oleObject2623.bin"/><Relationship Id="rId7383" Type="http://schemas.openxmlformats.org/officeDocument/2006/relationships/image" Target="media/image3458.wmf"/><Relationship Id="rId8434" Type="http://schemas.openxmlformats.org/officeDocument/2006/relationships/image" Target="media/image3950.wmf"/><Relationship Id="rId3579" Type="http://schemas.openxmlformats.org/officeDocument/2006/relationships/image" Target="media/image1689.wmf"/><Relationship Id="rId7036" Type="http://schemas.openxmlformats.org/officeDocument/2006/relationships/oleObject" Target="embeddings/oleObject3730.bin"/><Relationship Id="rId7450" Type="http://schemas.openxmlformats.org/officeDocument/2006/relationships/image" Target="media/image3491.wmf"/><Relationship Id="rId8501" Type="http://schemas.openxmlformats.org/officeDocument/2006/relationships/oleObject" Target="embeddings/oleObject4514.bin"/><Relationship Id="rId2595" Type="http://schemas.openxmlformats.org/officeDocument/2006/relationships/image" Target="media/image1205.wmf"/><Relationship Id="rId3993" Type="http://schemas.openxmlformats.org/officeDocument/2006/relationships/oleObject" Target="embeddings/oleObject2096.bin"/><Relationship Id="rId6052" Type="http://schemas.openxmlformats.org/officeDocument/2006/relationships/oleObject" Target="embeddings/oleObject3198.bin"/><Relationship Id="rId7103" Type="http://schemas.openxmlformats.org/officeDocument/2006/relationships/oleObject" Target="embeddings/oleObject3772.bin"/><Relationship Id="rId567" Type="http://schemas.openxmlformats.org/officeDocument/2006/relationships/image" Target="media/image224.wmf"/><Relationship Id="rId1197" Type="http://schemas.openxmlformats.org/officeDocument/2006/relationships/image" Target="media/image534.wmf"/><Relationship Id="rId2248" Type="http://schemas.openxmlformats.org/officeDocument/2006/relationships/image" Target="media/image1042.wmf"/><Relationship Id="rId3646" Type="http://schemas.openxmlformats.org/officeDocument/2006/relationships/oleObject" Target="embeddings/oleObject1920.bin"/><Relationship Id="rId9275" Type="http://schemas.openxmlformats.org/officeDocument/2006/relationships/oleObject" Target="embeddings/oleObject4920.bin"/><Relationship Id="rId981" Type="http://schemas.openxmlformats.org/officeDocument/2006/relationships/oleObject" Target="embeddings/oleObject551.bin"/><Relationship Id="rId2662" Type="http://schemas.openxmlformats.org/officeDocument/2006/relationships/oleObject" Target="embeddings/oleObject1420.bin"/><Relationship Id="rId3713" Type="http://schemas.openxmlformats.org/officeDocument/2006/relationships/image" Target="media/image1756.wmf"/><Relationship Id="rId6869" Type="http://schemas.openxmlformats.org/officeDocument/2006/relationships/oleObject" Target="embeddings/oleObject3646.bin"/><Relationship Id="rId634" Type="http://schemas.openxmlformats.org/officeDocument/2006/relationships/oleObject" Target="embeddings/oleObject373.bin"/><Relationship Id="rId1264" Type="http://schemas.openxmlformats.org/officeDocument/2006/relationships/image" Target="media/image567.wmf"/><Relationship Id="rId2315" Type="http://schemas.openxmlformats.org/officeDocument/2006/relationships/oleObject" Target="embeddings/oleObject1236.bin"/><Relationship Id="rId5885" Type="http://schemas.openxmlformats.org/officeDocument/2006/relationships/image" Target="media/image2768.wmf"/><Relationship Id="rId6936" Type="http://schemas.openxmlformats.org/officeDocument/2006/relationships/image" Target="media/image3253.wmf"/><Relationship Id="rId8291" Type="http://schemas.openxmlformats.org/officeDocument/2006/relationships/oleObject" Target="embeddings/oleObject4408.bin"/><Relationship Id="rId701" Type="http://schemas.openxmlformats.org/officeDocument/2006/relationships/oleObject" Target="embeddings/oleObject408.bin"/><Relationship Id="rId1331" Type="http://schemas.openxmlformats.org/officeDocument/2006/relationships/oleObject" Target="embeddings/oleObject730.bin"/><Relationship Id="rId4487" Type="http://schemas.openxmlformats.org/officeDocument/2006/relationships/oleObject" Target="embeddings/oleObject2345.bin"/><Relationship Id="rId5538" Type="http://schemas.openxmlformats.org/officeDocument/2006/relationships/oleObject" Target="embeddings/oleObject2929.bin"/><Relationship Id="rId5952" Type="http://schemas.openxmlformats.org/officeDocument/2006/relationships/image" Target="media/image2801.wmf"/><Relationship Id="rId3089" Type="http://schemas.openxmlformats.org/officeDocument/2006/relationships/image" Target="media/image1451.wmf"/><Relationship Id="rId4554" Type="http://schemas.openxmlformats.org/officeDocument/2006/relationships/image" Target="media/image2172.wmf"/><Relationship Id="rId5605" Type="http://schemas.openxmlformats.org/officeDocument/2006/relationships/oleObject" Target="embeddings/oleObject2964.bin"/><Relationship Id="rId8011" Type="http://schemas.openxmlformats.org/officeDocument/2006/relationships/oleObject" Target="embeddings/oleObject4260.bin"/><Relationship Id="rId3156" Type="http://schemas.openxmlformats.org/officeDocument/2006/relationships/oleObject" Target="embeddings/oleObject1668.bin"/><Relationship Id="rId4207" Type="http://schemas.openxmlformats.org/officeDocument/2006/relationships/image" Target="media/image2000.wmf"/><Relationship Id="rId491" Type="http://schemas.openxmlformats.org/officeDocument/2006/relationships/oleObject" Target="embeddings/oleObject301.bin"/><Relationship Id="rId2172" Type="http://schemas.openxmlformats.org/officeDocument/2006/relationships/image" Target="media/image1004.wmf"/><Relationship Id="rId3223" Type="http://schemas.openxmlformats.org/officeDocument/2006/relationships/image" Target="media/image1518.wmf"/><Relationship Id="rId3570" Type="http://schemas.openxmlformats.org/officeDocument/2006/relationships/oleObject" Target="embeddings/oleObject1882.bin"/><Relationship Id="rId4621" Type="http://schemas.openxmlformats.org/officeDocument/2006/relationships/oleObject" Target="embeddings/oleObject2412.bin"/><Relationship Id="rId6379" Type="http://schemas.openxmlformats.org/officeDocument/2006/relationships/image" Target="media/image2991.wmf"/><Relationship Id="rId7777" Type="http://schemas.openxmlformats.org/officeDocument/2006/relationships/image" Target="media/image3632.wmf"/><Relationship Id="rId8828" Type="http://schemas.openxmlformats.org/officeDocument/2006/relationships/image" Target="media/image4133.wmf"/><Relationship Id="rId144" Type="http://schemas.openxmlformats.org/officeDocument/2006/relationships/oleObject" Target="embeddings/oleObject83.bin"/><Relationship Id="rId6793" Type="http://schemas.openxmlformats.org/officeDocument/2006/relationships/image" Target="media/image3182.wmf"/><Relationship Id="rId7844" Type="http://schemas.openxmlformats.org/officeDocument/2006/relationships/oleObject" Target="embeddings/oleObject4175.bin"/><Relationship Id="rId2989" Type="http://schemas.openxmlformats.org/officeDocument/2006/relationships/image" Target="media/image1401.wmf"/><Relationship Id="rId5395" Type="http://schemas.openxmlformats.org/officeDocument/2006/relationships/oleObject" Target="embeddings/oleObject2853.bin"/><Relationship Id="rId6446" Type="http://schemas.openxmlformats.org/officeDocument/2006/relationships/oleObject" Target="embeddings/oleObject3422.bin"/><Relationship Id="rId6860" Type="http://schemas.openxmlformats.org/officeDocument/2006/relationships/image" Target="media/image3215.wmf"/><Relationship Id="rId7911" Type="http://schemas.openxmlformats.org/officeDocument/2006/relationships/image" Target="media/image3699.wmf"/><Relationship Id="rId211" Type="http://schemas.openxmlformats.org/officeDocument/2006/relationships/image" Target="media/image77.emf"/><Relationship Id="rId5048" Type="http://schemas.openxmlformats.org/officeDocument/2006/relationships/image" Target="media/image2386.wmf"/><Relationship Id="rId5462" Type="http://schemas.openxmlformats.org/officeDocument/2006/relationships/image" Target="media/image2568.wmf"/><Relationship Id="rId6513" Type="http://schemas.openxmlformats.org/officeDocument/2006/relationships/oleObject" Target="embeddings/oleObject3458.bin"/><Relationship Id="rId1658" Type="http://schemas.openxmlformats.org/officeDocument/2006/relationships/image" Target="media/image760.wmf"/><Relationship Id="rId2709" Type="http://schemas.openxmlformats.org/officeDocument/2006/relationships/oleObject" Target="embeddings/oleObject1444.bin"/><Relationship Id="rId4064" Type="http://schemas.openxmlformats.org/officeDocument/2006/relationships/oleObject" Target="embeddings/oleObject2132.bin"/><Relationship Id="rId5115" Type="http://schemas.openxmlformats.org/officeDocument/2006/relationships/oleObject" Target="embeddings/oleObject2692.bin"/><Relationship Id="rId8685" Type="http://schemas.openxmlformats.org/officeDocument/2006/relationships/image" Target="media/image4070.wmf"/><Relationship Id="rId3080" Type="http://schemas.openxmlformats.org/officeDocument/2006/relationships/oleObject" Target="embeddings/oleObject1630.bin"/><Relationship Id="rId4131" Type="http://schemas.openxmlformats.org/officeDocument/2006/relationships/image" Target="media/image1962.wmf"/><Relationship Id="rId7287" Type="http://schemas.openxmlformats.org/officeDocument/2006/relationships/oleObject" Target="embeddings/oleObject3873.bin"/><Relationship Id="rId8338" Type="http://schemas.openxmlformats.org/officeDocument/2006/relationships/image" Target="media/image3903.wmf"/><Relationship Id="rId1725" Type="http://schemas.openxmlformats.org/officeDocument/2006/relationships/oleObject" Target="embeddings/oleObject929.bin"/><Relationship Id="rId7354" Type="http://schemas.openxmlformats.org/officeDocument/2006/relationships/oleObject" Target="embeddings/oleObject3907.bin"/><Relationship Id="rId8752" Type="http://schemas.openxmlformats.org/officeDocument/2006/relationships/image" Target="media/image4100.wmf"/><Relationship Id="rId17" Type="http://schemas.openxmlformats.org/officeDocument/2006/relationships/oleObject" Target="embeddings/oleObject4.bin"/><Relationship Id="rId3897" Type="http://schemas.openxmlformats.org/officeDocument/2006/relationships/image" Target="media/image1846.wmf"/><Relationship Id="rId4948" Type="http://schemas.openxmlformats.org/officeDocument/2006/relationships/image" Target="media/image2336.wmf"/><Relationship Id="rId7007" Type="http://schemas.openxmlformats.org/officeDocument/2006/relationships/image" Target="media/image3288.wmf"/><Relationship Id="rId8405" Type="http://schemas.openxmlformats.org/officeDocument/2006/relationships/oleObject" Target="embeddings/oleObject4466.bin"/><Relationship Id="rId2499" Type="http://schemas.openxmlformats.org/officeDocument/2006/relationships/image" Target="media/image1157.wmf"/><Relationship Id="rId3964" Type="http://schemas.openxmlformats.org/officeDocument/2006/relationships/image" Target="media/image1879.wmf"/><Relationship Id="rId6370" Type="http://schemas.openxmlformats.org/officeDocument/2006/relationships/oleObject" Target="embeddings/oleObject3380.bin"/><Relationship Id="rId7421" Type="http://schemas.openxmlformats.org/officeDocument/2006/relationships/image" Target="media/image3477.wmf"/><Relationship Id="rId1" Type="http://schemas.openxmlformats.org/officeDocument/2006/relationships/customXml" Target="../customXml/item1.xml"/><Relationship Id="rId885" Type="http://schemas.openxmlformats.org/officeDocument/2006/relationships/oleObject" Target="embeddings/oleObject501.bin"/><Relationship Id="rId2566" Type="http://schemas.openxmlformats.org/officeDocument/2006/relationships/oleObject" Target="embeddings/oleObject1372.bin"/><Relationship Id="rId2980" Type="http://schemas.openxmlformats.org/officeDocument/2006/relationships/oleObject" Target="embeddings/oleObject1580.bin"/><Relationship Id="rId3617" Type="http://schemas.openxmlformats.org/officeDocument/2006/relationships/image" Target="media/image1708.wmf"/><Relationship Id="rId6023" Type="http://schemas.openxmlformats.org/officeDocument/2006/relationships/image" Target="media/image2836.wmf"/><Relationship Id="rId9179" Type="http://schemas.openxmlformats.org/officeDocument/2006/relationships/oleObject" Target="embeddings/oleObject4873.bin"/><Relationship Id="rId538" Type="http://schemas.openxmlformats.org/officeDocument/2006/relationships/oleObject" Target="embeddings/oleObject325.bin"/><Relationship Id="rId952" Type="http://schemas.openxmlformats.org/officeDocument/2006/relationships/oleObject" Target="embeddings/oleObject536.bin"/><Relationship Id="rId1168" Type="http://schemas.openxmlformats.org/officeDocument/2006/relationships/oleObject" Target="embeddings/oleObject645.bin"/><Relationship Id="rId1582" Type="http://schemas.openxmlformats.org/officeDocument/2006/relationships/image" Target="media/image722.wmf"/><Relationship Id="rId2219" Type="http://schemas.openxmlformats.org/officeDocument/2006/relationships/oleObject" Target="embeddings/oleObject1188.bin"/><Relationship Id="rId2633" Type="http://schemas.openxmlformats.org/officeDocument/2006/relationships/image" Target="media/image1224.wmf"/><Relationship Id="rId5789" Type="http://schemas.openxmlformats.org/officeDocument/2006/relationships/image" Target="media/image2720.wmf"/><Relationship Id="rId8195" Type="http://schemas.openxmlformats.org/officeDocument/2006/relationships/image" Target="media/image3838.wmf"/><Relationship Id="rId9246" Type="http://schemas.openxmlformats.org/officeDocument/2006/relationships/image" Target="media/image4337.wmf"/><Relationship Id="rId605" Type="http://schemas.openxmlformats.org/officeDocument/2006/relationships/image" Target="media/image243.wmf"/><Relationship Id="rId1235" Type="http://schemas.openxmlformats.org/officeDocument/2006/relationships/oleObject" Target="embeddings/oleObject679.bin"/><Relationship Id="rId8262" Type="http://schemas.openxmlformats.org/officeDocument/2006/relationships/image" Target="media/image3865.wmf"/><Relationship Id="rId1302" Type="http://schemas.openxmlformats.org/officeDocument/2006/relationships/image" Target="media/image583.wmf"/><Relationship Id="rId2700" Type="http://schemas.openxmlformats.org/officeDocument/2006/relationships/image" Target="media/image1257.wmf"/><Relationship Id="rId4458" Type="http://schemas.openxmlformats.org/officeDocument/2006/relationships/image" Target="media/image2124.wmf"/><Relationship Id="rId5856" Type="http://schemas.openxmlformats.org/officeDocument/2006/relationships/oleObject" Target="embeddings/oleObject3099.bin"/><Relationship Id="rId6907" Type="http://schemas.openxmlformats.org/officeDocument/2006/relationships/oleObject" Target="embeddings/oleObject3665.bin"/><Relationship Id="rId4872" Type="http://schemas.openxmlformats.org/officeDocument/2006/relationships/image" Target="media/image2306.wmf"/><Relationship Id="rId5509" Type="http://schemas.openxmlformats.org/officeDocument/2006/relationships/image" Target="media/image2591.wmf"/><Relationship Id="rId5923" Type="http://schemas.openxmlformats.org/officeDocument/2006/relationships/image" Target="media/image2787.wmf"/><Relationship Id="rId395" Type="http://schemas.openxmlformats.org/officeDocument/2006/relationships/image" Target="media/image143.wmf"/><Relationship Id="rId2076" Type="http://schemas.openxmlformats.org/officeDocument/2006/relationships/oleObject" Target="embeddings/oleObject1116.bin"/><Relationship Id="rId3474" Type="http://schemas.openxmlformats.org/officeDocument/2006/relationships/oleObject" Target="embeddings/oleObject1831.bin"/><Relationship Id="rId4525" Type="http://schemas.openxmlformats.org/officeDocument/2006/relationships/oleObject" Target="embeddings/oleObject2364.bin"/><Relationship Id="rId2490" Type="http://schemas.openxmlformats.org/officeDocument/2006/relationships/oleObject" Target="embeddings/oleObject1334.bin"/><Relationship Id="rId3127" Type="http://schemas.openxmlformats.org/officeDocument/2006/relationships/image" Target="media/image1470.wmf"/><Relationship Id="rId3541" Type="http://schemas.openxmlformats.org/officeDocument/2006/relationships/image" Target="media/image1673.wmf"/><Relationship Id="rId6697" Type="http://schemas.openxmlformats.org/officeDocument/2006/relationships/image" Target="media/image3135.wmf"/><Relationship Id="rId7748" Type="http://schemas.openxmlformats.org/officeDocument/2006/relationships/oleObject" Target="embeddings/oleObject4125.bin"/><Relationship Id="rId462" Type="http://schemas.openxmlformats.org/officeDocument/2006/relationships/image" Target="media/image172.wmf"/><Relationship Id="rId1092" Type="http://schemas.openxmlformats.org/officeDocument/2006/relationships/image" Target="media/image482.wmf"/><Relationship Id="rId2143" Type="http://schemas.openxmlformats.org/officeDocument/2006/relationships/image" Target="media/image990.wmf"/><Relationship Id="rId5299" Type="http://schemas.openxmlformats.org/officeDocument/2006/relationships/oleObject" Target="embeddings/oleObject2803.bin"/><Relationship Id="rId6764" Type="http://schemas.openxmlformats.org/officeDocument/2006/relationships/oleObject" Target="embeddings/oleObject3593.bin"/><Relationship Id="rId7815" Type="http://schemas.openxmlformats.org/officeDocument/2006/relationships/image" Target="media/image3651.wmf"/><Relationship Id="rId9170" Type="http://schemas.openxmlformats.org/officeDocument/2006/relationships/image" Target="media/image4298.wmf"/><Relationship Id="rId115" Type="http://schemas.openxmlformats.org/officeDocument/2006/relationships/image" Target="media/image45.wmf"/><Relationship Id="rId2210" Type="http://schemas.openxmlformats.org/officeDocument/2006/relationships/image" Target="media/image1023.wmf"/><Relationship Id="rId5366" Type="http://schemas.openxmlformats.org/officeDocument/2006/relationships/image" Target="media/image2524.wmf"/><Relationship Id="rId6417" Type="http://schemas.openxmlformats.org/officeDocument/2006/relationships/oleObject" Target="embeddings/oleObject3407.bin"/><Relationship Id="rId4382" Type="http://schemas.openxmlformats.org/officeDocument/2006/relationships/oleObject" Target="embeddings/oleObject2291.bin"/><Relationship Id="rId5019" Type="http://schemas.openxmlformats.org/officeDocument/2006/relationships/oleObject" Target="embeddings/oleObject2644.bin"/><Relationship Id="rId5433" Type="http://schemas.openxmlformats.org/officeDocument/2006/relationships/oleObject" Target="embeddings/oleObject2873.bin"/><Relationship Id="rId5780" Type="http://schemas.openxmlformats.org/officeDocument/2006/relationships/oleObject" Target="embeddings/oleObject3061.bin"/><Relationship Id="rId6831" Type="http://schemas.openxmlformats.org/officeDocument/2006/relationships/oleObject" Target="embeddings/oleObject3627.bin"/><Relationship Id="rId8589" Type="http://schemas.openxmlformats.org/officeDocument/2006/relationships/image" Target="media/image4025.wmf"/><Relationship Id="rId1976" Type="http://schemas.openxmlformats.org/officeDocument/2006/relationships/image" Target="media/image907.wmf"/><Relationship Id="rId4035" Type="http://schemas.openxmlformats.org/officeDocument/2006/relationships/image" Target="media/image1914.wmf"/><Relationship Id="rId1629" Type="http://schemas.openxmlformats.org/officeDocument/2006/relationships/oleObject" Target="embeddings/oleObject880.bin"/><Relationship Id="rId5500" Type="http://schemas.openxmlformats.org/officeDocument/2006/relationships/oleObject" Target="embeddings/oleObject2910.bin"/><Relationship Id="rId8656" Type="http://schemas.openxmlformats.org/officeDocument/2006/relationships/oleObject" Target="embeddings/oleObject4596.bin"/><Relationship Id="rId3051" Type="http://schemas.openxmlformats.org/officeDocument/2006/relationships/image" Target="media/image1432.wmf"/><Relationship Id="rId4102" Type="http://schemas.openxmlformats.org/officeDocument/2006/relationships/oleObject" Target="embeddings/oleObject2151.bin"/><Relationship Id="rId7258" Type="http://schemas.openxmlformats.org/officeDocument/2006/relationships/oleObject" Target="embeddings/oleObject3857.bin"/><Relationship Id="rId7672" Type="http://schemas.openxmlformats.org/officeDocument/2006/relationships/image" Target="media/image3596.wmf"/><Relationship Id="rId8309" Type="http://schemas.openxmlformats.org/officeDocument/2006/relationships/oleObject" Target="embeddings/oleObject4417.bin"/><Relationship Id="rId8723" Type="http://schemas.openxmlformats.org/officeDocument/2006/relationships/oleObject" Target="embeddings/oleObject4634.bin"/><Relationship Id="rId3868" Type="http://schemas.openxmlformats.org/officeDocument/2006/relationships/image" Target="media/image1833.wmf"/><Relationship Id="rId4919" Type="http://schemas.openxmlformats.org/officeDocument/2006/relationships/oleObject" Target="embeddings/oleObject2594.bin"/><Relationship Id="rId6274" Type="http://schemas.openxmlformats.org/officeDocument/2006/relationships/image" Target="media/image2947.wmf"/><Relationship Id="rId7325" Type="http://schemas.openxmlformats.org/officeDocument/2006/relationships/image" Target="media/image3429.wmf"/><Relationship Id="rId789" Type="http://schemas.openxmlformats.org/officeDocument/2006/relationships/image" Target="media/image333.wmf"/><Relationship Id="rId2884" Type="http://schemas.openxmlformats.org/officeDocument/2006/relationships/oleObject" Target="embeddings/oleObject1532.bin"/><Relationship Id="rId5290" Type="http://schemas.openxmlformats.org/officeDocument/2006/relationships/image" Target="media/image2488.wmf"/><Relationship Id="rId6341" Type="http://schemas.openxmlformats.org/officeDocument/2006/relationships/oleObject" Target="embeddings/oleObject3362.bin"/><Relationship Id="rId856" Type="http://schemas.openxmlformats.org/officeDocument/2006/relationships/oleObject" Target="embeddings/oleObject486.bin"/><Relationship Id="rId1486" Type="http://schemas.openxmlformats.org/officeDocument/2006/relationships/image" Target="media/image674.wmf"/><Relationship Id="rId2537" Type="http://schemas.openxmlformats.org/officeDocument/2006/relationships/image" Target="media/image1176.wmf"/><Relationship Id="rId3935" Type="http://schemas.openxmlformats.org/officeDocument/2006/relationships/oleObject" Target="embeddings/oleObject2066.bin"/><Relationship Id="rId8099" Type="http://schemas.openxmlformats.org/officeDocument/2006/relationships/image" Target="media/image3790.wmf"/><Relationship Id="rId509" Type="http://schemas.openxmlformats.org/officeDocument/2006/relationships/oleObject" Target="embeddings/oleObject310.bin"/><Relationship Id="rId1139" Type="http://schemas.openxmlformats.org/officeDocument/2006/relationships/oleObject" Target="embeddings/oleObject630.bin"/><Relationship Id="rId2951" Type="http://schemas.openxmlformats.org/officeDocument/2006/relationships/image" Target="media/image1382.wmf"/><Relationship Id="rId5010" Type="http://schemas.openxmlformats.org/officeDocument/2006/relationships/image" Target="media/image2367.wmf"/><Relationship Id="rId8166" Type="http://schemas.openxmlformats.org/officeDocument/2006/relationships/oleObject" Target="embeddings/oleObject4339.bin"/><Relationship Id="rId9217" Type="http://schemas.openxmlformats.org/officeDocument/2006/relationships/oleObject" Target="embeddings/oleObject4891.bin"/><Relationship Id="rId923" Type="http://schemas.openxmlformats.org/officeDocument/2006/relationships/oleObject" Target="embeddings/oleObject520.bin"/><Relationship Id="rId1553" Type="http://schemas.openxmlformats.org/officeDocument/2006/relationships/oleObject" Target="embeddings/oleObject842.bin"/><Relationship Id="rId2604" Type="http://schemas.openxmlformats.org/officeDocument/2006/relationships/oleObject" Target="embeddings/oleObject1391.bin"/><Relationship Id="rId8580" Type="http://schemas.openxmlformats.org/officeDocument/2006/relationships/oleObject" Target="embeddings/oleObject4556.bin"/><Relationship Id="rId1206" Type="http://schemas.openxmlformats.org/officeDocument/2006/relationships/oleObject" Target="embeddings/oleObject664.bin"/><Relationship Id="rId1620" Type="http://schemas.openxmlformats.org/officeDocument/2006/relationships/image" Target="media/image741.wmf"/><Relationship Id="rId4776" Type="http://schemas.openxmlformats.org/officeDocument/2006/relationships/oleObject" Target="embeddings/oleObject2503.bin"/><Relationship Id="rId5827" Type="http://schemas.openxmlformats.org/officeDocument/2006/relationships/image" Target="media/image2739.wmf"/><Relationship Id="rId7182" Type="http://schemas.openxmlformats.org/officeDocument/2006/relationships/image" Target="media/image3363.wmf"/><Relationship Id="rId8233" Type="http://schemas.openxmlformats.org/officeDocument/2006/relationships/image" Target="media/image3851.wmf"/><Relationship Id="rId3378" Type="http://schemas.openxmlformats.org/officeDocument/2006/relationships/oleObject" Target="embeddings/oleObject1781.bin"/><Relationship Id="rId3792" Type="http://schemas.openxmlformats.org/officeDocument/2006/relationships/image" Target="media/image1795.wmf"/><Relationship Id="rId4429" Type="http://schemas.openxmlformats.org/officeDocument/2006/relationships/oleObject" Target="embeddings/oleObject2315.bin"/><Relationship Id="rId4843" Type="http://schemas.openxmlformats.org/officeDocument/2006/relationships/oleObject" Target="embeddings/oleObject2549.bin"/><Relationship Id="rId7999" Type="http://schemas.openxmlformats.org/officeDocument/2006/relationships/image" Target="media/image3741.wmf"/><Relationship Id="rId8300" Type="http://schemas.openxmlformats.org/officeDocument/2006/relationships/image" Target="media/image3884.wmf"/><Relationship Id="rId299" Type="http://schemas.openxmlformats.org/officeDocument/2006/relationships/oleObject" Target="embeddings/oleObject189.bin"/><Relationship Id="rId2394" Type="http://schemas.openxmlformats.org/officeDocument/2006/relationships/oleObject" Target="embeddings/oleObject1283.bin"/><Relationship Id="rId3445" Type="http://schemas.openxmlformats.org/officeDocument/2006/relationships/image" Target="media/image1627.wmf"/><Relationship Id="rId366" Type="http://schemas.openxmlformats.org/officeDocument/2006/relationships/image" Target="media/image131.wmf"/><Relationship Id="rId780" Type="http://schemas.openxmlformats.org/officeDocument/2006/relationships/oleObject" Target="embeddings/oleObject448.bin"/><Relationship Id="rId2047" Type="http://schemas.openxmlformats.org/officeDocument/2006/relationships/image" Target="media/image942.wmf"/><Relationship Id="rId2461" Type="http://schemas.openxmlformats.org/officeDocument/2006/relationships/oleObject" Target="embeddings/oleObject1316.bin"/><Relationship Id="rId3512" Type="http://schemas.openxmlformats.org/officeDocument/2006/relationships/oleObject" Target="embeddings/oleObject1850.bin"/><Relationship Id="rId4910" Type="http://schemas.openxmlformats.org/officeDocument/2006/relationships/image" Target="media/image2317.wmf"/><Relationship Id="rId6668" Type="http://schemas.openxmlformats.org/officeDocument/2006/relationships/oleObject" Target="embeddings/oleObject3544.bin"/><Relationship Id="rId9074" Type="http://schemas.openxmlformats.org/officeDocument/2006/relationships/oleObject" Target="embeddings/oleObject4819.bin"/><Relationship Id="rId433" Type="http://schemas.openxmlformats.org/officeDocument/2006/relationships/image" Target="media/image158.wmf"/><Relationship Id="rId1063" Type="http://schemas.openxmlformats.org/officeDocument/2006/relationships/oleObject" Target="embeddings/oleObject592.bin"/><Relationship Id="rId2114" Type="http://schemas.openxmlformats.org/officeDocument/2006/relationships/oleObject" Target="embeddings/oleObject1135.bin"/><Relationship Id="rId7719" Type="http://schemas.openxmlformats.org/officeDocument/2006/relationships/oleObject" Target="embeddings/oleObject4105.bin"/><Relationship Id="rId8090" Type="http://schemas.openxmlformats.org/officeDocument/2006/relationships/oleObject" Target="embeddings/oleObject4301.bin"/><Relationship Id="rId9141" Type="http://schemas.openxmlformats.org/officeDocument/2006/relationships/oleObject" Target="embeddings/oleObject4854.bin"/><Relationship Id="rId4286" Type="http://schemas.openxmlformats.org/officeDocument/2006/relationships/image" Target="media/image2039.wmf"/><Relationship Id="rId5684" Type="http://schemas.openxmlformats.org/officeDocument/2006/relationships/image" Target="media/image2671.wmf"/><Relationship Id="rId6735" Type="http://schemas.openxmlformats.org/officeDocument/2006/relationships/oleObject" Target="embeddings/oleObject3579.bin"/><Relationship Id="rId500" Type="http://schemas.openxmlformats.org/officeDocument/2006/relationships/image" Target="media/image191.wmf"/><Relationship Id="rId1130" Type="http://schemas.openxmlformats.org/officeDocument/2006/relationships/image" Target="media/image501.wmf"/><Relationship Id="rId5337" Type="http://schemas.openxmlformats.org/officeDocument/2006/relationships/oleObject" Target="embeddings/oleObject2822.bin"/><Relationship Id="rId5751" Type="http://schemas.openxmlformats.org/officeDocument/2006/relationships/image" Target="media/image2701.wmf"/><Relationship Id="rId6802" Type="http://schemas.openxmlformats.org/officeDocument/2006/relationships/oleObject" Target="embeddings/oleObject3612.bin"/><Relationship Id="rId1947" Type="http://schemas.openxmlformats.org/officeDocument/2006/relationships/image" Target="media/image893.wmf"/><Relationship Id="rId4353" Type="http://schemas.openxmlformats.org/officeDocument/2006/relationships/image" Target="media/image2073.wmf"/><Relationship Id="rId5404" Type="http://schemas.openxmlformats.org/officeDocument/2006/relationships/image" Target="media/image2543.wmf"/><Relationship Id="rId8974" Type="http://schemas.openxmlformats.org/officeDocument/2006/relationships/image" Target="media/image4206.wmf"/><Relationship Id="rId4006" Type="http://schemas.openxmlformats.org/officeDocument/2006/relationships/oleObject" Target="embeddings/oleObject2103.bin"/><Relationship Id="rId4420" Type="http://schemas.openxmlformats.org/officeDocument/2006/relationships/oleObject" Target="embeddings/oleObject2310.bin"/><Relationship Id="rId7576" Type="http://schemas.openxmlformats.org/officeDocument/2006/relationships/image" Target="media/image3552.wmf"/><Relationship Id="rId7990" Type="http://schemas.openxmlformats.org/officeDocument/2006/relationships/image" Target="media/image3734.wmf"/><Relationship Id="rId8627" Type="http://schemas.openxmlformats.org/officeDocument/2006/relationships/image" Target="media/image4044.wmf"/><Relationship Id="rId290" Type="http://schemas.openxmlformats.org/officeDocument/2006/relationships/oleObject" Target="embeddings/oleObject180.bin"/><Relationship Id="rId3022" Type="http://schemas.openxmlformats.org/officeDocument/2006/relationships/oleObject" Target="embeddings/oleObject1601.bin"/><Relationship Id="rId6178" Type="http://schemas.openxmlformats.org/officeDocument/2006/relationships/image" Target="media/image2902.wmf"/><Relationship Id="rId6592" Type="http://schemas.openxmlformats.org/officeDocument/2006/relationships/oleObject" Target="embeddings/oleObject3502.bin"/><Relationship Id="rId7229" Type="http://schemas.openxmlformats.org/officeDocument/2006/relationships/image" Target="media/image3385.wmf"/><Relationship Id="rId7643" Type="http://schemas.openxmlformats.org/officeDocument/2006/relationships/image" Target="media/image3586.wmf"/><Relationship Id="rId5194" Type="http://schemas.openxmlformats.org/officeDocument/2006/relationships/image" Target="media/image2446.wmf"/><Relationship Id="rId6245" Type="http://schemas.openxmlformats.org/officeDocument/2006/relationships/oleObject" Target="embeddings/oleObject3309.bin"/><Relationship Id="rId2788" Type="http://schemas.openxmlformats.org/officeDocument/2006/relationships/image" Target="media/image1301.wmf"/><Relationship Id="rId3839" Type="http://schemas.openxmlformats.org/officeDocument/2006/relationships/oleObject" Target="embeddings/oleObject2017.bin"/><Relationship Id="rId7710" Type="http://schemas.openxmlformats.org/officeDocument/2006/relationships/oleObject" Target="embeddings/oleObject4096.bin"/><Relationship Id="rId2855" Type="http://schemas.openxmlformats.org/officeDocument/2006/relationships/image" Target="media/image1334.wmf"/><Relationship Id="rId3906" Type="http://schemas.openxmlformats.org/officeDocument/2006/relationships/oleObject" Target="embeddings/oleObject2052.bin"/><Relationship Id="rId5261" Type="http://schemas.openxmlformats.org/officeDocument/2006/relationships/image" Target="media/image2478.wmf"/><Relationship Id="rId6312" Type="http://schemas.openxmlformats.org/officeDocument/2006/relationships/image" Target="media/image2966.wmf"/><Relationship Id="rId96" Type="http://schemas.openxmlformats.org/officeDocument/2006/relationships/oleObject" Target="embeddings/oleObject56.bin"/><Relationship Id="rId827" Type="http://schemas.openxmlformats.org/officeDocument/2006/relationships/image" Target="media/image352.wmf"/><Relationship Id="rId1457" Type="http://schemas.openxmlformats.org/officeDocument/2006/relationships/oleObject" Target="embeddings/oleObject793.bin"/><Relationship Id="rId1871" Type="http://schemas.openxmlformats.org/officeDocument/2006/relationships/image" Target="media/image855.wmf"/><Relationship Id="rId2508" Type="http://schemas.openxmlformats.org/officeDocument/2006/relationships/oleObject" Target="embeddings/oleObject1343.bin"/><Relationship Id="rId2922" Type="http://schemas.openxmlformats.org/officeDocument/2006/relationships/oleObject" Target="embeddings/oleObject1551.bin"/><Relationship Id="rId8484" Type="http://schemas.openxmlformats.org/officeDocument/2006/relationships/image" Target="media/image3975.wmf"/><Relationship Id="rId1524" Type="http://schemas.openxmlformats.org/officeDocument/2006/relationships/image" Target="media/image693.wmf"/><Relationship Id="rId7086" Type="http://schemas.openxmlformats.org/officeDocument/2006/relationships/oleObject" Target="embeddings/oleObject3762.bin"/><Relationship Id="rId8137" Type="http://schemas.openxmlformats.org/officeDocument/2006/relationships/image" Target="media/image3809.wmf"/><Relationship Id="rId8551" Type="http://schemas.openxmlformats.org/officeDocument/2006/relationships/image" Target="media/image4007.wmf"/><Relationship Id="rId3696" Type="http://schemas.openxmlformats.org/officeDocument/2006/relationships/oleObject" Target="embeddings/oleObject1945.bin"/><Relationship Id="rId4747" Type="http://schemas.openxmlformats.org/officeDocument/2006/relationships/oleObject" Target="embeddings/oleObject2488.bin"/><Relationship Id="rId7153" Type="http://schemas.openxmlformats.org/officeDocument/2006/relationships/image" Target="media/image3350.wmf"/><Relationship Id="rId8204" Type="http://schemas.openxmlformats.org/officeDocument/2006/relationships/image" Target="media/image3842.wmf"/><Relationship Id="rId2298" Type="http://schemas.openxmlformats.org/officeDocument/2006/relationships/image" Target="media/image1067.wmf"/><Relationship Id="rId3349" Type="http://schemas.openxmlformats.org/officeDocument/2006/relationships/image" Target="media/image1579.wmf"/><Relationship Id="rId7220" Type="http://schemas.openxmlformats.org/officeDocument/2006/relationships/oleObject" Target="embeddings/oleObject3836.bin"/><Relationship Id="rId684" Type="http://schemas.openxmlformats.org/officeDocument/2006/relationships/image" Target="media/image281.wmf"/><Relationship Id="rId2365" Type="http://schemas.openxmlformats.org/officeDocument/2006/relationships/oleObject" Target="embeddings/oleObject1268.bin"/><Relationship Id="rId3763" Type="http://schemas.openxmlformats.org/officeDocument/2006/relationships/oleObject" Target="embeddings/oleObject1979.bin"/><Relationship Id="rId4814" Type="http://schemas.openxmlformats.org/officeDocument/2006/relationships/oleObject" Target="embeddings/oleObject2530.bin"/><Relationship Id="rId337" Type="http://schemas.openxmlformats.org/officeDocument/2006/relationships/oleObject" Target="embeddings/oleObject214.bin"/><Relationship Id="rId2018" Type="http://schemas.openxmlformats.org/officeDocument/2006/relationships/oleObject" Target="embeddings/oleObject1087.bin"/><Relationship Id="rId3416" Type="http://schemas.openxmlformats.org/officeDocument/2006/relationships/oleObject" Target="embeddings/oleObject1800.bin"/><Relationship Id="rId3830" Type="http://schemas.openxmlformats.org/officeDocument/2006/relationships/image" Target="media/image1814.wmf"/><Relationship Id="rId6986" Type="http://schemas.openxmlformats.org/officeDocument/2006/relationships/oleObject" Target="embeddings/oleObject3705.bin"/><Relationship Id="rId9045" Type="http://schemas.openxmlformats.org/officeDocument/2006/relationships/oleObject" Target="embeddings/oleObject4803.bin"/><Relationship Id="rId751" Type="http://schemas.openxmlformats.org/officeDocument/2006/relationships/image" Target="media/image314.wmf"/><Relationship Id="rId1381" Type="http://schemas.openxmlformats.org/officeDocument/2006/relationships/oleObject" Target="embeddings/oleObject755.bin"/><Relationship Id="rId2432" Type="http://schemas.openxmlformats.org/officeDocument/2006/relationships/oleObject" Target="embeddings/oleObject1302.bin"/><Relationship Id="rId5588" Type="http://schemas.openxmlformats.org/officeDocument/2006/relationships/image" Target="media/image2629.wmf"/><Relationship Id="rId6639" Type="http://schemas.openxmlformats.org/officeDocument/2006/relationships/image" Target="media/image3106.wmf"/><Relationship Id="rId404" Type="http://schemas.openxmlformats.org/officeDocument/2006/relationships/oleObject" Target="embeddings/oleObject255.bin"/><Relationship Id="rId1034" Type="http://schemas.openxmlformats.org/officeDocument/2006/relationships/image" Target="media/image453.wmf"/><Relationship Id="rId5655" Type="http://schemas.openxmlformats.org/officeDocument/2006/relationships/oleObject" Target="embeddings/oleObject2994.bin"/><Relationship Id="rId6706" Type="http://schemas.openxmlformats.org/officeDocument/2006/relationships/oleObject" Target="embeddings/oleObject3564.bin"/><Relationship Id="rId8061" Type="http://schemas.openxmlformats.org/officeDocument/2006/relationships/oleObject" Target="embeddings/oleObject4285.bin"/><Relationship Id="rId9112" Type="http://schemas.openxmlformats.org/officeDocument/2006/relationships/image" Target="media/image4269.wmf"/><Relationship Id="rId1101" Type="http://schemas.openxmlformats.org/officeDocument/2006/relationships/oleObject" Target="embeddings/oleObject611.bin"/><Relationship Id="rId4257" Type="http://schemas.openxmlformats.org/officeDocument/2006/relationships/oleObject" Target="embeddings/oleObject2229.bin"/><Relationship Id="rId4671" Type="http://schemas.openxmlformats.org/officeDocument/2006/relationships/oleObject" Target="embeddings/oleObject2437.bin"/><Relationship Id="rId5308" Type="http://schemas.openxmlformats.org/officeDocument/2006/relationships/image" Target="media/image2497.wmf"/><Relationship Id="rId5722" Type="http://schemas.openxmlformats.org/officeDocument/2006/relationships/image" Target="media/image2688.wmf"/><Relationship Id="rId8878" Type="http://schemas.openxmlformats.org/officeDocument/2006/relationships/image" Target="media/image4158.wmf"/><Relationship Id="rId3273" Type="http://schemas.openxmlformats.org/officeDocument/2006/relationships/image" Target="media/image1543.wmf"/><Relationship Id="rId4324" Type="http://schemas.openxmlformats.org/officeDocument/2006/relationships/image" Target="media/image2058.wmf"/><Relationship Id="rId194" Type="http://schemas.openxmlformats.org/officeDocument/2006/relationships/oleObject" Target="embeddings/oleObject122.bin"/><Relationship Id="rId1918" Type="http://schemas.openxmlformats.org/officeDocument/2006/relationships/oleObject" Target="embeddings/oleObject1036.bin"/><Relationship Id="rId6496" Type="http://schemas.openxmlformats.org/officeDocument/2006/relationships/image" Target="media/image3043.wmf"/><Relationship Id="rId7894" Type="http://schemas.openxmlformats.org/officeDocument/2006/relationships/oleObject" Target="embeddings/oleObject4200.bin"/><Relationship Id="rId8945" Type="http://schemas.openxmlformats.org/officeDocument/2006/relationships/oleObject" Target="embeddings/oleObject4750.bin"/><Relationship Id="rId261" Type="http://schemas.openxmlformats.org/officeDocument/2006/relationships/oleObject" Target="embeddings/oleObject161.bin"/><Relationship Id="rId3340" Type="http://schemas.openxmlformats.org/officeDocument/2006/relationships/oleObject" Target="embeddings/oleObject1762.bin"/><Relationship Id="rId5098" Type="http://schemas.openxmlformats.org/officeDocument/2006/relationships/image" Target="media/image2411.wmf"/><Relationship Id="rId6149" Type="http://schemas.openxmlformats.org/officeDocument/2006/relationships/oleObject" Target="embeddings/oleObject3252.bin"/><Relationship Id="rId7547" Type="http://schemas.openxmlformats.org/officeDocument/2006/relationships/oleObject" Target="embeddings/oleObject4006.bin"/><Relationship Id="rId7961" Type="http://schemas.openxmlformats.org/officeDocument/2006/relationships/oleObject" Target="embeddings/oleObject4235.bin"/><Relationship Id="rId6563" Type="http://schemas.openxmlformats.org/officeDocument/2006/relationships/oleObject" Target="embeddings/oleObject3487.bin"/><Relationship Id="rId7614" Type="http://schemas.openxmlformats.org/officeDocument/2006/relationships/image" Target="media/image3571.wmf"/><Relationship Id="rId2759" Type="http://schemas.openxmlformats.org/officeDocument/2006/relationships/oleObject" Target="embeddings/oleObject1469.bin"/><Relationship Id="rId5165" Type="http://schemas.openxmlformats.org/officeDocument/2006/relationships/oleObject" Target="embeddings/oleObject2729.bin"/><Relationship Id="rId6216" Type="http://schemas.openxmlformats.org/officeDocument/2006/relationships/image" Target="media/image2918.wmf"/><Relationship Id="rId6630" Type="http://schemas.openxmlformats.org/officeDocument/2006/relationships/oleObject" Target="embeddings/oleObject3524.bin"/><Relationship Id="rId1775" Type="http://schemas.openxmlformats.org/officeDocument/2006/relationships/oleObject" Target="embeddings/oleObject960.bin"/><Relationship Id="rId2826" Type="http://schemas.openxmlformats.org/officeDocument/2006/relationships/image" Target="media/image1320.wmf"/><Relationship Id="rId4181" Type="http://schemas.openxmlformats.org/officeDocument/2006/relationships/image" Target="media/image1987.wmf"/><Relationship Id="rId5232" Type="http://schemas.openxmlformats.org/officeDocument/2006/relationships/image" Target="media/image2464.wmf"/><Relationship Id="rId8388" Type="http://schemas.openxmlformats.org/officeDocument/2006/relationships/image" Target="media/image3927.wmf"/><Relationship Id="rId67" Type="http://schemas.openxmlformats.org/officeDocument/2006/relationships/image" Target="media/image27.wmf"/><Relationship Id="rId1428" Type="http://schemas.openxmlformats.org/officeDocument/2006/relationships/image" Target="media/image646.wmf"/><Relationship Id="rId8455" Type="http://schemas.openxmlformats.org/officeDocument/2006/relationships/oleObject" Target="embeddings/oleObject4491.bin"/><Relationship Id="rId1842" Type="http://schemas.openxmlformats.org/officeDocument/2006/relationships/oleObject" Target="embeddings/oleObject998.bin"/><Relationship Id="rId4998" Type="http://schemas.openxmlformats.org/officeDocument/2006/relationships/image" Target="media/image2361.wmf"/><Relationship Id="rId7057" Type="http://schemas.openxmlformats.org/officeDocument/2006/relationships/oleObject" Target="embeddings/oleObject3742.bin"/><Relationship Id="rId8108" Type="http://schemas.openxmlformats.org/officeDocument/2006/relationships/oleObject" Target="embeddings/oleObject4310.bin"/><Relationship Id="rId6073" Type="http://schemas.openxmlformats.org/officeDocument/2006/relationships/image" Target="media/image2861.wmf"/><Relationship Id="rId7124" Type="http://schemas.openxmlformats.org/officeDocument/2006/relationships/oleObject" Target="embeddings/oleObject3785.bin"/><Relationship Id="rId7471" Type="http://schemas.openxmlformats.org/officeDocument/2006/relationships/image" Target="media/image3500.wmf"/><Relationship Id="rId8522" Type="http://schemas.openxmlformats.org/officeDocument/2006/relationships/image" Target="media/image3993.wmf"/><Relationship Id="rId3667" Type="http://schemas.openxmlformats.org/officeDocument/2006/relationships/image" Target="media/image1733.wmf"/><Relationship Id="rId4718" Type="http://schemas.openxmlformats.org/officeDocument/2006/relationships/image" Target="media/image2246.wmf"/><Relationship Id="rId588" Type="http://schemas.openxmlformats.org/officeDocument/2006/relationships/oleObject" Target="embeddings/oleObject350.bin"/><Relationship Id="rId2269" Type="http://schemas.openxmlformats.org/officeDocument/2006/relationships/oleObject" Target="embeddings/oleObject1213.bin"/><Relationship Id="rId2683" Type="http://schemas.openxmlformats.org/officeDocument/2006/relationships/oleObject" Target="embeddings/oleObject1431.bin"/><Relationship Id="rId3734" Type="http://schemas.openxmlformats.org/officeDocument/2006/relationships/oleObject" Target="embeddings/oleObject1964.bin"/><Relationship Id="rId6140" Type="http://schemas.openxmlformats.org/officeDocument/2006/relationships/oleObject" Target="embeddings/oleObject3244.bin"/><Relationship Id="rId655" Type="http://schemas.openxmlformats.org/officeDocument/2006/relationships/oleObject" Target="embeddings/oleObject384.bin"/><Relationship Id="rId1285" Type="http://schemas.openxmlformats.org/officeDocument/2006/relationships/oleObject" Target="embeddings/oleObject706.bin"/><Relationship Id="rId2336" Type="http://schemas.openxmlformats.org/officeDocument/2006/relationships/oleObject" Target="embeddings/oleObject1252.bin"/><Relationship Id="rId2750" Type="http://schemas.openxmlformats.org/officeDocument/2006/relationships/image" Target="media/image1282.wmf"/><Relationship Id="rId3801" Type="http://schemas.openxmlformats.org/officeDocument/2006/relationships/oleObject" Target="embeddings/oleObject1998.bin"/><Relationship Id="rId6957" Type="http://schemas.openxmlformats.org/officeDocument/2006/relationships/oleObject" Target="embeddings/oleObject3690.bin"/><Relationship Id="rId308" Type="http://schemas.openxmlformats.org/officeDocument/2006/relationships/oleObject" Target="embeddings/oleObject196.bin"/><Relationship Id="rId722" Type="http://schemas.openxmlformats.org/officeDocument/2006/relationships/oleObject" Target="embeddings/oleObject419.bin"/><Relationship Id="rId1352" Type="http://schemas.openxmlformats.org/officeDocument/2006/relationships/image" Target="media/image608.wmf"/><Relationship Id="rId2403" Type="http://schemas.openxmlformats.org/officeDocument/2006/relationships/image" Target="media/image1112.wmf"/><Relationship Id="rId5559" Type="http://schemas.openxmlformats.org/officeDocument/2006/relationships/image" Target="media/image2616.wmf"/><Relationship Id="rId9016" Type="http://schemas.openxmlformats.org/officeDocument/2006/relationships/image" Target="media/image4227.wmf"/><Relationship Id="rId1005" Type="http://schemas.openxmlformats.org/officeDocument/2006/relationships/oleObject" Target="embeddings/oleObject563.bin"/><Relationship Id="rId4575" Type="http://schemas.openxmlformats.org/officeDocument/2006/relationships/oleObject" Target="embeddings/oleObject2389.bin"/><Relationship Id="rId5973" Type="http://schemas.openxmlformats.org/officeDocument/2006/relationships/oleObject" Target="embeddings/oleObject3158.bin"/><Relationship Id="rId8032" Type="http://schemas.openxmlformats.org/officeDocument/2006/relationships/image" Target="media/image3758.wmf"/><Relationship Id="rId3177" Type="http://schemas.openxmlformats.org/officeDocument/2006/relationships/image" Target="media/image1495.wmf"/><Relationship Id="rId4228" Type="http://schemas.openxmlformats.org/officeDocument/2006/relationships/image" Target="media/image2010.wmf"/><Relationship Id="rId5626" Type="http://schemas.openxmlformats.org/officeDocument/2006/relationships/image" Target="media/image2648.wmf"/><Relationship Id="rId3591" Type="http://schemas.openxmlformats.org/officeDocument/2006/relationships/image" Target="media/image1695.wmf"/><Relationship Id="rId4642" Type="http://schemas.openxmlformats.org/officeDocument/2006/relationships/image" Target="media/image2216.wmf"/><Relationship Id="rId7798" Type="http://schemas.openxmlformats.org/officeDocument/2006/relationships/oleObject" Target="embeddings/oleObject4152.bin"/><Relationship Id="rId8849" Type="http://schemas.openxmlformats.org/officeDocument/2006/relationships/oleObject" Target="embeddings/oleObject4702.bin"/><Relationship Id="rId2193" Type="http://schemas.openxmlformats.org/officeDocument/2006/relationships/oleObject" Target="embeddings/oleObject1175.bin"/><Relationship Id="rId3244" Type="http://schemas.openxmlformats.org/officeDocument/2006/relationships/oleObject" Target="embeddings/oleObject1712.bin"/><Relationship Id="rId7865" Type="http://schemas.openxmlformats.org/officeDocument/2006/relationships/image" Target="media/image3676.wmf"/><Relationship Id="rId8916" Type="http://schemas.openxmlformats.org/officeDocument/2006/relationships/image" Target="media/image4177.wmf"/><Relationship Id="rId165" Type="http://schemas.openxmlformats.org/officeDocument/2006/relationships/image" Target="media/image59.wmf"/><Relationship Id="rId2260" Type="http://schemas.openxmlformats.org/officeDocument/2006/relationships/image" Target="media/image1048.wmf"/><Relationship Id="rId3311" Type="http://schemas.openxmlformats.org/officeDocument/2006/relationships/image" Target="media/image1561.wmf"/><Relationship Id="rId6467" Type="http://schemas.openxmlformats.org/officeDocument/2006/relationships/oleObject" Target="embeddings/oleObject3434.bin"/><Relationship Id="rId6881" Type="http://schemas.openxmlformats.org/officeDocument/2006/relationships/oleObject" Target="embeddings/oleObject3652.bin"/><Relationship Id="rId7518" Type="http://schemas.openxmlformats.org/officeDocument/2006/relationships/image" Target="media/image3523.wmf"/><Relationship Id="rId7932" Type="http://schemas.openxmlformats.org/officeDocument/2006/relationships/oleObject" Target="embeddings/oleObject4219.bin"/><Relationship Id="rId232" Type="http://schemas.openxmlformats.org/officeDocument/2006/relationships/image" Target="media/image82.wmf"/><Relationship Id="rId5069" Type="http://schemas.openxmlformats.org/officeDocument/2006/relationships/oleObject" Target="embeddings/oleObject2669.bin"/><Relationship Id="rId5483" Type="http://schemas.openxmlformats.org/officeDocument/2006/relationships/image" Target="media/image2578.wmf"/><Relationship Id="rId6534" Type="http://schemas.openxmlformats.org/officeDocument/2006/relationships/image" Target="media/image3062.wmf"/><Relationship Id="rId1679" Type="http://schemas.openxmlformats.org/officeDocument/2006/relationships/oleObject" Target="embeddings/oleObject905.bin"/><Relationship Id="rId4085" Type="http://schemas.openxmlformats.org/officeDocument/2006/relationships/image" Target="media/image1939.wmf"/><Relationship Id="rId5136" Type="http://schemas.openxmlformats.org/officeDocument/2006/relationships/image" Target="media/image2428.wmf"/><Relationship Id="rId4152" Type="http://schemas.openxmlformats.org/officeDocument/2006/relationships/oleObject" Target="embeddings/oleObject2176.bin"/><Relationship Id="rId5203" Type="http://schemas.openxmlformats.org/officeDocument/2006/relationships/oleObject" Target="embeddings/oleObject2749.bin"/><Relationship Id="rId5550" Type="http://schemas.openxmlformats.org/officeDocument/2006/relationships/oleObject" Target="embeddings/oleObject2935.bin"/><Relationship Id="rId6601" Type="http://schemas.openxmlformats.org/officeDocument/2006/relationships/image" Target="media/image3089.wmf"/><Relationship Id="rId8359" Type="http://schemas.openxmlformats.org/officeDocument/2006/relationships/oleObject" Target="embeddings/oleObject4443.bin"/><Relationship Id="rId1746" Type="http://schemas.openxmlformats.org/officeDocument/2006/relationships/image" Target="media/image800.wmf"/><Relationship Id="rId8773" Type="http://schemas.openxmlformats.org/officeDocument/2006/relationships/image" Target="media/image4109.wmf"/><Relationship Id="rId38" Type="http://schemas.openxmlformats.org/officeDocument/2006/relationships/oleObject" Target="embeddings/oleObject18.bin"/><Relationship Id="rId1813" Type="http://schemas.openxmlformats.org/officeDocument/2006/relationships/oleObject" Target="embeddings/oleObject982.bin"/><Relationship Id="rId4969" Type="http://schemas.openxmlformats.org/officeDocument/2006/relationships/oleObject" Target="embeddings/oleObject2619.bin"/><Relationship Id="rId7375" Type="http://schemas.openxmlformats.org/officeDocument/2006/relationships/image" Target="media/image3454.wmf"/><Relationship Id="rId8426" Type="http://schemas.openxmlformats.org/officeDocument/2006/relationships/image" Target="media/image3946.wmf"/><Relationship Id="rId8840" Type="http://schemas.openxmlformats.org/officeDocument/2006/relationships/image" Target="media/image4139.wmf"/><Relationship Id="rId3985" Type="http://schemas.openxmlformats.org/officeDocument/2006/relationships/oleObject" Target="embeddings/oleObject2092.bin"/><Relationship Id="rId6391" Type="http://schemas.openxmlformats.org/officeDocument/2006/relationships/image" Target="media/image2997.wmf"/><Relationship Id="rId7028" Type="http://schemas.openxmlformats.org/officeDocument/2006/relationships/oleObject" Target="embeddings/oleObject3726.bin"/><Relationship Id="rId7442" Type="http://schemas.openxmlformats.org/officeDocument/2006/relationships/oleObject" Target="embeddings/oleObject3951.bin"/><Relationship Id="rId2587" Type="http://schemas.openxmlformats.org/officeDocument/2006/relationships/image" Target="media/image1201.wmf"/><Relationship Id="rId3638" Type="http://schemas.openxmlformats.org/officeDocument/2006/relationships/oleObject" Target="embeddings/oleObject1916.bin"/><Relationship Id="rId6044" Type="http://schemas.openxmlformats.org/officeDocument/2006/relationships/oleObject" Target="embeddings/oleObject3194.bin"/><Relationship Id="rId559" Type="http://schemas.openxmlformats.org/officeDocument/2006/relationships/image" Target="media/image220.wmf"/><Relationship Id="rId1189" Type="http://schemas.openxmlformats.org/officeDocument/2006/relationships/image" Target="media/image530.wmf"/><Relationship Id="rId5060" Type="http://schemas.openxmlformats.org/officeDocument/2006/relationships/image" Target="media/image2392.wmf"/><Relationship Id="rId6111" Type="http://schemas.openxmlformats.org/officeDocument/2006/relationships/oleObject" Target="embeddings/oleObject3228.bin"/><Relationship Id="rId9267" Type="http://schemas.openxmlformats.org/officeDocument/2006/relationships/oleObject" Target="embeddings/oleObject4916.bin"/><Relationship Id="rId626" Type="http://schemas.openxmlformats.org/officeDocument/2006/relationships/oleObject" Target="embeddings/oleObject369.bin"/><Relationship Id="rId973" Type="http://schemas.openxmlformats.org/officeDocument/2006/relationships/oleObject" Target="embeddings/oleObject547.bin"/><Relationship Id="rId1256" Type="http://schemas.openxmlformats.org/officeDocument/2006/relationships/image" Target="media/image563.wmf"/><Relationship Id="rId2307" Type="http://schemas.openxmlformats.org/officeDocument/2006/relationships/oleObject" Target="embeddings/oleObject1232.bin"/><Relationship Id="rId2654" Type="http://schemas.openxmlformats.org/officeDocument/2006/relationships/oleObject" Target="embeddings/oleObject1416.bin"/><Relationship Id="rId3705" Type="http://schemas.openxmlformats.org/officeDocument/2006/relationships/image" Target="media/image1752.wmf"/><Relationship Id="rId8283" Type="http://schemas.openxmlformats.org/officeDocument/2006/relationships/oleObject" Target="embeddings/oleObject4404.bin"/><Relationship Id="rId1670" Type="http://schemas.openxmlformats.org/officeDocument/2006/relationships/image" Target="media/image766.wmf"/><Relationship Id="rId2721" Type="http://schemas.openxmlformats.org/officeDocument/2006/relationships/oleObject" Target="embeddings/oleObject1450.bin"/><Relationship Id="rId5877" Type="http://schemas.openxmlformats.org/officeDocument/2006/relationships/image" Target="media/image2764.wmf"/><Relationship Id="rId6928" Type="http://schemas.openxmlformats.org/officeDocument/2006/relationships/image" Target="media/image3249.wmf"/><Relationship Id="rId1323" Type="http://schemas.openxmlformats.org/officeDocument/2006/relationships/oleObject" Target="embeddings/oleObject726.bin"/><Relationship Id="rId4479" Type="http://schemas.openxmlformats.org/officeDocument/2006/relationships/oleObject" Target="embeddings/oleObject2341.bin"/><Relationship Id="rId4893" Type="http://schemas.openxmlformats.org/officeDocument/2006/relationships/oleObject" Target="embeddings/oleObject2574.bin"/><Relationship Id="rId5944" Type="http://schemas.openxmlformats.org/officeDocument/2006/relationships/image" Target="media/image2797.wmf"/><Relationship Id="rId8350" Type="http://schemas.openxmlformats.org/officeDocument/2006/relationships/oleObject" Target="embeddings/oleObject4438.bin"/><Relationship Id="rId3495" Type="http://schemas.openxmlformats.org/officeDocument/2006/relationships/image" Target="media/image1650.wmf"/><Relationship Id="rId4546" Type="http://schemas.openxmlformats.org/officeDocument/2006/relationships/image" Target="media/image2168.wmf"/><Relationship Id="rId4960" Type="http://schemas.openxmlformats.org/officeDocument/2006/relationships/image" Target="media/image2342.wmf"/><Relationship Id="rId8003" Type="http://schemas.openxmlformats.org/officeDocument/2006/relationships/oleObject" Target="embeddings/oleObject4256.bin"/><Relationship Id="rId2097" Type="http://schemas.openxmlformats.org/officeDocument/2006/relationships/image" Target="media/image967.wmf"/><Relationship Id="rId3148" Type="http://schemas.openxmlformats.org/officeDocument/2006/relationships/oleObject" Target="embeddings/oleObject1664.bin"/><Relationship Id="rId3562" Type="http://schemas.openxmlformats.org/officeDocument/2006/relationships/oleObject" Target="embeddings/oleObject1878.bin"/><Relationship Id="rId4613" Type="http://schemas.openxmlformats.org/officeDocument/2006/relationships/oleObject" Target="embeddings/oleObject2408.bin"/><Relationship Id="rId7769" Type="http://schemas.openxmlformats.org/officeDocument/2006/relationships/image" Target="media/image3628.wmf"/><Relationship Id="rId483" Type="http://schemas.openxmlformats.org/officeDocument/2006/relationships/oleObject" Target="embeddings/oleObject297.bin"/><Relationship Id="rId2164" Type="http://schemas.openxmlformats.org/officeDocument/2006/relationships/image" Target="media/image1000.wmf"/><Relationship Id="rId3215" Type="http://schemas.openxmlformats.org/officeDocument/2006/relationships/image" Target="media/image1514.wmf"/><Relationship Id="rId6785" Type="http://schemas.openxmlformats.org/officeDocument/2006/relationships/image" Target="media/image3178.wmf"/><Relationship Id="rId9191" Type="http://schemas.openxmlformats.org/officeDocument/2006/relationships/oleObject" Target="embeddings/oleObject4878.bin"/><Relationship Id="rId136" Type="http://schemas.openxmlformats.org/officeDocument/2006/relationships/oleObject" Target="embeddings/oleObject77.bin"/><Relationship Id="rId550" Type="http://schemas.openxmlformats.org/officeDocument/2006/relationships/oleObject" Target="embeddings/oleObject331.bin"/><Relationship Id="rId1180" Type="http://schemas.openxmlformats.org/officeDocument/2006/relationships/oleObject" Target="embeddings/oleObject651.bin"/><Relationship Id="rId2231" Type="http://schemas.openxmlformats.org/officeDocument/2006/relationships/oleObject" Target="embeddings/oleObject1194.bin"/><Relationship Id="rId5387" Type="http://schemas.openxmlformats.org/officeDocument/2006/relationships/oleObject" Target="embeddings/oleObject2849.bin"/><Relationship Id="rId6438" Type="http://schemas.openxmlformats.org/officeDocument/2006/relationships/image" Target="media/image3017.wmf"/><Relationship Id="rId7836" Type="http://schemas.openxmlformats.org/officeDocument/2006/relationships/oleObject" Target="embeddings/oleObject4171.bin"/><Relationship Id="rId203" Type="http://schemas.openxmlformats.org/officeDocument/2006/relationships/image" Target="media/image73.wmf"/><Relationship Id="rId6852" Type="http://schemas.openxmlformats.org/officeDocument/2006/relationships/image" Target="media/image3211.wmf"/><Relationship Id="rId7903" Type="http://schemas.openxmlformats.org/officeDocument/2006/relationships/image" Target="media/image3695.wmf"/><Relationship Id="rId1997" Type="http://schemas.openxmlformats.org/officeDocument/2006/relationships/image" Target="media/image917.wmf"/><Relationship Id="rId4056" Type="http://schemas.openxmlformats.org/officeDocument/2006/relationships/oleObject" Target="embeddings/oleObject2128.bin"/><Relationship Id="rId5454" Type="http://schemas.openxmlformats.org/officeDocument/2006/relationships/image" Target="media/image2564.wmf"/><Relationship Id="rId6505" Type="http://schemas.openxmlformats.org/officeDocument/2006/relationships/oleObject" Target="embeddings/oleObject3454.bin"/><Relationship Id="rId4470" Type="http://schemas.openxmlformats.org/officeDocument/2006/relationships/image" Target="media/image2130.wmf"/><Relationship Id="rId5107" Type="http://schemas.openxmlformats.org/officeDocument/2006/relationships/oleObject" Target="embeddings/oleObject2688.bin"/><Relationship Id="rId5521" Type="http://schemas.openxmlformats.org/officeDocument/2006/relationships/image" Target="media/image2597.wmf"/><Relationship Id="rId8677" Type="http://schemas.openxmlformats.org/officeDocument/2006/relationships/image" Target="media/image4066.wmf"/><Relationship Id="rId1717" Type="http://schemas.openxmlformats.org/officeDocument/2006/relationships/oleObject" Target="embeddings/oleObject925.bin"/><Relationship Id="rId3072" Type="http://schemas.openxmlformats.org/officeDocument/2006/relationships/oleObject" Target="embeddings/oleObject1626.bin"/><Relationship Id="rId4123" Type="http://schemas.openxmlformats.org/officeDocument/2006/relationships/image" Target="media/image1958.wmf"/><Relationship Id="rId7279" Type="http://schemas.openxmlformats.org/officeDocument/2006/relationships/oleObject" Target="embeddings/oleObject3869.bin"/><Relationship Id="rId7693" Type="http://schemas.openxmlformats.org/officeDocument/2006/relationships/oleObject" Target="embeddings/oleObject4086.bin"/><Relationship Id="rId8744" Type="http://schemas.openxmlformats.org/officeDocument/2006/relationships/image" Target="media/image4096.wmf"/><Relationship Id="rId3889" Type="http://schemas.openxmlformats.org/officeDocument/2006/relationships/image" Target="media/image1842.wmf"/><Relationship Id="rId6295" Type="http://schemas.openxmlformats.org/officeDocument/2006/relationships/oleObject" Target="embeddings/oleObject3334.bin"/><Relationship Id="rId7346" Type="http://schemas.openxmlformats.org/officeDocument/2006/relationships/oleObject" Target="embeddings/oleObject3903.bin"/><Relationship Id="rId6362" Type="http://schemas.openxmlformats.org/officeDocument/2006/relationships/oleObject" Target="embeddings/oleObject3376.bin"/><Relationship Id="rId7413" Type="http://schemas.openxmlformats.org/officeDocument/2006/relationships/image" Target="media/image3473.wmf"/><Relationship Id="rId7760" Type="http://schemas.openxmlformats.org/officeDocument/2006/relationships/oleObject" Target="embeddings/oleObject4133.bin"/><Relationship Id="rId8811" Type="http://schemas.openxmlformats.org/officeDocument/2006/relationships/image" Target="media/image4126.wmf"/><Relationship Id="rId3956" Type="http://schemas.openxmlformats.org/officeDocument/2006/relationships/image" Target="media/image1875.wmf"/><Relationship Id="rId6015" Type="http://schemas.openxmlformats.org/officeDocument/2006/relationships/image" Target="media/image2832.wmf"/><Relationship Id="rId877" Type="http://schemas.openxmlformats.org/officeDocument/2006/relationships/image" Target="media/image377.wmf"/><Relationship Id="rId2558" Type="http://schemas.openxmlformats.org/officeDocument/2006/relationships/oleObject" Target="embeddings/oleObject1368.bin"/><Relationship Id="rId2972" Type="http://schemas.openxmlformats.org/officeDocument/2006/relationships/oleObject" Target="embeddings/oleObject1576.bin"/><Relationship Id="rId3609" Type="http://schemas.openxmlformats.org/officeDocument/2006/relationships/image" Target="media/image1704.wmf"/><Relationship Id="rId8187" Type="http://schemas.openxmlformats.org/officeDocument/2006/relationships/image" Target="media/image3834.wmf"/><Relationship Id="rId944" Type="http://schemas.openxmlformats.org/officeDocument/2006/relationships/oleObject" Target="embeddings/oleObject531.bin"/><Relationship Id="rId1574" Type="http://schemas.openxmlformats.org/officeDocument/2006/relationships/image" Target="media/image718.wmf"/><Relationship Id="rId2625" Type="http://schemas.openxmlformats.org/officeDocument/2006/relationships/image" Target="media/image1220.wmf"/><Relationship Id="rId5031" Type="http://schemas.openxmlformats.org/officeDocument/2006/relationships/oleObject" Target="embeddings/oleObject2650.bin"/><Relationship Id="rId9238" Type="http://schemas.openxmlformats.org/officeDocument/2006/relationships/image" Target="media/image4333.wmf"/><Relationship Id="rId1227" Type="http://schemas.openxmlformats.org/officeDocument/2006/relationships/image" Target="media/image549.wmf"/><Relationship Id="rId1641" Type="http://schemas.openxmlformats.org/officeDocument/2006/relationships/oleObject" Target="embeddings/oleObject886.bin"/><Relationship Id="rId4797" Type="http://schemas.openxmlformats.org/officeDocument/2006/relationships/oleObject" Target="embeddings/oleObject2519.bin"/><Relationship Id="rId5848" Type="http://schemas.openxmlformats.org/officeDocument/2006/relationships/oleObject" Target="embeddings/oleObject3095.bin"/><Relationship Id="rId8254" Type="http://schemas.openxmlformats.org/officeDocument/2006/relationships/image" Target="media/image3861.wmf"/><Relationship Id="rId3399" Type="http://schemas.openxmlformats.org/officeDocument/2006/relationships/image" Target="media/image1604.wmf"/><Relationship Id="rId4864" Type="http://schemas.openxmlformats.org/officeDocument/2006/relationships/oleObject" Target="embeddings/oleObject2559.bin"/><Relationship Id="rId7270" Type="http://schemas.openxmlformats.org/officeDocument/2006/relationships/image" Target="media/image3402.wmf"/><Relationship Id="rId8321" Type="http://schemas.openxmlformats.org/officeDocument/2006/relationships/oleObject" Target="embeddings/oleObject4423.bin"/><Relationship Id="rId3466" Type="http://schemas.openxmlformats.org/officeDocument/2006/relationships/image" Target="media/image1636.wmf"/><Relationship Id="rId4517" Type="http://schemas.openxmlformats.org/officeDocument/2006/relationships/oleObject" Target="embeddings/oleObject2360.bin"/><Relationship Id="rId5915" Type="http://schemas.openxmlformats.org/officeDocument/2006/relationships/image" Target="media/image2783.wmf"/><Relationship Id="rId387" Type="http://schemas.openxmlformats.org/officeDocument/2006/relationships/oleObject" Target="embeddings/oleObject243.bin"/><Relationship Id="rId2068" Type="http://schemas.openxmlformats.org/officeDocument/2006/relationships/oleObject" Target="embeddings/oleObject1112.bin"/><Relationship Id="rId3119" Type="http://schemas.openxmlformats.org/officeDocument/2006/relationships/image" Target="media/image1466.wmf"/><Relationship Id="rId3880" Type="http://schemas.openxmlformats.org/officeDocument/2006/relationships/image" Target="media/image1839.wmf"/><Relationship Id="rId4931" Type="http://schemas.openxmlformats.org/officeDocument/2006/relationships/oleObject" Target="embeddings/oleObject2600.bin"/><Relationship Id="rId9095" Type="http://schemas.openxmlformats.org/officeDocument/2006/relationships/oleObject" Target="embeddings/oleObject4831.bin"/><Relationship Id="rId1084" Type="http://schemas.openxmlformats.org/officeDocument/2006/relationships/image" Target="media/image478.wmf"/><Relationship Id="rId2482" Type="http://schemas.openxmlformats.org/officeDocument/2006/relationships/oleObject" Target="embeddings/oleObject1329.bin"/><Relationship Id="rId3533" Type="http://schemas.openxmlformats.org/officeDocument/2006/relationships/image" Target="media/image1669.wmf"/><Relationship Id="rId6689" Type="http://schemas.openxmlformats.org/officeDocument/2006/relationships/image" Target="media/image3131.wmf"/><Relationship Id="rId9162" Type="http://schemas.openxmlformats.org/officeDocument/2006/relationships/image" Target="media/image4294.wmf"/><Relationship Id="rId107" Type="http://schemas.openxmlformats.org/officeDocument/2006/relationships/image" Target="media/image41.wmf"/><Relationship Id="rId454" Type="http://schemas.openxmlformats.org/officeDocument/2006/relationships/image" Target="media/image168.wmf"/><Relationship Id="rId2135" Type="http://schemas.openxmlformats.org/officeDocument/2006/relationships/image" Target="media/image986.wmf"/><Relationship Id="rId3600" Type="http://schemas.openxmlformats.org/officeDocument/2006/relationships/oleObject" Target="embeddings/oleObject1897.bin"/><Relationship Id="rId6756" Type="http://schemas.openxmlformats.org/officeDocument/2006/relationships/image" Target="media/image3163.wmf"/><Relationship Id="rId7807" Type="http://schemas.openxmlformats.org/officeDocument/2006/relationships/image" Target="media/image3647.wmf"/><Relationship Id="rId521" Type="http://schemas.openxmlformats.org/officeDocument/2006/relationships/oleObject" Target="embeddings/oleObject316.bin"/><Relationship Id="rId1151" Type="http://schemas.openxmlformats.org/officeDocument/2006/relationships/oleObject" Target="embeddings/oleObject636.bin"/><Relationship Id="rId2202" Type="http://schemas.openxmlformats.org/officeDocument/2006/relationships/image" Target="media/image1019.wmf"/><Relationship Id="rId5358" Type="http://schemas.openxmlformats.org/officeDocument/2006/relationships/image" Target="media/image2520.wmf"/><Relationship Id="rId5772" Type="http://schemas.openxmlformats.org/officeDocument/2006/relationships/oleObject" Target="embeddings/oleObject3057.bin"/><Relationship Id="rId6409" Type="http://schemas.openxmlformats.org/officeDocument/2006/relationships/oleObject" Target="embeddings/oleObject3403.bin"/><Relationship Id="rId6823" Type="http://schemas.openxmlformats.org/officeDocument/2006/relationships/oleObject" Target="embeddings/oleObject3623.bin"/><Relationship Id="rId1968" Type="http://schemas.openxmlformats.org/officeDocument/2006/relationships/oleObject" Target="embeddings/oleObject1061.bin"/><Relationship Id="rId4374" Type="http://schemas.openxmlformats.org/officeDocument/2006/relationships/oleObject" Target="embeddings/oleObject2287.bin"/><Relationship Id="rId5425" Type="http://schemas.openxmlformats.org/officeDocument/2006/relationships/oleObject" Target="embeddings/oleObject2869.bin"/><Relationship Id="rId8995" Type="http://schemas.openxmlformats.org/officeDocument/2006/relationships/oleObject" Target="embeddings/oleObject4775.bin"/><Relationship Id="rId3390" Type="http://schemas.openxmlformats.org/officeDocument/2006/relationships/oleObject" Target="embeddings/oleObject1787.bin"/><Relationship Id="rId4027" Type="http://schemas.openxmlformats.org/officeDocument/2006/relationships/image" Target="media/image1910.wmf"/><Relationship Id="rId4441" Type="http://schemas.openxmlformats.org/officeDocument/2006/relationships/oleObject" Target="embeddings/oleObject2322.bin"/><Relationship Id="rId7597" Type="http://schemas.openxmlformats.org/officeDocument/2006/relationships/oleObject" Target="embeddings/oleObject4031.bin"/><Relationship Id="rId8648" Type="http://schemas.openxmlformats.org/officeDocument/2006/relationships/oleObject" Target="embeddings/oleObject4592.bin"/><Relationship Id="rId3043" Type="http://schemas.openxmlformats.org/officeDocument/2006/relationships/image" Target="media/image1428.wmf"/><Relationship Id="rId6199" Type="http://schemas.openxmlformats.org/officeDocument/2006/relationships/image" Target="media/image2911.wmf"/><Relationship Id="rId6266" Type="http://schemas.openxmlformats.org/officeDocument/2006/relationships/image" Target="media/image2943.wmf"/><Relationship Id="rId7664" Type="http://schemas.openxmlformats.org/officeDocument/2006/relationships/image" Target="media/image3592.wmf"/><Relationship Id="rId8715" Type="http://schemas.openxmlformats.org/officeDocument/2006/relationships/oleObject" Target="embeddings/oleObject4630.bin"/><Relationship Id="rId3110" Type="http://schemas.openxmlformats.org/officeDocument/2006/relationships/oleObject" Target="embeddings/oleObject1645.bin"/><Relationship Id="rId6680" Type="http://schemas.openxmlformats.org/officeDocument/2006/relationships/oleObject" Target="embeddings/oleObject3550.bin"/><Relationship Id="rId7317" Type="http://schemas.openxmlformats.org/officeDocument/2006/relationships/image" Target="media/image3425.wmf"/><Relationship Id="rId7731" Type="http://schemas.openxmlformats.org/officeDocument/2006/relationships/oleObject" Target="embeddings/oleObject4111.bin"/><Relationship Id="rId2876" Type="http://schemas.openxmlformats.org/officeDocument/2006/relationships/oleObject" Target="embeddings/oleObject1528.bin"/><Relationship Id="rId3927" Type="http://schemas.openxmlformats.org/officeDocument/2006/relationships/image" Target="media/image1861.wmf"/><Relationship Id="rId5282" Type="http://schemas.openxmlformats.org/officeDocument/2006/relationships/image" Target="media/image2484.wmf"/><Relationship Id="rId6333" Type="http://schemas.openxmlformats.org/officeDocument/2006/relationships/oleObject" Target="embeddings/oleObject3354.bin"/><Relationship Id="rId848" Type="http://schemas.openxmlformats.org/officeDocument/2006/relationships/oleObject" Target="embeddings/oleObject482.bin"/><Relationship Id="rId1478" Type="http://schemas.openxmlformats.org/officeDocument/2006/relationships/image" Target="media/image671.wmf"/><Relationship Id="rId1892" Type="http://schemas.openxmlformats.org/officeDocument/2006/relationships/oleObject" Target="embeddings/oleObject1023.bin"/><Relationship Id="rId2529" Type="http://schemas.openxmlformats.org/officeDocument/2006/relationships/image" Target="media/image1172.wmf"/><Relationship Id="rId6400" Type="http://schemas.openxmlformats.org/officeDocument/2006/relationships/oleObject" Target="embeddings/oleObject3395.bin"/><Relationship Id="rId915" Type="http://schemas.openxmlformats.org/officeDocument/2006/relationships/oleObject" Target="embeddings/oleObject516.bin"/><Relationship Id="rId1545" Type="http://schemas.openxmlformats.org/officeDocument/2006/relationships/oleObject" Target="embeddings/oleObject838.bin"/><Relationship Id="rId2943" Type="http://schemas.openxmlformats.org/officeDocument/2006/relationships/image" Target="media/image1378.wmf"/><Relationship Id="rId5002" Type="http://schemas.openxmlformats.org/officeDocument/2006/relationships/image" Target="media/image2363.wmf"/><Relationship Id="rId8158" Type="http://schemas.openxmlformats.org/officeDocument/2006/relationships/oleObject" Target="embeddings/oleObject4335.bin"/><Relationship Id="rId8572" Type="http://schemas.openxmlformats.org/officeDocument/2006/relationships/oleObject" Target="embeddings/oleObject4552.bin"/><Relationship Id="rId9209" Type="http://schemas.openxmlformats.org/officeDocument/2006/relationships/oleObject" Target="embeddings/oleObject4887.bin"/><Relationship Id="rId7174" Type="http://schemas.openxmlformats.org/officeDocument/2006/relationships/image" Target="media/image3359.wmf"/><Relationship Id="rId8225" Type="http://schemas.openxmlformats.org/officeDocument/2006/relationships/oleObject" Target="embeddings/oleObject4374.bin"/><Relationship Id="rId1612" Type="http://schemas.openxmlformats.org/officeDocument/2006/relationships/image" Target="media/image737.wmf"/><Relationship Id="rId4768" Type="http://schemas.openxmlformats.org/officeDocument/2006/relationships/image" Target="media/image2265.emf"/><Relationship Id="rId5819" Type="http://schemas.openxmlformats.org/officeDocument/2006/relationships/image" Target="media/image2735.wmf"/><Relationship Id="rId6190" Type="http://schemas.openxmlformats.org/officeDocument/2006/relationships/image" Target="media/image2908.wmf"/><Relationship Id="rId3784" Type="http://schemas.openxmlformats.org/officeDocument/2006/relationships/image" Target="media/image1791.wmf"/><Relationship Id="rId4835" Type="http://schemas.openxmlformats.org/officeDocument/2006/relationships/oleObject" Target="embeddings/oleObject2545.bin"/><Relationship Id="rId7241" Type="http://schemas.openxmlformats.org/officeDocument/2006/relationships/oleObject" Target="embeddings/oleObject3848.bin"/><Relationship Id="rId2386" Type="http://schemas.openxmlformats.org/officeDocument/2006/relationships/oleObject" Target="embeddings/oleObject1279.bin"/><Relationship Id="rId3437" Type="http://schemas.openxmlformats.org/officeDocument/2006/relationships/image" Target="media/image1623.wmf"/><Relationship Id="rId3851" Type="http://schemas.openxmlformats.org/officeDocument/2006/relationships/oleObject" Target="embeddings/oleObject2023.bin"/><Relationship Id="rId4902" Type="http://schemas.openxmlformats.org/officeDocument/2006/relationships/oleObject" Target="embeddings/oleObject2583.bin"/><Relationship Id="rId358" Type="http://schemas.openxmlformats.org/officeDocument/2006/relationships/image" Target="media/image128.wmf"/><Relationship Id="rId772" Type="http://schemas.openxmlformats.org/officeDocument/2006/relationships/oleObject" Target="embeddings/oleObject444.bin"/><Relationship Id="rId2039" Type="http://schemas.openxmlformats.org/officeDocument/2006/relationships/image" Target="media/image938.wmf"/><Relationship Id="rId2453" Type="http://schemas.openxmlformats.org/officeDocument/2006/relationships/image" Target="media/image1137.wmf"/><Relationship Id="rId3504" Type="http://schemas.openxmlformats.org/officeDocument/2006/relationships/oleObject" Target="embeddings/oleObject1846.bin"/><Relationship Id="rId9066" Type="http://schemas.openxmlformats.org/officeDocument/2006/relationships/image" Target="media/image4248.wmf"/><Relationship Id="rId425" Type="http://schemas.openxmlformats.org/officeDocument/2006/relationships/oleObject" Target="embeddings/oleObject267.bin"/><Relationship Id="rId1055" Type="http://schemas.openxmlformats.org/officeDocument/2006/relationships/oleObject" Target="embeddings/oleObject588.bin"/><Relationship Id="rId2106" Type="http://schemas.openxmlformats.org/officeDocument/2006/relationships/oleObject" Target="embeddings/oleObject1131.bin"/><Relationship Id="rId2520" Type="http://schemas.openxmlformats.org/officeDocument/2006/relationships/oleObject" Target="embeddings/oleObject1349.bin"/><Relationship Id="rId5676" Type="http://schemas.openxmlformats.org/officeDocument/2006/relationships/image" Target="media/image2667.wmf"/><Relationship Id="rId6727" Type="http://schemas.openxmlformats.org/officeDocument/2006/relationships/oleObject" Target="embeddings/oleObject3575.bin"/><Relationship Id="rId8082" Type="http://schemas.openxmlformats.org/officeDocument/2006/relationships/oleObject" Target="embeddings/oleObject4296.bin"/><Relationship Id="rId9133" Type="http://schemas.openxmlformats.org/officeDocument/2006/relationships/oleObject" Target="embeddings/oleObject4850.bin"/><Relationship Id="rId1122" Type="http://schemas.openxmlformats.org/officeDocument/2006/relationships/image" Target="media/image497.wmf"/><Relationship Id="rId4278" Type="http://schemas.openxmlformats.org/officeDocument/2006/relationships/image" Target="media/image2035.wmf"/><Relationship Id="rId5329" Type="http://schemas.openxmlformats.org/officeDocument/2006/relationships/oleObject" Target="embeddings/oleObject2818.bin"/><Relationship Id="rId9200" Type="http://schemas.openxmlformats.org/officeDocument/2006/relationships/image" Target="media/image4314.wmf"/><Relationship Id="rId3294" Type="http://schemas.openxmlformats.org/officeDocument/2006/relationships/oleObject" Target="embeddings/oleObject1738.bin"/><Relationship Id="rId4345" Type="http://schemas.openxmlformats.org/officeDocument/2006/relationships/image" Target="media/image2069.wmf"/><Relationship Id="rId4692" Type="http://schemas.openxmlformats.org/officeDocument/2006/relationships/image" Target="media/image2241.png"/><Relationship Id="rId5743" Type="http://schemas.openxmlformats.org/officeDocument/2006/relationships/image" Target="media/image2697.wmf"/><Relationship Id="rId8899" Type="http://schemas.openxmlformats.org/officeDocument/2006/relationships/oleObject" Target="embeddings/oleObject4727.bin"/><Relationship Id="rId1939" Type="http://schemas.openxmlformats.org/officeDocument/2006/relationships/image" Target="media/image889.wmf"/><Relationship Id="rId5810" Type="http://schemas.openxmlformats.org/officeDocument/2006/relationships/oleObject" Target="embeddings/oleObject3076.bin"/><Relationship Id="rId8966" Type="http://schemas.openxmlformats.org/officeDocument/2006/relationships/image" Target="media/image4202.wmf"/><Relationship Id="rId3361" Type="http://schemas.openxmlformats.org/officeDocument/2006/relationships/image" Target="media/image1585.wmf"/><Relationship Id="rId4412" Type="http://schemas.openxmlformats.org/officeDocument/2006/relationships/oleObject" Target="embeddings/oleObject2306.bin"/><Relationship Id="rId7568" Type="http://schemas.openxmlformats.org/officeDocument/2006/relationships/image" Target="media/image3548.wmf"/><Relationship Id="rId7982" Type="http://schemas.openxmlformats.org/officeDocument/2006/relationships/image" Target="media/image3730.wmf"/><Relationship Id="rId8619" Type="http://schemas.openxmlformats.org/officeDocument/2006/relationships/image" Target="media/image4040.wmf"/><Relationship Id="rId282" Type="http://schemas.openxmlformats.org/officeDocument/2006/relationships/oleObject" Target="embeddings/oleObject172.bin"/><Relationship Id="rId3014" Type="http://schemas.openxmlformats.org/officeDocument/2006/relationships/oleObject" Target="embeddings/oleObject1597.bin"/><Relationship Id="rId6584" Type="http://schemas.openxmlformats.org/officeDocument/2006/relationships/oleObject" Target="embeddings/oleObject3498.bin"/><Relationship Id="rId7635" Type="http://schemas.openxmlformats.org/officeDocument/2006/relationships/image" Target="media/image3582.wmf"/><Relationship Id="rId2030" Type="http://schemas.openxmlformats.org/officeDocument/2006/relationships/oleObject" Target="embeddings/oleObject1093.bin"/><Relationship Id="rId5186" Type="http://schemas.openxmlformats.org/officeDocument/2006/relationships/image" Target="media/image2442.wmf"/><Relationship Id="rId6237" Type="http://schemas.openxmlformats.org/officeDocument/2006/relationships/oleObject" Target="embeddings/oleObject3305.bin"/><Relationship Id="rId6651" Type="http://schemas.openxmlformats.org/officeDocument/2006/relationships/image" Target="media/image3112.wmf"/><Relationship Id="rId7702" Type="http://schemas.openxmlformats.org/officeDocument/2006/relationships/image" Target="media/image3608.wmf"/><Relationship Id="rId5253" Type="http://schemas.openxmlformats.org/officeDocument/2006/relationships/oleObject" Target="embeddings/oleObject2775.bin"/><Relationship Id="rId6304" Type="http://schemas.openxmlformats.org/officeDocument/2006/relationships/image" Target="media/image2962.wmf"/><Relationship Id="rId1449" Type="http://schemas.openxmlformats.org/officeDocument/2006/relationships/oleObject" Target="embeddings/oleObject789.bin"/><Relationship Id="rId1796" Type="http://schemas.openxmlformats.org/officeDocument/2006/relationships/image" Target="media/image822.wmf"/><Relationship Id="rId2847" Type="http://schemas.openxmlformats.org/officeDocument/2006/relationships/image" Target="media/image1330.wmf"/><Relationship Id="rId8476" Type="http://schemas.openxmlformats.org/officeDocument/2006/relationships/image" Target="media/image3971.wmf"/><Relationship Id="rId88" Type="http://schemas.openxmlformats.org/officeDocument/2006/relationships/oleObject" Target="embeddings/oleObject48.bin"/><Relationship Id="rId819" Type="http://schemas.openxmlformats.org/officeDocument/2006/relationships/image" Target="media/image348.wmf"/><Relationship Id="rId1863" Type="http://schemas.openxmlformats.org/officeDocument/2006/relationships/image" Target="media/image851.wmf"/><Relationship Id="rId2914" Type="http://schemas.openxmlformats.org/officeDocument/2006/relationships/oleObject" Target="embeddings/oleObject1547.bin"/><Relationship Id="rId5320" Type="http://schemas.openxmlformats.org/officeDocument/2006/relationships/image" Target="media/image2503.wmf"/><Relationship Id="rId7078" Type="http://schemas.openxmlformats.org/officeDocument/2006/relationships/oleObject" Target="embeddings/oleObject3758.bin"/><Relationship Id="rId8129" Type="http://schemas.openxmlformats.org/officeDocument/2006/relationships/image" Target="media/image3805.wmf"/><Relationship Id="rId8890" Type="http://schemas.openxmlformats.org/officeDocument/2006/relationships/image" Target="media/image4164.wmf"/><Relationship Id="rId1516" Type="http://schemas.openxmlformats.org/officeDocument/2006/relationships/image" Target="media/image689.wmf"/><Relationship Id="rId1930" Type="http://schemas.openxmlformats.org/officeDocument/2006/relationships/oleObject" Target="embeddings/oleObject1042.bin"/><Relationship Id="rId7492" Type="http://schemas.openxmlformats.org/officeDocument/2006/relationships/image" Target="media/image3510.wmf"/><Relationship Id="rId8543" Type="http://schemas.openxmlformats.org/officeDocument/2006/relationships/oleObject" Target="embeddings/oleObject4536.bin"/><Relationship Id="rId3688" Type="http://schemas.openxmlformats.org/officeDocument/2006/relationships/oleObject" Target="embeddings/oleObject1941.bin"/><Relationship Id="rId4739" Type="http://schemas.openxmlformats.org/officeDocument/2006/relationships/oleObject" Target="embeddings/oleObject2480.bin"/><Relationship Id="rId6094" Type="http://schemas.openxmlformats.org/officeDocument/2006/relationships/oleObject" Target="embeddings/oleObject3219.bin"/><Relationship Id="rId7145" Type="http://schemas.openxmlformats.org/officeDocument/2006/relationships/image" Target="media/image3346.wmf"/><Relationship Id="rId8610" Type="http://schemas.openxmlformats.org/officeDocument/2006/relationships/oleObject" Target="embeddings/oleObject4571.bin"/><Relationship Id="rId3755" Type="http://schemas.openxmlformats.org/officeDocument/2006/relationships/oleObject" Target="embeddings/oleObject1975.bin"/><Relationship Id="rId4806" Type="http://schemas.openxmlformats.org/officeDocument/2006/relationships/oleObject" Target="embeddings/oleObject2526.bin"/><Relationship Id="rId6161" Type="http://schemas.openxmlformats.org/officeDocument/2006/relationships/image" Target="media/image2894.wmf"/><Relationship Id="rId7212" Type="http://schemas.openxmlformats.org/officeDocument/2006/relationships/oleObject" Target="embeddings/oleObject3832.bin"/><Relationship Id="rId676" Type="http://schemas.openxmlformats.org/officeDocument/2006/relationships/image" Target="media/image277.wmf"/><Relationship Id="rId2357" Type="http://schemas.openxmlformats.org/officeDocument/2006/relationships/image" Target="media/image1091.wmf"/><Relationship Id="rId3408" Type="http://schemas.openxmlformats.org/officeDocument/2006/relationships/oleObject" Target="embeddings/oleObject1796.bin"/><Relationship Id="rId329" Type="http://schemas.openxmlformats.org/officeDocument/2006/relationships/oleObject" Target="embeddings/oleObject210.bin"/><Relationship Id="rId1373" Type="http://schemas.openxmlformats.org/officeDocument/2006/relationships/oleObject" Target="embeddings/oleObject751.bin"/><Relationship Id="rId2771" Type="http://schemas.openxmlformats.org/officeDocument/2006/relationships/oleObject" Target="embeddings/oleObject1475.bin"/><Relationship Id="rId3822" Type="http://schemas.openxmlformats.org/officeDocument/2006/relationships/image" Target="media/image1810.wmf"/><Relationship Id="rId6978" Type="http://schemas.openxmlformats.org/officeDocument/2006/relationships/oleObject" Target="embeddings/oleObject3701.bin"/><Relationship Id="rId9037" Type="http://schemas.openxmlformats.org/officeDocument/2006/relationships/oleObject" Target="embeddings/oleObject4797.bin"/><Relationship Id="rId743" Type="http://schemas.openxmlformats.org/officeDocument/2006/relationships/image" Target="media/image310.wmf"/><Relationship Id="rId1026" Type="http://schemas.openxmlformats.org/officeDocument/2006/relationships/image" Target="media/image449.wmf"/><Relationship Id="rId2424" Type="http://schemas.openxmlformats.org/officeDocument/2006/relationships/oleObject" Target="embeddings/oleObject1298.bin"/><Relationship Id="rId5994" Type="http://schemas.openxmlformats.org/officeDocument/2006/relationships/image" Target="media/image2822.wmf"/><Relationship Id="rId8053" Type="http://schemas.openxmlformats.org/officeDocument/2006/relationships/oleObject" Target="embeddings/oleObject4281.bin"/><Relationship Id="rId9104" Type="http://schemas.openxmlformats.org/officeDocument/2006/relationships/image" Target="media/image4265.wmf"/><Relationship Id="rId810" Type="http://schemas.openxmlformats.org/officeDocument/2006/relationships/oleObject" Target="embeddings/oleObject463.bin"/><Relationship Id="rId1440" Type="http://schemas.openxmlformats.org/officeDocument/2006/relationships/image" Target="media/image652.wmf"/><Relationship Id="rId4596" Type="http://schemas.openxmlformats.org/officeDocument/2006/relationships/image" Target="media/image2193.wmf"/><Relationship Id="rId5647" Type="http://schemas.openxmlformats.org/officeDocument/2006/relationships/oleObject" Target="embeddings/oleObject2990.bin"/><Relationship Id="rId3198" Type="http://schemas.openxmlformats.org/officeDocument/2006/relationships/oleObject" Target="embeddings/oleObject1689.bin"/><Relationship Id="rId4249" Type="http://schemas.openxmlformats.org/officeDocument/2006/relationships/oleObject" Target="embeddings/oleObject2225.bin"/><Relationship Id="rId4663" Type="http://schemas.openxmlformats.org/officeDocument/2006/relationships/oleObject" Target="embeddings/oleObject2433.bin"/><Relationship Id="rId5714" Type="http://schemas.openxmlformats.org/officeDocument/2006/relationships/image" Target="media/image2684.wmf"/><Relationship Id="rId8120" Type="http://schemas.openxmlformats.org/officeDocument/2006/relationships/oleObject" Target="embeddings/oleObject4316.bin"/><Relationship Id="rId3265" Type="http://schemas.openxmlformats.org/officeDocument/2006/relationships/image" Target="media/image1539.wmf"/><Relationship Id="rId4316" Type="http://schemas.openxmlformats.org/officeDocument/2006/relationships/image" Target="media/image2054.wmf"/><Relationship Id="rId4730" Type="http://schemas.openxmlformats.org/officeDocument/2006/relationships/oleObject" Target="embeddings/oleObject2475.bin"/><Relationship Id="rId7886" Type="http://schemas.openxmlformats.org/officeDocument/2006/relationships/oleObject" Target="embeddings/oleObject4196.bin"/><Relationship Id="rId8937" Type="http://schemas.openxmlformats.org/officeDocument/2006/relationships/oleObject" Target="embeddings/oleObject4746.bin"/><Relationship Id="rId186" Type="http://schemas.openxmlformats.org/officeDocument/2006/relationships/oleObject" Target="embeddings/oleObject114.bin"/><Relationship Id="rId2281" Type="http://schemas.openxmlformats.org/officeDocument/2006/relationships/oleObject" Target="embeddings/oleObject1219.bin"/><Relationship Id="rId3332" Type="http://schemas.openxmlformats.org/officeDocument/2006/relationships/oleObject" Target="embeddings/oleObject1758.bin"/><Relationship Id="rId6488" Type="http://schemas.openxmlformats.org/officeDocument/2006/relationships/oleObject" Target="embeddings/oleObject3445.bin"/><Relationship Id="rId7539" Type="http://schemas.openxmlformats.org/officeDocument/2006/relationships/oleObject" Target="embeddings/oleObject4002.bin"/><Relationship Id="rId253" Type="http://schemas.openxmlformats.org/officeDocument/2006/relationships/oleObject" Target="embeddings/oleObject157.bin"/><Relationship Id="rId6555" Type="http://schemas.openxmlformats.org/officeDocument/2006/relationships/oleObject" Target="embeddings/oleObject3481.bin"/><Relationship Id="rId7953" Type="http://schemas.openxmlformats.org/officeDocument/2006/relationships/oleObject" Target="embeddings/oleObject4230.bin"/><Relationship Id="rId320" Type="http://schemas.openxmlformats.org/officeDocument/2006/relationships/oleObject" Target="embeddings/oleObject202.bin"/><Relationship Id="rId2001" Type="http://schemas.openxmlformats.org/officeDocument/2006/relationships/image" Target="media/image919.wmf"/><Relationship Id="rId5157" Type="http://schemas.openxmlformats.org/officeDocument/2006/relationships/oleObject" Target="embeddings/oleObject2721.bin"/><Relationship Id="rId6208" Type="http://schemas.openxmlformats.org/officeDocument/2006/relationships/image" Target="media/image2914.wmf"/><Relationship Id="rId7606" Type="http://schemas.openxmlformats.org/officeDocument/2006/relationships/image" Target="media/image3567.wmf"/><Relationship Id="rId5571" Type="http://schemas.openxmlformats.org/officeDocument/2006/relationships/image" Target="media/image2622.wmf"/><Relationship Id="rId6622" Type="http://schemas.openxmlformats.org/officeDocument/2006/relationships/oleObject" Target="embeddings/oleObject3520.bin"/><Relationship Id="rId1767" Type="http://schemas.openxmlformats.org/officeDocument/2006/relationships/oleObject" Target="embeddings/oleObject954.bin"/><Relationship Id="rId2818" Type="http://schemas.openxmlformats.org/officeDocument/2006/relationships/image" Target="media/image1316.wmf"/><Relationship Id="rId4173" Type="http://schemas.openxmlformats.org/officeDocument/2006/relationships/image" Target="media/image1983.wmf"/><Relationship Id="rId5224" Type="http://schemas.openxmlformats.org/officeDocument/2006/relationships/image" Target="media/image2460.wmf"/><Relationship Id="rId8794" Type="http://schemas.openxmlformats.org/officeDocument/2006/relationships/oleObject" Target="embeddings/oleObject4672.bin"/><Relationship Id="rId59" Type="http://schemas.openxmlformats.org/officeDocument/2006/relationships/image" Target="media/image23.wmf"/><Relationship Id="rId1834" Type="http://schemas.openxmlformats.org/officeDocument/2006/relationships/oleObject" Target="embeddings/oleObject994.bin"/><Relationship Id="rId4240" Type="http://schemas.openxmlformats.org/officeDocument/2006/relationships/image" Target="media/image2016.wmf"/><Relationship Id="rId7396" Type="http://schemas.openxmlformats.org/officeDocument/2006/relationships/oleObject" Target="embeddings/oleObject3928.bin"/><Relationship Id="rId8447" Type="http://schemas.openxmlformats.org/officeDocument/2006/relationships/oleObject" Target="embeddings/oleObject4487.bin"/><Relationship Id="rId8861" Type="http://schemas.openxmlformats.org/officeDocument/2006/relationships/oleObject" Target="embeddings/oleObject4708.bin"/><Relationship Id="rId7049" Type="http://schemas.openxmlformats.org/officeDocument/2006/relationships/image" Target="media/image3309.wmf"/><Relationship Id="rId7463" Type="http://schemas.openxmlformats.org/officeDocument/2006/relationships/image" Target="media/image3497.wmf"/><Relationship Id="rId8514" Type="http://schemas.openxmlformats.org/officeDocument/2006/relationships/oleObject" Target="embeddings/oleObject4521.bin"/><Relationship Id="rId1901" Type="http://schemas.openxmlformats.org/officeDocument/2006/relationships/image" Target="media/image870.wmf"/><Relationship Id="rId3659" Type="http://schemas.openxmlformats.org/officeDocument/2006/relationships/image" Target="media/image1729.wmf"/><Relationship Id="rId6065" Type="http://schemas.openxmlformats.org/officeDocument/2006/relationships/image" Target="media/image2857.wmf"/><Relationship Id="rId7116" Type="http://schemas.openxmlformats.org/officeDocument/2006/relationships/oleObject" Target="embeddings/oleObject3781.bin"/><Relationship Id="rId5081" Type="http://schemas.openxmlformats.org/officeDocument/2006/relationships/oleObject" Target="embeddings/oleObject2675.bin"/><Relationship Id="rId6132" Type="http://schemas.openxmlformats.org/officeDocument/2006/relationships/image" Target="media/image2889.wmf"/><Relationship Id="rId7530" Type="http://schemas.openxmlformats.org/officeDocument/2006/relationships/image" Target="media/image3529.wmf"/><Relationship Id="rId994" Type="http://schemas.openxmlformats.org/officeDocument/2006/relationships/image" Target="media/image433.wmf"/><Relationship Id="rId2675" Type="http://schemas.openxmlformats.org/officeDocument/2006/relationships/oleObject" Target="embeddings/oleObject1427.bin"/><Relationship Id="rId3726" Type="http://schemas.openxmlformats.org/officeDocument/2006/relationships/oleObject" Target="embeddings/oleObject1960.bin"/><Relationship Id="rId647" Type="http://schemas.openxmlformats.org/officeDocument/2006/relationships/oleObject" Target="embeddings/oleObject380.bin"/><Relationship Id="rId1277" Type="http://schemas.openxmlformats.org/officeDocument/2006/relationships/oleObject" Target="embeddings/oleObject700.bin"/><Relationship Id="rId1691" Type="http://schemas.openxmlformats.org/officeDocument/2006/relationships/oleObject" Target="embeddings/oleObject911.bin"/><Relationship Id="rId2328" Type="http://schemas.openxmlformats.org/officeDocument/2006/relationships/oleObject" Target="embeddings/oleObject1247.bin"/><Relationship Id="rId2742" Type="http://schemas.openxmlformats.org/officeDocument/2006/relationships/image" Target="media/image1278.wmf"/><Relationship Id="rId5898" Type="http://schemas.openxmlformats.org/officeDocument/2006/relationships/oleObject" Target="embeddings/oleObject3120.bin"/><Relationship Id="rId6949" Type="http://schemas.openxmlformats.org/officeDocument/2006/relationships/oleObject" Target="embeddings/oleObject3686.bin"/><Relationship Id="rId714" Type="http://schemas.openxmlformats.org/officeDocument/2006/relationships/oleObject" Target="embeddings/oleObject415.bin"/><Relationship Id="rId1344" Type="http://schemas.openxmlformats.org/officeDocument/2006/relationships/image" Target="media/image604.wmf"/><Relationship Id="rId5965" Type="http://schemas.openxmlformats.org/officeDocument/2006/relationships/oleObject" Target="embeddings/oleObject3154.bin"/><Relationship Id="rId8371" Type="http://schemas.openxmlformats.org/officeDocument/2006/relationships/oleObject" Target="embeddings/oleObject4449.bin"/><Relationship Id="rId9008" Type="http://schemas.openxmlformats.org/officeDocument/2006/relationships/image" Target="media/image4223.wmf"/><Relationship Id="rId50" Type="http://schemas.openxmlformats.org/officeDocument/2006/relationships/oleObject" Target="embeddings/oleObject24.bin"/><Relationship Id="rId1411" Type="http://schemas.openxmlformats.org/officeDocument/2006/relationships/oleObject" Target="embeddings/oleObject770.bin"/><Relationship Id="rId4567" Type="http://schemas.openxmlformats.org/officeDocument/2006/relationships/oleObject" Target="embeddings/oleObject2385.bin"/><Relationship Id="rId5618" Type="http://schemas.openxmlformats.org/officeDocument/2006/relationships/image" Target="media/image2644.wmf"/><Relationship Id="rId8024" Type="http://schemas.openxmlformats.org/officeDocument/2006/relationships/image" Target="media/image3754.wmf"/><Relationship Id="rId3169" Type="http://schemas.openxmlformats.org/officeDocument/2006/relationships/image" Target="media/image1491.wmf"/><Relationship Id="rId3583" Type="http://schemas.openxmlformats.org/officeDocument/2006/relationships/image" Target="media/image1691.wmf"/><Relationship Id="rId4981" Type="http://schemas.openxmlformats.org/officeDocument/2006/relationships/oleObject" Target="embeddings/oleObject2625.bin"/><Relationship Id="rId7040" Type="http://schemas.openxmlformats.org/officeDocument/2006/relationships/oleObject" Target="embeddings/oleObject3732.bin"/><Relationship Id="rId2185" Type="http://schemas.openxmlformats.org/officeDocument/2006/relationships/oleObject" Target="embeddings/oleObject1171.bin"/><Relationship Id="rId3236" Type="http://schemas.openxmlformats.org/officeDocument/2006/relationships/oleObject" Target="embeddings/oleObject1708.bin"/><Relationship Id="rId4634" Type="http://schemas.openxmlformats.org/officeDocument/2006/relationships/image" Target="media/image2212.wmf"/><Relationship Id="rId157" Type="http://schemas.openxmlformats.org/officeDocument/2006/relationships/oleObject" Target="embeddings/oleObject96.bin"/><Relationship Id="rId3650" Type="http://schemas.openxmlformats.org/officeDocument/2006/relationships/oleObject" Target="embeddings/oleObject1922.bin"/><Relationship Id="rId4701" Type="http://schemas.openxmlformats.org/officeDocument/2006/relationships/oleObject" Target="embeddings/oleObject2456.bin"/><Relationship Id="rId7857" Type="http://schemas.openxmlformats.org/officeDocument/2006/relationships/image" Target="media/image3672.wmf"/><Relationship Id="rId8908" Type="http://schemas.openxmlformats.org/officeDocument/2006/relationships/image" Target="media/image4173.wmf"/><Relationship Id="rId571" Type="http://schemas.openxmlformats.org/officeDocument/2006/relationships/image" Target="media/image226.wmf"/><Relationship Id="rId2252" Type="http://schemas.openxmlformats.org/officeDocument/2006/relationships/image" Target="media/image1044.wmf"/><Relationship Id="rId3303" Type="http://schemas.openxmlformats.org/officeDocument/2006/relationships/image" Target="media/image1557.wmf"/><Relationship Id="rId6459" Type="http://schemas.openxmlformats.org/officeDocument/2006/relationships/oleObject" Target="embeddings/oleObject3430.bin"/><Relationship Id="rId6873" Type="http://schemas.openxmlformats.org/officeDocument/2006/relationships/oleObject" Target="embeddings/oleObject3648.bin"/><Relationship Id="rId7924" Type="http://schemas.openxmlformats.org/officeDocument/2006/relationships/oleObject" Target="embeddings/oleObject4215.bin"/><Relationship Id="rId224" Type="http://schemas.openxmlformats.org/officeDocument/2006/relationships/oleObject" Target="embeddings/oleObject139.bin"/><Relationship Id="rId5475" Type="http://schemas.openxmlformats.org/officeDocument/2006/relationships/oleObject" Target="embeddings/oleObject2897.bin"/><Relationship Id="rId6526" Type="http://schemas.openxmlformats.org/officeDocument/2006/relationships/image" Target="media/image3058.wmf"/><Relationship Id="rId6940" Type="http://schemas.openxmlformats.org/officeDocument/2006/relationships/image" Target="media/image3255.wmf"/><Relationship Id="rId4077" Type="http://schemas.openxmlformats.org/officeDocument/2006/relationships/image" Target="media/image1935.wmf"/><Relationship Id="rId4491" Type="http://schemas.openxmlformats.org/officeDocument/2006/relationships/oleObject" Target="embeddings/oleObject2347.bin"/><Relationship Id="rId5128" Type="http://schemas.openxmlformats.org/officeDocument/2006/relationships/image" Target="media/image2424.wmf"/><Relationship Id="rId5542" Type="http://schemas.openxmlformats.org/officeDocument/2006/relationships/oleObject" Target="embeddings/oleObject2931.bin"/><Relationship Id="rId8698" Type="http://schemas.openxmlformats.org/officeDocument/2006/relationships/oleObject" Target="embeddings/oleObject4619.bin"/><Relationship Id="rId1738" Type="http://schemas.openxmlformats.org/officeDocument/2006/relationships/image" Target="media/image799.wmf"/><Relationship Id="rId3093" Type="http://schemas.openxmlformats.org/officeDocument/2006/relationships/image" Target="media/image1453.wmf"/><Relationship Id="rId4144" Type="http://schemas.openxmlformats.org/officeDocument/2006/relationships/oleObject" Target="embeddings/oleObject2172.bin"/><Relationship Id="rId8765" Type="http://schemas.openxmlformats.org/officeDocument/2006/relationships/image" Target="media/image4105.wmf"/><Relationship Id="rId3160" Type="http://schemas.openxmlformats.org/officeDocument/2006/relationships/oleObject" Target="embeddings/oleObject1670.bin"/><Relationship Id="rId4211" Type="http://schemas.openxmlformats.org/officeDocument/2006/relationships/image" Target="media/image2002.wmf"/><Relationship Id="rId7367" Type="http://schemas.openxmlformats.org/officeDocument/2006/relationships/image" Target="media/image3450.wmf"/><Relationship Id="rId8418" Type="http://schemas.openxmlformats.org/officeDocument/2006/relationships/image" Target="media/image3942.wmf"/><Relationship Id="rId1805" Type="http://schemas.openxmlformats.org/officeDocument/2006/relationships/oleObject" Target="embeddings/oleObject975.bin"/><Relationship Id="rId7781" Type="http://schemas.openxmlformats.org/officeDocument/2006/relationships/image" Target="media/image3634.wmf"/><Relationship Id="rId8832" Type="http://schemas.openxmlformats.org/officeDocument/2006/relationships/image" Target="media/image4135.wmf"/><Relationship Id="rId3977" Type="http://schemas.openxmlformats.org/officeDocument/2006/relationships/oleObject" Target="embeddings/oleObject2088.bin"/><Relationship Id="rId6036" Type="http://schemas.openxmlformats.org/officeDocument/2006/relationships/oleObject" Target="embeddings/oleObject3190.bin"/><Relationship Id="rId6383" Type="http://schemas.openxmlformats.org/officeDocument/2006/relationships/image" Target="media/image2993.wmf"/><Relationship Id="rId7434" Type="http://schemas.openxmlformats.org/officeDocument/2006/relationships/oleObject" Target="embeddings/oleObject3947.bin"/><Relationship Id="rId898" Type="http://schemas.openxmlformats.org/officeDocument/2006/relationships/image" Target="media/image387.wmf"/><Relationship Id="rId2579" Type="http://schemas.openxmlformats.org/officeDocument/2006/relationships/image" Target="media/image1197.wmf"/><Relationship Id="rId2993" Type="http://schemas.openxmlformats.org/officeDocument/2006/relationships/image" Target="media/image1403.wmf"/><Relationship Id="rId6450" Type="http://schemas.openxmlformats.org/officeDocument/2006/relationships/image" Target="media/image3021.wmf"/><Relationship Id="rId7501" Type="http://schemas.openxmlformats.org/officeDocument/2006/relationships/oleObject" Target="embeddings/oleObject3983.bin"/><Relationship Id="rId965" Type="http://schemas.openxmlformats.org/officeDocument/2006/relationships/oleObject" Target="embeddings/oleObject543.bin"/><Relationship Id="rId1595" Type="http://schemas.openxmlformats.org/officeDocument/2006/relationships/oleObject" Target="embeddings/oleObject863.bin"/><Relationship Id="rId2646" Type="http://schemas.openxmlformats.org/officeDocument/2006/relationships/oleObject" Target="embeddings/oleObject1412.bin"/><Relationship Id="rId5052" Type="http://schemas.openxmlformats.org/officeDocument/2006/relationships/image" Target="media/image2388.wmf"/><Relationship Id="rId6103" Type="http://schemas.openxmlformats.org/officeDocument/2006/relationships/image" Target="media/image2876.wmf"/><Relationship Id="rId9259" Type="http://schemas.openxmlformats.org/officeDocument/2006/relationships/oleObject" Target="embeddings/oleObject4912.bin"/><Relationship Id="rId618" Type="http://schemas.openxmlformats.org/officeDocument/2006/relationships/oleObject" Target="embeddings/oleObject365.bin"/><Relationship Id="rId1248" Type="http://schemas.openxmlformats.org/officeDocument/2006/relationships/image" Target="media/image559.wmf"/><Relationship Id="rId1662" Type="http://schemas.openxmlformats.org/officeDocument/2006/relationships/image" Target="media/image762.wmf"/><Relationship Id="rId5869" Type="http://schemas.openxmlformats.org/officeDocument/2006/relationships/image" Target="media/image2760.wmf"/><Relationship Id="rId8275" Type="http://schemas.openxmlformats.org/officeDocument/2006/relationships/oleObject" Target="embeddings/oleObject4400.bin"/><Relationship Id="rId1315" Type="http://schemas.openxmlformats.org/officeDocument/2006/relationships/oleObject" Target="embeddings/oleObject722.bin"/><Relationship Id="rId2713" Type="http://schemas.openxmlformats.org/officeDocument/2006/relationships/oleObject" Target="embeddings/oleObject1446.bin"/><Relationship Id="rId7291" Type="http://schemas.openxmlformats.org/officeDocument/2006/relationships/oleObject" Target="embeddings/oleObject3875.bin"/><Relationship Id="rId8342" Type="http://schemas.openxmlformats.org/officeDocument/2006/relationships/image" Target="media/image3905.wmf"/><Relationship Id="rId4885" Type="http://schemas.openxmlformats.org/officeDocument/2006/relationships/oleObject" Target="embeddings/oleObject2569.bin"/><Relationship Id="rId5936" Type="http://schemas.openxmlformats.org/officeDocument/2006/relationships/image" Target="media/image2793.wmf"/><Relationship Id="rId21" Type="http://schemas.openxmlformats.org/officeDocument/2006/relationships/oleObject" Target="embeddings/oleObject6.bin"/><Relationship Id="rId2089" Type="http://schemas.openxmlformats.org/officeDocument/2006/relationships/image" Target="media/image963.wmf"/><Relationship Id="rId3487" Type="http://schemas.openxmlformats.org/officeDocument/2006/relationships/image" Target="media/image1646.wmf"/><Relationship Id="rId4538" Type="http://schemas.openxmlformats.org/officeDocument/2006/relationships/image" Target="media/image2164.wmf"/><Relationship Id="rId4952" Type="http://schemas.openxmlformats.org/officeDocument/2006/relationships/image" Target="media/image2338.wmf"/><Relationship Id="rId3554" Type="http://schemas.openxmlformats.org/officeDocument/2006/relationships/oleObject" Target="embeddings/oleObject1874.bin"/><Relationship Id="rId4605" Type="http://schemas.openxmlformats.org/officeDocument/2006/relationships/oleObject" Target="embeddings/oleObject2404.bin"/><Relationship Id="rId7011" Type="http://schemas.openxmlformats.org/officeDocument/2006/relationships/image" Target="media/image3290.wmf"/><Relationship Id="rId475" Type="http://schemas.openxmlformats.org/officeDocument/2006/relationships/oleObject" Target="embeddings/oleObject293.bin"/><Relationship Id="rId2156" Type="http://schemas.openxmlformats.org/officeDocument/2006/relationships/image" Target="media/image996.wmf"/><Relationship Id="rId2570" Type="http://schemas.openxmlformats.org/officeDocument/2006/relationships/oleObject" Target="embeddings/oleObject1374.bin"/><Relationship Id="rId3207" Type="http://schemas.openxmlformats.org/officeDocument/2006/relationships/image" Target="media/image1510.wmf"/><Relationship Id="rId3621" Type="http://schemas.openxmlformats.org/officeDocument/2006/relationships/image" Target="media/image1710.wmf"/><Relationship Id="rId6777" Type="http://schemas.openxmlformats.org/officeDocument/2006/relationships/image" Target="media/image3174.wmf"/><Relationship Id="rId7828" Type="http://schemas.openxmlformats.org/officeDocument/2006/relationships/oleObject" Target="embeddings/oleObject4167.bin"/><Relationship Id="rId9183" Type="http://schemas.openxmlformats.org/officeDocument/2006/relationships/oleObject" Target="embeddings/oleObject4874.bin"/><Relationship Id="rId128" Type="http://schemas.openxmlformats.org/officeDocument/2006/relationships/oleObject" Target="embeddings/oleObject73.bin"/><Relationship Id="rId542" Type="http://schemas.openxmlformats.org/officeDocument/2006/relationships/oleObject" Target="embeddings/oleObject327.bin"/><Relationship Id="rId1172" Type="http://schemas.openxmlformats.org/officeDocument/2006/relationships/oleObject" Target="embeddings/oleObject647.bin"/><Relationship Id="rId2223" Type="http://schemas.openxmlformats.org/officeDocument/2006/relationships/oleObject" Target="embeddings/oleObject1190.bin"/><Relationship Id="rId5379" Type="http://schemas.openxmlformats.org/officeDocument/2006/relationships/oleObject" Target="embeddings/oleObject2845.bin"/><Relationship Id="rId5793" Type="http://schemas.openxmlformats.org/officeDocument/2006/relationships/image" Target="media/image2722.wmf"/><Relationship Id="rId6844" Type="http://schemas.openxmlformats.org/officeDocument/2006/relationships/image" Target="media/image3207.wmf"/><Relationship Id="rId9250" Type="http://schemas.openxmlformats.org/officeDocument/2006/relationships/image" Target="media/image4339.wmf"/><Relationship Id="rId4395" Type="http://schemas.openxmlformats.org/officeDocument/2006/relationships/image" Target="media/image2094.wmf"/><Relationship Id="rId5446" Type="http://schemas.openxmlformats.org/officeDocument/2006/relationships/oleObject" Target="embeddings/oleObject2881.bin"/><Relationship Id="rId1989" Type="http://schemas.openxmlformats.org/officeDocument/2006/relationships/image" Target="media/image913.wmf"/><Relationship Id="rId4048" Type="http://schemas.openxmlformats.org/officeDocument/2006/relationships/oleObject" Target="embeddings/oleObject2124.bin"/><Relationship Id="rId5860" Type="http://schemas.openxmlformats.org/officeDocument/2006/relationships/oleObject" Target="embeddings/oleObject3101.bin"/><Relationship Id="rId6911" Type="http://schemas.openxmlformats.org/officeDocument/2006/relationships/oleObject" Target="embeddings/oleObject3667.bin"/><Relationship Id="rId3064" Type="http://schemas.openxmlformats.org/officeDocument/2006/relationships/oleObject" Target="embeddings/oleObject1622.bin"/><Relationship Id="rId4462" Type="http://schemas.openxmlformats.org/officeDocument/2006/relationships/image" Target="media/image2126.wmf"/><Relationship Id="rId5513" Type="http://schemas.openxmlformats.org/officeDocument/2006/relationships/image" Target="media/image2593.wmf"/><Relationship Id="rId8669" Type="http://schemas.openxmlformats.org/officeDocument/2006/relationships/image" Target="media/image4062.wmf"/><Relationship Id="rId1709" Type="http://schemas.openxmlformats.org/officeDocument/2006/relationships/oleObject" Target="embeddings/oleObject921.bin"/><Relationship Id="rId4115" Type="http://schemas.openxmlformats.org/officeDocument/2006/relationships/image" Target="media/image1954.wmf"/><Relationship Id="rId7685" Type="http://schemas.openxmlformats.org/officeDocument/2006/relationships/oleObject" Target="embeddings/oleObject4082.bin"/><Relationship Id="rId8736" Type="http://schemas.openxmlformats.org/officeDocument/2006/relationships/image" Target="media/image4092.wmf"/><Relationship Id="rId2080" Type="http://schemas.openxmlformats.org/officeDocument/2006/relationships/oleObject" Target="embeddings/oleObject1118.bin"/><Relationship Id="rId3131" Type="http://schemas.openxmlformats.org/officeDocument/2006/relationships/image" Target="media/image1472.wmf"/><Relationship Id="rId6287" Type="http://schemas.openxmlformats.org/officeDocument/2006/relationships/oleObject" Target="embeddings/oleObject3330.bin"/><Relationship Id="rId7338" Type="http://schemas.openxmlformats.org/officeDocument/2006/relationships/oleObject" Target="embeddings/oleObject3899.bin"/><Relationship Id="rId7752" Type="http://schemas.openxmlformats.org/officeDocument/2006/relationships/oleObject" Target="embeddings/oleObject4129.bin"/><Relationship Id="rId8803" Type="http://schemas.openxmlformats.org/officeDocument/2006/relationships/image" Target="media/image4122.wmf"/><Relationship Id="rId2897" Type="http://schemas.openxmlformats.org/officeDocument/2006/relationships/image" Target="media/image1355.wmf"/><Relationship Id="rId3948" Type="http://schemas.openxmlformats.org/officeDocument/2006/relationships/image" Target="media/image1871.wmf"/><Relationship Id="rId6354" Type="http://schemas.openxmlformats.org/officeDocument/2006/relationships/image" Target="media/image2979.wmf"/><Relationship Id="rId7405" Type="http://schemas.openxmlformats.org/officeDocument/2006/relationships/image" Target="media/image3469.wmf"/><Relationship Id="rId869" Type="http://schemas.openxmlformats.org/officeDocument/2006/relationships/image" Target="media/image373.wmf"/><Relationship Id="rId1499" Type="http://schemas.openxmlformats.org/officeDocument/2006/relationships/oleObject" Target="embeddings/oleObject815.bin"/><Relationship Id="rId5370" Type="http://schemas.openxmlformats.org/officeDocument/2006/relationships/image" Target="media/image2526.wmf"/><Relationship Id="rId6007" Type="http://schemas.openxmlformats.org/officeDocument/2006/relationships/oleObject" Target="embeddings/oleObject3175.bin"/><Relationship Id="rId6421" Type="http://schemas.openxmlformats.org/officeDocument/2006/relationships/oleObject" Target="embeddings/oleObject3409.bin"/><Relationship Id="rId2964" Type="http://schemas.openxmlformats.org/officeDocument/2006/relationships/oleObject" Target="embeddings/oleObject1572.bin"/><Relationship Id="rId5023" Type="http://schemas.openxmlformats.org/officeDocument/2006/relationships/oleObject" Target="embeddings/oleObject2646.bin"/><Relationship Id="rId8179" Type="http://schemas.openxmlformats.org/officeDocument/2006/relationships/image" Target="media/image3830.wmf"/><Relationship Id="rId936" Type="http://schemas.openxmlformats.org/officeDocument/2006/relationships/oleObject" Target="embeddings/oleObject527.bin"/><Relationship Id="rId1219" Type="http://schemas.openxmlformats.org/officeDocument/2006/relationships/image" Target="media/image545.wmf"/><Relationship Id="rId1566" Type="http://schemas.openxmlformats.org/officeDocument/2006/relationships/image" Target="media/image714.wmf"/><Relationship Id="rId1980" Type="http://schemas.openxmlformats.org/officeDocument/2006/relationships/oleObject" Target="embeddings/oleObject1068.bin"/><Relationship Id="rId2617" Type="http://schemas.openxmlformats.org/officeDocument/2006/relationships/image" Target="media/image1216.wmf"/><Relationship Id="rId7195" Type="http://schemas.openxmlformats.org/officeDocument/2006/relationships/image" Target="media/image3368.wmf"/><Relationship Id="rId8246" Type="http://schemas.openxmlformats.org/officeDocument/2006/relationships/image" Target="media/image3857.wmf"/><Relationship Id="rId8593" Type="http://schemas.openxmlformats.org/officeDocument/2006/relationships/image" Target="media/image4027.wmf"/><Relationship Id="rId1633" Type="http://schemas.openxmlformats.org/officeDocument/2006/relationships/oleObject" Target="embeddings/oleObject882.bin"/><Relationship Id="rId4789" Type="http://schemas.openxmlformats.org/officeDocument/2006/relationships/oleObject" Target="embeddings/oleObject2511.bin"/><Relationship Id="rId8660" Type="http://schemas.openxmlformats.org/officeDocument/2006/relationships/oleObject" Target="embeddings/oleObject4599.bin"/><Relationship Id="rId1700" Type="http://schemas.openxmlformats.org/officeDocument/2006/relationships/image" Target="media/image780.wmf"/><Relationship Id="rId4856" Type="http://schemas.openxmlformats.org/officeDocument/2006/relationships/image" Target="media/image2297.wmf"/><Relationship Id="rId5907" Type="http://schemas.openxmlformats.org/officeDocument/2006/relationships/image" Target="media/image2779.wmf"/><Relationship Id="rId7262" Type="http://schemas.openxmlformats.org/officeDocument/2006/relationships/oleObject" Target="embeddings/oleObject3859.bin"/><Relationship Id="rId8313" Type="http://schemas.openxmlformats.org/officeDocument/2006/relationships/oleObject" Target="embeddings/oleObject4419.bin"/><Relationship Id="rId3458" Type="http://schemas.openxmlformats.org/officeDocument/2006/relationships/oleObject" Target="embeddings/oleObject1822.bin"/><Relationship Id="rId3872" Type="http://schemas.openxmlformats.org/officeDocument/2006/relationships/image" Target="media/image1835.wmf"/><Relationship Id="rId4509" Type="http://schemas.openxmlformats.org/officeDocument/2006/relationships/oleObject" Target="embeddings/oleObject2356.bin"/><Relationship Id="rId379" Type="http://schemas.openxmlformats.org/officeDocument/2006/relationships/oleObject" Target="embeddings/oleObject238.bin"/><Relationship Id="rId793" Type="http://schemas.openxmlformats.org/officeDocument/2006/relationships/image" Target="media/image335.wmf"/><Relationship Id="rId2474" Type="http://schemas.openxmlformats.org/officeDocument/2006/relationships/oleObject" Target="embeddings/oleObject1324.bin"/><Relationship Id="rId3525" Type="http://schemas.openxmlformats.org/officeDocument/2006/relationships/image" Target="media/image1665.wmf"/><Relationship Id="rId4923" Type="http://schemas.openxmlformats.org/officeDocument/2006/relationships/oleObject" Target="embeddings/oleObject2596.bin"/><Relationship Id="rId9087" Type="http://schemas.openxmlformats.org/officeDocument/2006/relationships/oleObject" Target="embeddings/oleObject4826.bin"/><Relationship Id="rId446" Type="http://schemas.openxmlformats.org/officeDocument/2006/relationships/oleObject" Target="embeddings/oleObject278.bin"/><Relationship Id="rId1076" Type="http://schemas.openxmlformats.org/officeDocument/2006/relationships/image" Target="media/image474.wmf"/><Relationship Id="rId1490" Type="http://schemas.openxmlformats.org/officeDocument/2006/relationships/image" Target="media/image676.wmf"/><Relationship Id="rId2127" Type="http://schemas.openxmlformats.org/officeDocument/2006/relationships/image" Target="media/image982.wmf"/><Relationship Id="rId9154" Type="http://schemas.openxmlformats.org/officeDocument/2006/relationships/image" Target="media/image4290.wmf"/><Relationship Id="rId860" Type="http://schemas.openxmlformats.org/officeDocument/2006/relationships/oleObject" Target="embeddings/oleObject488.bin"/><Relationship Id="rId1143" Type="http://schemas.openxmlformats.org/officeDocument/2006/relationships/oleObject" Target="embeddings/oleObject632.bin"/><Relationship Id="rId2541" Type="http://schemas.openxmlformats.org/officeDocument/2006/relationships/image" Target="media/image1178.wmf"/><Relationship Id="rId4299" Type="http://schemas.openxmlformats.org/officeDocument/2006/relationships/oleObject" Target="embeddings/oleObject2250.bin"/><Relationship Id="rId5697" Type="http://schemas.openxmlformats.org/officeDocument/2006/relationships/image" Target="media/image2676.wmf"/><Relationship Id="rId6748" Type="http://schemas.openxmlformats.org/officeDocument/2006/relationships/image" Target="media/image3159.wmf"/><Relationship Id="rId8170" Type="http://schemas.openxmlformats.org/officeDocument/2006/relationships/oleObject" Target="embeddings/oleObject4341.bin"/><Relationship Id="rId513" Type="http://schemas.openxmlformats.org/officeDocument/2006/relationships/oleObject" Target="embeddings/oleObject312.bin"/><Relationship Id="rId5764" Type="http://schemas.openxmlformats.org/officeDocument/2006/relationships/oleObject" Target="embeddings/oleObject3053.bin"/><Relationship Id="rId6815" Type="http://schemas.openxmlformats.org/officeDocument/2006/relationships/oleObject" Target="embeddings/oleObject3619.bin"/><Relationship Id="rId9221" Type="http://schemas.openxmlformats.org/officeDocument/2006/relationships/oleObject" Target="embeddings/oleObject4893.bin"/><Relationship Id="rId1210" Type="http://schemas.openxmlformats.org/officeDocument/2006/relationships/oleObject" Target="embeddings/oleObject666.bin"/><Relationship Id="rId4366" Type="http://schemas.openxmlformats.org/officeDocument/2006/relationships/oleObject" Target="embeddings/oleObject2283.bin"/><Relationship Id="rId4780" Type="http://schemas.openxmlformats.org/officeDocument/2006/relationships/oleObject" Target="embeddings/oleObject2505.bin"/><Relationship Id="rId5417" Type="http://schemas.openxmlformats.org/officeDocument/2006/relationships/oleObject" Target="embeddings/oleObject2865.bin"/><Relationship Id="rId5831" Type="http://schemas.openxmlformats.org/officeDocument/2006/relationships/image" Target="media/image2741.wmf"/><Relationship Id="rId8987" Type="http://schemas.openxmlformats.org/officeDocument/2006/relationships/oleObject" Target="embeddings/oleObject4771.bin"/><Relationship Id="rId3382" Type="http://schemas.openxmlformats.org/officeDocument/2006/relationships/oleObject" Target="embeddings/oleObject1783.bin"/><Relationship Id="rId4019" Type="http://schemas.openxmlformats.org/officeDocument/2006/relationships/image" Target="media/image1906.wmf"/><Relationship Id="rId4433" Type="http://schemas.openxmlformats.org/officeDocument/2006/relationships/oleObject" Target="embeddings/oleObject2317.bin"/><Relationship Id="rId7589" Type="http://schemas.openxmlformats.org/officeDocument/2006/relationships/oleObject" Target="embeddings/oleObject4027.bin"/><Relationship Id="rId3035" Type="http://schemas.openxmlformats.org/officeDocument/2006/relationships/image" Target="media/image1424.wmf"/><Relationship Id="rId4500" Type="http://schemas.openxmlformats.org/officeDocument/2006/relationships/image" Target="media/image2145.wmf"/><Relationship Id="rId7656" Type="http://schemas.openxmlformats.org/officeDocument/2006/relationships/oleObject" Target="embeddings/oleObject4062.bin"/><Relationship Id="rId8707" Type="http://schemas.openxmlformats.org/officeDocument/2006/relationships/oleObject" Target="embeddings/oleObject4626.bin"/><Relationship Id="rId370" Type="http://schemas.openxmlformats.org/officeDocument/2006/relationships/image" Target="media/image133.wmf"/><Relationship Id="rId2051" Type="http://schemas.openxmlformats.org/officeDocument/2006/relationships/image" Target="media/image944.wmf"/><Relationship Id="rId3102" Type="http://schemas.openxmlformats.org/officeDocument/2006/relationships/oleObject" Target="embeddings/oleObject1641.bin"/><Relationship Id="rId6258" Type="http://schemas.openxmlformats.org/officeDocument/2006/relationships/image" Target="media/image2939.wmf"/><Relationship Id="rId7309" Type="http://schemas.openxmlformats.org/officeDocument/2006/relationships/image" Target="media/image3421.wmf"/><Relationship Id="rId5274" Type="http://schemas.openxmlformats.org/officeDocument/2006/relationships/oleObject" Target="embeddings/oleObject2788.bin"/><Relationship Id="rId6325" Type="http://schemas.openxmlformats.org/officeDocument/2006/relationships/oleObject" Target="embeddings/oleObject3349.bin"/><Relationship Id="rId6672" Type="http://schemas.openxmlformats.org/officeDocument/2006/relationships/oleObject" Target="embeddings/oleObject3546.bin"/><Relationship Id="rId7723" Type="http://schemas.openxmlformats.org/officeDocument/2006/relationships/oleObject" Target="embeddings/oleObject4107.bin"/><Relationship Id="rId2868" Type="http://schemas.openxmlformats.org/officeDocument/2006/relationships/oleObject" Target="embeddings/oleObject1524.bin"/><Relationship Id="rId3919" Type="http://schemas.openxmlformats.org/officeDocument/2006/relationships/image" Target="media/image1857.wmf"/><Relationship Id="rId1884" Type="http://schemas.openxmlformats.org/officeDocument/2006/relationships/oleObject" Target="embeddings/oleObject1019.bin"/><Relationship Id="rId2935" Type="http://schemas.openxmlformats.org/officeDocument/2006/relationships/image" Target="media/image1374.wmf"/><Relationship Id="rId4290" Type="http://schemas.openxmlformats.org/officeDocument/2006/relationships/image" Target="media/image2041.wmf"/><Relationship Id="rId5341" Type="http://schemas.openxmlformats.org/officeDocument/2006/relationships/oleObject" Target="embeddings/oleObject2824.bin"/><Relationship Id="rId8497" Type="http://schemas.openxmlformats.org/officeDocument/2006/relationships/oleObject" Target="embeddings/oleObject4512.bin"/><Relationship Id="rId907" Type="http://schemas.openxmlformats.org/officeDocument/2006/relationships/oleObject" Target="embeddings/oleObject512.bin"/><Relationship Id="rId1537" Type="http://schemas.openxmlformats.org/officeDocument/2006/relationships/oleObject" Target="embeddings/oleObject834.bin"/><Relationship Id="rId1951" Type="http://schemas.openxmlformats.org/officeDocument/2006/relationships/image" Target="media/image895.wmf"/><Relationship Id="rId7099" Type="http://schemas.openxmlformats.org/officeDocument/2006/relationships/image" Target="media/image3327.wmf"/><Relationship Id="rId8564" Type="http://schemas.openxmlformats.org/officeDocument/2006/relationships/oleObject" Target="embeddings/oleObject4548.bin"/><Relationship Id="rId1604" Type="http://schemas.openxmlformats.org/officeDocument/2006/relationships/image" Target="media/image733.wmf"/><Relationship Id="rId4010" Type="http://schemas.openxmlformats.org/officeDocument/2006/relationships/oleObject" Target="embeddings/oleObject2105.bin"/><Relationship Id="rId7166" Type="http://schemas.openxmlformats.org/officeDocument/2006/relationships/oleObject" Target="embeddings/oleObject3807.bin"/><Relationship Id="rId7580" Type="http://schemas.openxmlformats.org/officeDocument/2006/relationships/image" Target="media/image3554.wmf"/><Relationship Id="rId8217" Type="http://schemas.openxmlformats.org/officeDocument/2006/relationships/oleObject" Target="embeddings/oleObject4367.bin"/><Relationship Id="rId8631" Type="http://schemas.openxmlformats.org/officeDocument/2006/relationships/image" Target="media/image4046.wmf"/><Relationship Id="rId6182" Type="http://schemas.openxmlformats.org/officeDocument/2006/relationships/image" Target="media/image2904.wmf"/><Relationship Id="rId7233" Type="http://schemas.openxmlformats.org/officeDocument/2006/relationships/oleObject" Target="embeddings/oleObject3844.bin"/><Relationship Id="rId697" Type="http://schemas.openxmlformats.org/officeDocument/2006/relationships/oleObject" Target="embeddings/oleObject406.bin"/><Relationship Id="rId2378" Type="http://schemas.openxmlformats.org/officeDocument/2006/relationships/oleObject" Target="embeddings/oleObject1275.bin"/><Relationship Id="rId3429" Type="http://schemas.openxmlformats.org/officeDocument/2006/relationships/image" Target="media/image1619.wmf"/><Relationship Id="rId3776" Type="http://schemas.openxmlformats.org/officeDocument/2006/relationships/image" Target="media/image1787.wmf"/><Relationship Id="rId4827" Type="http://schemas.openxmlformats.org/officeDocument/2006/relationships/oleObject" Target="embeddings/oleObject2540.bin"/><Relationship Id="rId2792" Type="http://schemas.openxmlformats.org/officeDocument/2006/relationships/image" Target="media/image1303.wmf"/><Relationship Id="rId3843" Type="http://schemas.openxmlformats.org/officeDocument/2006/relationships/oleObject" Target="embeddings/oleObject2019.bin"/><Relationship Id="rId6999" Type="http://schemas.openxmlformats.org/officeDocument/2006/relationships/image" Target="media/image3284.wmf"/><Relationship Id="rId7300" Type="http://schemas.openxmlformats.org/officeDocument/2006/relationships/image" Target="media/image3417.wmf"/><Relationship Id="rId9058" Type="http://schemas.openxmlformats.org/officeDocument/2006/relationships/image" Target="media/image4245.wmf"/><Relationship Id="rId764" Type="http://schemas.openxmlformats.org/officeDocument/2006/relationships/oleObject" Target="embeddings/oleObject440.bin"/><Relationship Id="rId1394" Type="http://schemas.openxmlformats.org/officeDocument/2006/relationships/image" Target="media/image629.wmf"/><Relationship Id="rId2445" Type="http://schemas.openxmlformats.org/officeDocument/2006/relationships/image" Target="media/image1133.wmf"/><Relationship Id="rId3910" Type="http://schemas.openxmlformats.org/officeDocument/2006/relationships/oleObject" Target="embeddings/oleObject2054.bin"/><Relationship Id="rId417" Type="http://schemas.openxmlformats.org/officeDocument/2006/relationships/oleObject" Target="embeddings/oleObject263.bin"/><Relationship Id="rId831" Type="http://schemas.openxmlformats.org/officeDocument/2006/relationships/image" Target="media/image354.wmf"/><Relationship Id="rId1047" Type="http://schemas.openxmlformats.org/officeDocument/2006/relationships/oleObject" Target="embeddings/oleObject584.bin"/><Relationship Id="rId1461" Type="http://schemas.openxmlformats.org/officeDocument/2006/relationships/oleObject" Target="embeddings/oleObject795.bin"/><Relationship Id="rId2512" Type="http://schemas.openxmlformats.org/officeDocument/2006/relationships/oleObject" Target="embeddings/oleObject1345.bin"/><Relationship Id="rId5668" Type="http://schemas.openxmlformats.org/officeDocument/2006/relationships/image" Target="media/image2664.wmf"/><Relationship Id="rId6719" Type="http://schemas.openxmlformats.org/officeDocument/2006/relationships/oleObject" Target="embeddings/oleObject3571.bin"/><Relationship Id="rId8074" Type="http://schemas.openxmlformats.org/officeDocument/2006/relationships/image" Target="media/image3779.wmf"/><Relationship Id="rId9125" Type="http://schemas.openxmlformats.org/officeDocument/2006/relationships/oleObject" Target="embeddings/oleObject4846.bin"/><Relationship Id="rId1114" Type="http://schemas.openxmlformats.org/officeDocument/2006/relationships/image" Target="media/image493.wmf"/><Relationship Id="rId4684" Type="http://schemas.openxmlformats.org/officeDocument/2006/relationships/image" Target="media/image2237.wmf"/><Relationship Id="rId5735" Type="http://schemas.openxmlformats.org/officeDocument/2006/relationships/image" Target="media/image2693.wmf"/><Relationship Id="rId7090" Type="http://schemas.openxmlformats.org/officeDocument/2006/relationships/oleObject" Target="embeddings/oleObject3764.bin"/><Relationship Id="rId8141" Type="http://schemas.openxmlformats.org/officeDocument/2006/relationships/image" Target="media/image3811.wmf"/><Relationship Id="rId3286" Type="http://schemas.openxmlformats.org/officeDocument/2006/relationships/oleObject" Target="embeddings/oleObject1733.bin"/><Relationship Id="rId4337" Type="http://schemas.openxmlformats.org/officeDocument/2006/relationships/image" Target="media/image2065.wmf"/><Relationship Id="rId3353" Type="http://schemas.openxmlformats.org/officeDocument/2006/relationships/image" Target="media/image1581.wmf"/><Relationship Id="rId4751" Type="http://schemas.openxmlformats.org/officeDocument/2006/relationships/oleObject" Target="embeddings/oleObject2492.bin"/><Relationship Id="rId5802" Type="http://schemas.openxmlformats.org/officeDocument/2006/relationships/oleObject" Target="embeddings/oleObject3072.bin"/><Relationship Id="rId8958" Type="http://schemas.openxmlformats.org/officeDocument/2006/relationships/image" Target="media/image4198.wmf"/><Relationship Id="rId274" Type="http://schemas.openxmlformats.org/officeDocument/2006/relationships/image" Target="media/image103.wmf"/><Relationship Id="rId3006" Type="http://schemas.openxmlformats.org/officeDocument/2006/relationships/oleObject" Target="embeddings/oleObject1593.bin"/><Relationship Id="rId4404" Type="http://schemas.openxmlformats.org/officeDocument/2006/relationships/oleObject" Target="embeddings/oleObject2302.bin"/><Relationship Id="rId7974" Type="http://schemas.openxmlformats.org/officeDocument/2006/relationships/oleObject" Target="embeddings/oleObject4245.bin"/><Relationship Id="rId3420" Type="http://schemas.openxmlformats.org/officeDocument/2006/relationships/oleObject" Target="embeddings/oleObject1802.bin"/><Relationship Id="rId6576" Type="http://schemas.openxmlformats.org/officeDocument/2006/relationships/oleObject" Target="embeddings/oleObject3494.bin"/><Relationship Id="rId6990" Type="http://schemas.openxmlformats.org/officeDocument/2006/relationships/oleObject" Target="embeddings/oleObject3707.bin"/><Relationship Id="rId7627" Type="http://schemas.openxmlformats.org/officeDocument/2006/relationships/image" Target="media/image3578.wmf"/><Relationship Id="rId341" Type="http://schemas.openxmlformats.org/officeDocument/2006/relationships/oleObject" Target="embeddings/oleObject216.bin"/><Relationship Id="rId2022" Type="http://schemas.openxmlformats.org/officeDocument/2006/relationships/oleObject" Target="embeddings/oleObject1089.bin"/><Relationship Id="rId5178" Type="http://schemas.openxmlformats.org/officeDocument/2006/relationships/image" Target="media/image2438.wmf"/><Relationship Id="rId5592" Type="http://schemas.openxmlformats.org/officeDocument/2006/relationships/image" Target="media/image2631.wmf"/><Relationship Id="rId6229" Type="http://schemas.openxmlformats.org/officeDocument/2006/relationships/oleObject" Target="embeddings/oleObject3301.bin"/><Relationship Id="rId6643" Type="http://schemas.openxmlformats.org/officeDocument/2006/relationships/image" Target="media/image3108.wmf"/><Relationship Id="rId1788" Type="http://schemas.openxmlformats.org/officeDocument/2006/relationships/image" Target="media/image818.wmf"/><Relationship Id="rId2839" Type="http://schemas.openxmlformats.org/officeDocument/2006/relationships/image" Target="media/image1326.wmf"/><Relationship Id="rId4194" Type="http://schemas.openxmlformats.org/officeDocument/2006/relationships/oleObject" Target="embeddings/oleObject2197.bin"/><Relationship Id="rId5245" Type="http://schemas.openxmlformats.org/officeDocument/2006/relationships/oleObject" Target="embeddings/oleObject2771.bin"/><Relationship Id="rId6710" Type="http://schemas.openxmlformats.org/officeDocument/2006/relationships/image" Target="media/image3140.wmf"/><Relationship Id="rId4261" Type="http://schemas.openxmlformats.org/officeDocument/2006/relationships/oleObject" Target="embeddings/oleObject2231.bin"/><Relationship Id="rId5312" Type="http://schemas.openxmlformats.org/officeDocument/2006/relationships/image" Target="media/image2499.wmf"/><Relationship Id="rId8468" Type="http://schemas.openxmlformats.org/officeDocument/2006/relationships/image" Target="media/image3967.wmf"/><Relationship Id="rId1508" Type="http://schemas.openxmlformats.org/officeDocument/2006/relationships/image" Target="media/image685.wmf"/><Relationship Id="rId1855" Type="http://schemas.openxmlformats.org/officeDocument/2006/relationships/image" Target="media/image847.wmf"/><Relationship Id="rId2906" Type="http://schemas.openxmlformats.org/officeDocument/2006/relationships/oleObject" Target="embeddings/oleObject1543.bin"/><Relationship Id="rId7484" Type="http://schemas.openxmlformats.org/officeDocument/2006/relationships/image" Target="media/image3506.wmf"/><Relationship Id="rId8535" Type="http://schemas.openxmlformats.org/officeDocument/2006/relationships/oleObject" Target="embeddings/oleObject4532.bin"/><Relationship Id="rId8882" Type="http://schemas.openxmlformats.org/officeDocument/2006/relationships/image" Target="media/image4160.wmf"/><Relationship Id="rId1922" Type="http://schemas.openxmlformats.org/officeDocument/2006/relationships/oleObject" Target="embeddings/oleObject1038.bin"/><Relationship Id="rId6086" Type="http://schemas.openxmlformats.org/officeDocument/2006/relationships/oleObject" Target="embeddings/oleObject3215.bin"/><Relationship Id="rId7137" Type="http://schemas.openxmlformats.org/officeDocument/2006/relationships/image" Target="media/image3342.wmf"/><Relationship Id="rId7551" Type="http://schemas.openxmlformats.org/officeDocument/2006/relationships/oleObject" Target="embeddings/oleObject4008.bin"/><Relationship Id="rId8602" Type="http://schemas.openxmlformats.org/officeDocument/2006/relationships/oleObject" Target="embeddings/oleObject4567.bin"/><Relationship Id="rId2696" Type="http://schemas.openxmlformats.org/officeDocument/2006/relationships/image" Target="media/image1255.wmf"/><Relationship Id="rId3747" Type="http://schemas.openxmlformats.org/officeDocument/2006/relationships/oleObject" Target="embeddings/oleObject1971.bin"/><Relationship Id="rId6153" Type="http://schemas.openxmlformats.org/officeDocument/2006/relationships/oleObject" Target="embeddings/oleObject3256.bin"/><Relationship Id="rId7204" Type="http://schemas.openxmlformats.org/officeDocument/2006/relationships/oleObject" Target="embeddings/oleObject3828.bin"/><Relationship Id="rId668" Type="http://schemas.openxmlformats.org/officeDocument/2006/relationships/image" Target="media/image273.wmf"/><Relationship Id="rId1298" Type="http://schemas.openxmlformats.org/officeDocument/2006/relationships/image" Target="media/image581.wmf"/><Relationship Id="rId2349" Type="http://schemas.openxmlformats.org/officeDocument/2006/relationships/image" Target="media/image1087.wmf"/><Relationship Id="rId2763" Type="http://schemas.openxmlformats.org/officeDocument/2006/relationships/oleObject" Target="embeddings/oleObject1471.bin"/><Relationship Id="rId3814" Type="http://schemas.openxmlformats.org/officeDocument/2006/relationships/image" Target="media/image1806.wmf"/><Relationship Id="rId6220" Type="http://schemas.openxmlformats.org/officeDocument/2006/relationships/image" Target="media/image2920.wmf"/><Relationship Id="rId735" Type="http://schemas.openxmlformats.org/officeDocument/2006/relationships/image" Target="media/image306.wmf"/><Relationship Id="rId1365" Type="http://schemas.openxmlformats.org/officeDocument/2006/relationships/oleObject" Target="embeddings/oleObject747.bin"/><Relationship Id="rId2416" Type="http://schemas.openxmlformats.org/officeDocument/2006/relationships/oleObject" Target="embeddings/oleObject1294.bin"/><Relationship Id="rId8392" Type="http://schemas.openxmlformats.org/officeDocument/2006/relationships/image" Target="media/image3929.wmf"/><Relationship Id="rId9029" Type="http://schemas.openxmlformats.org/officeDocument/2006/relationships/oleObject" Target="embeddings/oleObject4792.bin"/><Relationship Id="rId1018" Type="http://schemas.openxmlformats.org/officeDocument/2006/relationships/image" Target="media/image445.wmf"/><Relationship Id="rId1432" Type="http://schemas.openxmlformats.org/officeDocument/2006/relationships/image" Target="media/image648.wmf"/><Relationship Id="rId2830" Type="http://schemas.openxmlformats.org/officeDocument/2006/relationships/image" Target="media/image1322.wmf"/><Relationship Id="rId4588" Type="http://schemas.openxmlformats.org/officeDocument/2006/relationships/image" Target="media/image2189.wmf"/><Relationship Id="rId5639" Type="http://schemas.openxmlformats.org/officeDocument/2006/relationships/image" Target="media/image2650.wmf"/><Relationship Id="rId5986" Type="http://schemas.openxmlformats.org/officeDocument/2006/relationships/image" Target="media/image2818.wmf"/><Relationship Id="rId8045" Type="http://schemas.openxmlformats.org/officeDocument/2006/relationships/oleObject" Target="embeddings/oleObject4277.bin"/><Relationship Id="rId71" Type="http://schemas.openxmlformats.org/officeDocument/2006/relationships/image" Target="media/image29.wmf"/><Relationship Id="rId802" Type="http://schemas.openxmlformats.org/officeDocument/2006/relationships/oleObject" Target="embeddings/oleObject459.bin"/><Relationship Id="rId7061" Type="http://schemas.openxmlformats.org/officeDocument/2006/relationships/image" Target="media/image3312.wmf"/><Relationship Id="rId8112" Type="http://schemas.openxmlformats.org/officeDocument/2006/relationships/oleObject" Target="embeddings/oleObject4312.bin"/><Relationship Id="rId4655" Type="http://schemas.openxmlformats.org/officeDocument/2006/relationships/oleObject" Target="embeddings/oleObject2429.bin"/><Relationship Id="rId5706" Type="http://schemas.openxmlformats.org/officeDocument/2006/relationships/oleObject" Target="embeddings/oleObject3022.bin"/><Relationship Id="rId178" Type="http://schemas.openxmlformats.org/officeDocument/2006/relationships/image" Target="media/image66.wmf"/><Relationship Id="rId3257" Type="http://schemas.openxmlformats.org/officeDocument/2006/relationships/image" Target="media/image1535.wmf"/><Relationship Id="rId3671" Type="http://schemas.openxmlformats.org/officeDocument/2006/relationships/image" Target="media/image1735.wmf"/><Relationship Id="rId4308" Type="http://schemas.openxmlformats.org/officeDocument/2006/relationships/image" Target="media/image2050.wmf"/><Relationship Id="rId4722" Type="http://schemas.openxmlformats.org/officeDocument/2006/relationships/image" Target="media/image2248.wmf"/><Relationship Id="rId7878" Type="http://schemas.openxmlformats.org/officeDocument/2006/relationships/oleObject" Target="embeddings/oleObject4192.bin"/><Relationship Id="rId8929" Type="http://schemas.openxmlformats.org/officeDocument/2006/relationships/oleObject" Target="embeddings/oleObject4742.bin"/><Relationship Id="rId592" Type="http://schemas.openxmlformats.org/officeDocument/2006/relationships/oleObject" Target="embeddings/oleObject352.bin"/><Relationship Id="rId2273" Type="http://schemas.openxmlformats.org/officeDocument/2006/relationships/oleObject" Target="embeddings/oleObject1215.bin"/><Relationship Id="rId3324" Type="http://schemas.openxmlformats.org/officeDocument/2006/relationships/oleObject" Target="embeddings/oleObject1754.bin"/><Relationship Id="rId6894" Type="http://schemas.openxmlformats.org/officeDocument/2006/relationships/image" Target="media/image3232.wmf"/><Relationship Id="rId7945" Type="http://schemas.openxmlformats.org/officeDocument/2006/relationships/image" Target="media/image3716.wmf"/><Relationship Id="rId245" Type="http://schemas.openxmlformats.org/officeDocument/2006/relationships/oleObject" Target="embeddings/oleObject153.bin"/><Relationship Id="rId2340" Type="http://schemas.openxmlformats.org/officeDocument/2006/relationships/oleObject" Target="embeddings/oleObject1254.bin"/><Relationship Id="rId5496" Type="http://schemas.openxmlformats.org/officeDocument/2006/relationships/oleObject" Target="embeddings/oleObject2908.bin"/><Relationship Id="rId6547" Type="http://schemas.openxmlformats.org/officeDocument/2006/relationships/oleObject" Target="embeddings/oleObject3475.bin"/><Relationship Id="rId312" Type="http://schemas.openxmlformats.org/officeDocument/2006/relationships/oleObject" Target="embeddings/oleObject198.bin"/><Relationship Id="rId4098" Type="http://schemas.openxmlformats.org/officeDocument/2006/relationships/oleObject" Target="embeddings/oleObject2149.bin"/><Relationship Id="rId5149" Type="http://schemas.openxmlformats.org/officeDocument/2006/relationships/oleObject" Target="embeddings/oleObject2713.bin"/><Relationship Id="rId5563" Type="http://schemas.openxmlformats.org/officeDocument/2006/relationships/image" Target="media/image2618.wmf"/><Relationship Id="rId6961" Type="http://schemas.openxmlformats.org/officeDocument/2006/relationships/oleObject" Target="embeddings/oleObject3692.bin"/><Relationship Id="rId9020" Type="http://schemas.openxmlformats.org/officeDocument/2006/relationships/image" Target="media/image4229.wmf"/><Relationship Id="rId4165" Type="http://schemas.openxmlformats.org/officeDocument/2006/relationships/image" Target="media/image1979.wmf"/><Relationship Id="rId5216" Type="http://schemas.openxmlformats.org/officeDocument/2006/relationships/image" Target="media/image2456.wmf"/><Relationship Id="rId6614" Type="http://schemas.openxmlformats.org/officeDocument/2006/relationships/oleObject" Target="embeddings/oleObject3515.bin"/><Relationship Id="rId1759" Type="http://schemas.openxmlformats.org/officeDocument/2006/relationships/oleObject" Target="embeddings/oleObject949.bin"/><Relationship Id="rId3181" Type="http://schemas.openxmlformats.org/officeDocument/2006/relationships/image" Target="media/image1497.wmf"/><Relationship Id="rId5630" Type="http://schemas.openxmlformats.org/officeDocument/2006/relationships/oleObject" Target="embeddings/oleObject2978.bin"/><Relationship Id="rId8786" Type="http://schemas.openxmlformats.org/officeDocument/2006/relationships/oleObject" Target="embeddings/oleObject4667.bin"/><Relationship Id="rId1826" Type="http://schemas.openxmlformats.org/officeDocument/2006/relationships/oleObject" Target="embeddings/oleObject990.bin"/><Relationship Id="rId4232" Type="http://schemas.openxmlformats.org/officeDocument/2006/relationships/image" Target="media/image2012.wmf"/><Relationship Id="rId7388" Type="http://schemas.openxmlformats.org/officeDocument/2006/relationships/oleObject" Target="embeddings/oleObject3924.bin"/><Relationship Id="rId8439" Type="http://schemas.openxmlformats.org/officeDocument/2006/relationships/oleObject" Target="embeddings/oleObject4483.bin"/><Relationship Id="rId8853" Type="http://schemas.openxmlformats.org/officeDocument/2006/relationships/oleObject" Target="embeddings/oleObject4704.bin"/><Relationship Id="rId3998" Type="http://schemas.openxmlformats.org/officeDocument/2006/relationships/image" Target="media/image1896.wmf"/><Relationship Id="rId7455" Type="http://schemas.openxmlformats.org/officeDocument/2006/relationships/oleObject" Target="embeddings/oleObject3958.bin"/><Relationship Id="rId8506" Type="http://schemas.openxmlformats.org/officeDocument/2006/relationships/image" Target="media/image3986.wmf"/><Relationship Id="rId8920" Type="http://schemas.openxmlformats.org/officeDocument/2006/relationships/image" Target="media/image4179.wmf"/><Relationship Id="rId6057" Type="http://schemas.openxmlformats.org/officeDocument/2006/relationships/image" Target="media/image2853.wmf"/><Relationship Id="rId6471" Type="http://schemas.openxmlformats.org/officeDocument/2006/relationships/oleObject" Target="embeddings/oleObject3436.bin"/><Relationship Id="rId7108" Type="http://schemas.openxmlformats.org/officeDocument/2006/relationships/oleObject" Target="embeddings/oleObject3776.bin"/><Relationship Id="rId7522" Type="http://schemas.openxmlformats.org/officeDocument/2006/relationships/image" Target="media/image3525.wmf"/><Relationship Id="rId986" Type="http://schemas.openxmlformats.org/officeDocument/2006/relationships/image" Target="media/image429.wmf"/><Relationship Id="rId2667" Type="http://schemas.openxmlformats.org/officeDocument/2006/relationships/image" Target="media/image1241.wmf"/><Relationship Id="rId3718" Type="http://schemas.openxmlformats.org/officeDocument/2006/relationships/oleObject" Target="embeddings/oleObject1956.bin"/><Relationship Id="rId5073" Type="http://schemas.openxmlformats.org/officeDocument/2006/relationships/oleObject" Target="embeddings/oleObject2671.bin"/><Relationship Id="rId6124" Type="http://schemas.openxmlformats.org/officeDocument/2006/relationships/oleObject" Target="embeddings/oleObject3235.bin"/><Relationship Id="rId639" Type="http://schemas.openxmlformats.org/officeDocument/2006/relationships/oleObject" Target="embeddings/oleObject376.bin"/><Relationship Id="rId1269" Type="http://schemas.openxmlformats.org/officeDocument/2006/relationships/oleObject" Target="embeddings/oleObject696.bin"/><Relationship Id="rId5140" Type="http://schemas.openxmlformats.org/officeDocument/2006/relationships/oleObject" Target="embeddings/oleObject2708.bin"/><Relationship Id="rId8296" Type="http://schemas.openxmlformats.org/officeDocument/2006/relationships/image" Target="media/image3882.wmf"/><Relationship Id="rId1683" Type="http://schemas.openxmlformats.org/officeDocument/2006/relationships/oleObject" Target="embeddings/oleObject907.bin"/><Relationship Id="rId2734" Type="http://schemas.openxmlformats.org/officeDocument/2006/relationships/image" Target="media/image1274.wmf"/><Relationship Id="rId706" Type="http://schemas.openxmlformats.org/officeDocument/2006/relationships/image" Target="media/image292.wmf"/><Relationship Id="rId1336" Type="http://schemas.openxmlformats.org/officeDocument/2006/relationships/image" Target="media/image600.wmf"/><Relationship Id="rId1750" Type="http://schemas.openxmlformats.org/officeDocument/2006/relationships/image" Target="media/image802.wmf"/><Relationship Id="rId2801" Type="http://schemas.openxmlformats.org/officeDocument/2006/relationships/oleObject" Target="embeddings/oleObject1490.bin"/><Relationship Id="rId5957" Type="http://schemas.openxmlformats.org/officeDocument/2006/relationships/oleObject" Target="embeddings/oleObject3150.bin"/><Relationship Id="rId8016" Type="http://schemas.openxmlformats.org/officeDocument/2006/relationships/image" Target="media/image3750.wmf"/><Relationship Id="rId8363" Type="http://schemas.openxmlformats.org/officeDocument/2006/relationships/oleObject" Target="embeddings/oleObject4445.bin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66.bin"/><Relationship Id="rId4559" Type="http://schemas.openxmlformats.org/officeDocument/2006/relationships/oleObject" Target="embeddings/oleObject2381.bin"/><Relationship Id="rId4973" Type="http://schemas.openxmlformats.org/officeDocument/2006/relationships/oleObject" Target="embeddings/oleObject2621.bin"/><Relationship Id="rId8430" Type="http://schemas.openxmlformats.org/officeDocument/2006/relationships/image" Target="media/image3948.wmf"/><Relationship Id="rId3575" Type="http://schemas.openxmlformats.org/officeDocument/2006/relationships/image" Target="media/image1687.wmf"/><Relationship Id="rId4626" Type="http://schemas.openxmlformats.org/officeDocument/2006/relationships/image" Target="media/image2208.wmf"/><Relationship Id="rId7032" Type="http://schemas.openxmlformats.org/officeDocument/2006/relationships/oleObject" Target="embeddings/oleObject3728.bin"/><Relationship Id="rId496" Type="http://schemas.openxmlformats.org/officeDocument/2006/relationships/image" Target="media/image189.wmf"/><Relationship Id="rId2177" Type="http://schemas.openxmlformats.org/officeDocument/2006/relationships/oleObject" Target="embeddings/oleObject1167.bin"/><Relationship Id="rId2591" Type="http://schemas.openxmlformats.org/officeDocument/2006/relationships/image" Target="media/image1203.wmf"/><Relationship Id="rId3228" Type="http://schemas.openxmlformats.org/officeDocument/2006/relationships/oleObject" Target="embeddings/oleObject1704.bin"/><Relationship Id="rId3642" Type="http://schemas.openxmlformats.org/officeDocument/2006/relationships/oleObject" Target="embeddings/oleObject1918.bin"/><Relationship Id="rId6798" Type="http://schemas.openxmlformats.org/officeDocument/2006/relationships/oleObject" Target="embeddings/oleObject3610.bin"/><Relationship Id="rId7849" Type="http://schemas.openxmlformats.org/officeDocument/2006/relationships/image" Target="media/image3668.wmf"/><Relationship Id="rId149" Type="http://schemas.openxmlformats.org/officeDocument/2006/relationships/oleObject" Target="embeddings/oleObject88.bin"/><Relationship Id="rId563" Type="http://schemas.openxmlformats.org/officeDocument/2006/relationships/image" Target="media/image222.wmf"/><Relationship Id="rId1193" Type="http://schemas.openxmlformats.org/officeDocument/2006/relationships/image" Target="media/image532.wmf"/><Relationship Id="rId2244" Type="http://schemas.openxmlformats.org/officeDocument/2006/relationships/image" Target="media/image1040.wmf"/><Relationship Id="rId9271" Type="http://schemas.openxmlformats.org/officeDocument/2006/relationships/oleObject" Target="embeddings/oleObject4918.bin"/><Relationship Id="rId216" Type="http://schemas.openxmlformats.org/officeDocument/2006/relationships/image" Target="media/image80.wmf"/><Relationship Id="rId1260" Type="http://schemas.openxmlformats.org/officeDocument/2006/relationships/image" Target="media/image565.wmf"/><Relationship Id="rId6865" Type="http://schemas.openxmlformats.org/officeDocument/2006/relationships/oleObject" Target="embeddings/oleObject3644.bin"/><Relationship Id="rId7916" Type="http://schemas.openxmlformats.org/officeDocument/2006/relationships/oleObject" Target="embeddings/oleObject4211.bin"/><Relationship Id="rId630" Type="http://schemas.openxmlformats.org/officeDocument/2006/relationships/oleObject" Target="embeddings/oleObject371.bin"/><Relationship Id="rId2311" Type="http://schemas.openxmlformats.org/officeDocument/2006/relationships/oleObject" Target="embeddings/oleObject1234.bin"/><Relationship Id="rId4069" Type="http://schemas.openxmlformats.org/officeDocument/2006/relationships/image" Target="media/image1931.wmf"/><Relationship Id="rId5467" Type="http://schemas.openxmlformats.org/officeDocument/2006/relationships/oleObject" Target="embeddings/oleObject2893.bin"/><Relationship Id="rId5881" Type="http://schemas.openxmlformats.org/officeDocument/2006/relationships/image" Target="media/image2766.wmf"/><Relationship Id="rId6518" Type="http://schemas.openxmlformats.org/officeDocument/2006/relationships/image" Target="media/image3054.wmf"/><Relationship Id="rId6932" Type="http://schemas.openxmlformats.org/officeDocument/2006/relationships/image" Target="media/image3251.wmf"/><Relationship Id="rId4483" Type="http://schemas.openxmlformats.org/officeDocument/2006/relationships/oleObject" Target="embeddings/oleObject2343.bin"/><Relationship Id="rId5534" Type="http://schemas.openxmlformats.org/officeDocument/2006/relationships/oleObject" Target="embeddings/oleObject2927.bin"/><Relationship Id="rId3085" Type="http://schemas.openxmlformats.org/officeDocument/2006/relationships/image" Target="media/image1449.wmf"/><Relationship Id="rId4136" Type="http://schemas.openxmlformats.org/officeDocument/2006/relationships/oleObject" Target="embeddings/oleObject2168.bin"/><Relationship Id="rId4550" Type="http://schemas.openxmlformats.org/officeDocument/2006/relationships/image" Target="media/image2170.wmf"/><Relationship Id="rId5601" Type="http://schemas.openxmlformats.org/officeDocument/2006/relationships/oleObject" Target="embeddings/oleObject2962.bin"/><Relationship Id="rId8757" Type="http://schemas.openxmlformats.org/officeDocument/2006/relationships/image" Target="media/image4102.wmf"/><Relationship Id="rId3152" Type="http://schemas.openxmlformats.org/officeDocument/2006/relationships/oleObject" Target="embeddings/oleObject1666.bin"/><Relationship Id="rId4203" Type="http://schemas.openxmlformats.org/officeDocument/2006/relationships/image" Target="media/image1998.wmf"/><Relationship Id="rId7359" Type="http://schemas.openxmlformats.org/officeDocument/2006/relationships/image" Target="media/image3446.wmf"/><Relationship Id="rId7773" Type="http://schemas.openxmlformats.org/officeDocument/2006/relationships/image" Target="media/image3630.wmf"/><Relationship Id="rId8824" Type="http://schemas.openxmlformats.org/officeDocument/2006/relationships/image" Target="media/image4131.wmf"/><Relationship Id="rId6375" Type="http://schemas.openxmlformats.org/officeDocument/2006/relationships/image" Target="media/image2989.wmf"/><Relationship Id="rId7426" Type="http://schemas.openxmlformats.org/officeDocument/2006/relationships/oleObject" Target="embeddings/oleObject3943.bin"/><Relationship Id="rId140" Type="http://schemas.openxmlformats.org/officeDocument/2006/relationships/oleObject" Target="embeddings/oleObject79.bin"/><Relationship Id="rId3969" Type="http://schemas.openxmlformats.org/officeDocument/2006/relationships/oleObject" Target="embeddings/oleObject2084.bin"/><Relationship Id="rId5391" Type="http://schemas.openxmlformats.org/officeDocument/2006/relationships/oleObject" Target="embeddings/oleObject2851.bin"/><Relationship Id="rId6028" Type="http://schemas.openxmlformats.org/officeDocument/2006/relationships/oleObject" Target="embeddings/oleObject3186.bin"/><Relationship Id="rId7840" Type="http://schemas.openxmlformats.org/officeDocument/2006/relationships/oleObject" Target="embeddings/oleObject4173.bin"/><Relationship Id="rId6" Type="http://schemas.openxmlformats.org/officeDocument/2006/relationships/footnotes" Target="footnotes.xml"/><Relationship Id="rId2985" Type="http://schemas.openxmlformats.org/officeDocument/2006/relationships/image" Target="media/image1399.wmf"/><Relationship Id="rId5044" Type="http://schemas.openxmlformats.org/officeDocument/2006/relationships/image" Target="media/image2384.wmf"/><Relationship Id="rId6442" Type="http://schemas.openxmlformats.org/officeDocument/2006/relationships/image" Target="media/image3019.wmf"/><Relationship Id="rId957" Type="http://schemas.openxmlformats.org/officeDocument/2006/relationships/oleObject" Target="embeddings/oleObject539.bin"/><Relationship Id="rId1587" Type="http://schemas.openxmlformats.org/officeDocument/2006/relationships/oleObject" Target="embeddings/oleObject859.bin"/><Relationship Id="rId2638" Type="http://schemas.openxmlformats.org/officeDocument/2006/relationships/oleObject" Target="embeddings/oleObject1408.bin"/><Relationship Id="rId1654" Type="http://schemas.openxmlformats.org/officeDocument/2006/relationships/image" Target="media/image758.wmf"/><Relationship Id="rId2705" Type="http://schemas.openxmlformats.org/officeDocument/2006/relationships/oleObject" Target="embeddings/oleObject1442.bin"/><Relationship Id="rId4060" Type="http://schemas.openxmlformats.org/officeDocument/2006/relationships/oleObject" Target="embeddings/oleObject2130.bin"/><Relationship Id="rId5111" Type="http://schemas.openxmlformats.org/officeDocument/2006/relationships/oleObject" Target="embeddings/oleObject2690.bin"/><Relationship Id="rId8267" Type="http://schemas.openxmlformats.org/officeDocument/2006/relationships/oleObject" Target="embeddings/oleObject4396.bin"/><Relationship Id="rId8681" Type="http://schemas.openxmlformats.org/officeDocument/2006/relationships/image" Target="media/image4068.wmf"/><Relationship Id="rId1307" Type="http://schemas.openxmlformats.org/officeDocument/2006/relationships/oleObject" Target="embeddings/oleObject718.bin"/><Relationship Id="rId1721" Type="http://schemas.openxmlformats.org/officeDocument/2006/relationships/oleObject" Target="embeddings/oleObject927.bin"/><Relationship Id="rId4877" Type="http://schemas.openxmlformats.org/officeDocument/2006/relationships/oleObject" Target="embeddings/oleObject2565.bin"/><Relationship Id="rId5928" Type="http://schemas.openxmlformats.org/officeDocument/2006/relationships/image" Target="media/image2789.wmf"/><Relationship Id="rId7283" Type="http://schemas.openxmlformats.org/officeDocument/2006/relationships/oleObject" Target="embeddings/oleObject3871.bin"/><Relationship Id="rId8334" Type="http://schemas.openxmlformats.org/officeDocument/2006/relationships/image" Target="media/image3901.wmf"/><Relationship Id="rId13" Type="http://schemas.openxmlformats.org/officeDocument/2006/relationships/oleObject" Target="embeddings/oleObject2.bin"/><Relationship Id="rId3479" Type="http://schemas.openxmlformats.org/officeDocument/2006/relationships/image" Target="media/image1642.wmf"/><Relationship Id="rId7350" Type="http://schemas.openxmlformats.org/officeDocument/2006/relationships/oleObject" Target="embeddings/oleObject3905.bin"/><Relationship Id="rId8401" Type="http://schemas.openxmlformats.org/officeDocument/2006/relationships/oleObject" Target="embeddings/oleObject4464.bin"/><Relationship Id="rId2495" Type="http://schemas.openxmlformats.org/officeDocument/2006/relationships/image" Target="media/image1155.wmf"/><Relationship Id="rId3893" Type="http://schemas.openxmlformats.org/officeDocument/2006/relationships/image" Target="media/image1844.wmf"/><Relationship Id="rId4944" Type="http://schemas.openxmlformats.org/officeDocument/2006/relationships/image" Target="media/image2334.wmf"/><Relationship Id="rId7003" Type="http://schemas.openxmlformats.org/officeDocument/2006/relationships/image" Target="media/image3286.wmf"/><Relationship Id="rId467" Type="http://schemas.openxmlformats.org/officeDocument/2006/relationships/oleObject" Target="embeddings/oleObject289.bin"/><Relationship Id="rId1097" Type="http://schemas.openxmlformats.org/officeDocument/2006/relationships/oleObject" Target="embeddings/oleObject609.bin"/><Relationship Id="rId2148" Type="http://schemas.openxmlformats.org/officeDocument/2006/relationships/oleObject" Target="embeddings/oleObject1152.bin"/><Relationship Id="rId3546" Type="http://schemas.openxmlformats.org/officeDocument/2006/relationships/oleObject" Target="embeddings/oleObject1869.bin"/><Relationship Id="rId3960" Type="http://schemas.openxmlformats.org/officeDocument/2006/relationships/image" Target="media/image1877.wmf"/><Relationship Id="rId9175" Type="http://schemas.openxmlformats.org/officeDocument/2006/relationships/oleObject" Target="embeddings/oleObject4871.bin"/><Relationship Id="rId881" Type="http://schemas.openxmlformats.org/officeDocument/2006/relationships/oleObject" Target="embeddings/oleObject499.bin"/><Relationship Id="rId2562" Type="http://schemas.openxmlformats.org/officeDocument/2006/relationships/oleObject" Target="embeddings/oleObject1370.bin"/><Relationship Id="rId3613" Type="http://schemas.openxmlformats.org/officeDocument/2006/relationships/image" Target="media/image1706.wmf"/><Relationship Id="rId6769" Type="http://schemas.openxmlformats.org/officeDocument/2006/relationships/image" Target="media/image3170.wmf"/><Relationship Id="rId534" Type="http://schemas.openxmlformats.org/officeDocument/2006/relationships/oleObject" Target="embeddings/oleObject323.bin"/><Relationship Id="rId1164" Type="http://schemas.openxmlformats.org/officeDocument/2006/relationships/oleObject" Target="embeddings/oleObject643.bin"/><Relationship Id="rId2215" Type="http://schemas.openxmlformats.org/officeDocument/2006/relationships/oleObject" Target="embeddings/oleObject1186.bin"/><Relationship Id="rId5785" Type="http://schemas.openxmlformats.org/officeDocument/2006/relationships/image" Target="media/image2718.wmf"/><Relationship Id="rId6836" Type="http://schemas.openxmlformats.org/officeDocument/2006/relationships/image" Target="media/image3203.wmf"/><Relationship Id="rId8191" Type="http://schemas.openxmlformats.org/officeDocument/2006/relationships/image" Target="media/image3836.wmf"/><Relationship Id="rId9242" Type="http://schemas.openxmlformats.org/officeDocument/2006/relationships/image" Target="media/image4335.wmf"/><Relationship Id="rId601" Type="http://schemas.openxmlformats.org/officeDocument/2006/relationships/image" Target="media/image241.wmf"/><Relationship Id="rId1231" Type="http://schemas.openxmlformats.org/officeDocument/2006/relationships/oleObject" Target="embeddings/oleObject677.bin"/><Relationship Id="rId4387" Type="http://schemas.openxmlformats.org/officeDocument/2006/relationships/image" Target="media/image2090.wmf"/><Relationship Id="rId5438" Type="http://schemas.openxmlformats.org/officeDocument/2006/relationships/image" Target="media/image2559.wmf"/><Relationship Id="rId5852" Type="http://schemas.openxmlformats.org/officeDocument/2006/relationships/oleObject" Target="embeddings/oleObject3097.bin"/><Relationship Id="rId4454" Type="http://schemas.openxmlformats.org/officeDocument/2006/relationships/image" Target="media/image2122.wmf"/><Relationship Id="rId5505" Type="http://schemas.openxmlformats.org/officeDocument/2006/relationships/image" Target="media/image2589.wmf"/><Relationship Id="rId6903" Type="http://schemas.openxmlformats.org/officeDocument/2006/relationships/oleObject" Target="embeddings/oleObject3663.bin"/><Relationship Id="rId3056" Type="http://schemas.openxmlformats.org/officeDocument/2006/relationships/oleObject" Target="embeddings/oleObject1618.bin"/><Relationship Id="rId3470" Type="http://schemas.openxmlformats.org/officeDocument/2006/relationships/oleObject" Target="embeddings/oleObject1829.bin"/><Relationship Id="rId4107" Type="http://schemas.openxmlformats.org/officeDocument/2006/relationships/image" Target="media/image1950.wmf"/><Relationship Id="rId391" Type="http://schemas.openxmlformats.org/officeDocument/2006/relationships/oleObject" Target="embeddings/oleObject246.bin"/><Relationship Id="rId2072" Type="http://schemas.openxmlformats.org/officeDocument/2006/relationships/oleObject" Target="embeddings/oleObject1114.bin"/><Relationship Id="rId3123" Type="http://schemas.openxmlformats.org/officeDocument/2006/relationships/image" Target="media/image1468.wmf"/><Relationship Id="rId4521" Type="http://schemas.openxmlformats.org/officeDocument/2006/relationships/oleObject" Target="embeddings/oleObject2362.bin"/><Relationship Id="rId6279" Type="http://schemas.openxmlformats.org/officeDocument/2006/relationships/oleObject" Target="embeddings/oleObject3326.bin"/><Relationship Id="rId7677" Type="http://schemas.openxmlformats.org/officeDocument/2006/relationships/oleObject" Target="embeddings/oleObject4076.bin"/><Relationship Id="rId8728" Type="http://schemas.openxmlformats.org/officeDocument/2006/relationships/image" Target="media/image4088.wmf"/><Relationship Id="rId6693" Type="http://schemas.openxmlformats.org/officeDocument/2006/relationships/image" Target="media/image3133.wmf"/><Relationship Id="rId7744" Type="http://schemas.openxmlformats.org/officeDocument/2006/relationships/oleObject" Target="embeddings/oleObject4121.bin"/><Relationship Id="rId2889" Type="http://schemas.openxmlformats.org/officeDocument/2006/relationships/image" Target="media/image1351.wmf"/><Relationship Id="rId5295" Type="http://schemas.openxmlformats.org/officeDocument/2006/relationships/oleObject" Target="embeddings/oleObject2801.bin"/><Relationship Id="rId6346" Type="http://schemas.openxmlformats.org/officeDocument/2006/relationships/oleObject" Target="embeddings/oleObject3367.bin"/><Relationship Id="rId6760" Type="http://schemas.openxmlformats.org/officeDocument/2006/relationships/oleObject" Target="embeddings/oleObject3591.bin"/><Relationship Id="rId7811" Type="http://schemas.openxmlformats.org/officeDocument/2006/relationships/image" Target="media/image3649.wmf"/><Relationship Id="rId111" Type="http://schemas.openxmlformats.org/officeDocument/2006/relationships/image" Target="media/image43.wmf"/><Relationship Id="rId2956" Type="http://schemas.openxmlformats.org/officeDocument/2006/relationships/oleObject" Target="embeddings/oleObject1568.bin"/><Relationship Id="rId5362" Type="http://schemas.openxmlformats.org/officeDocument/2006/relationships/image" Target="media/image2522.wmf"/><Relationship Id="rId6413" Type="http://schemas.openxmlformats.org/officeDocument/2006/relationships/oleObject" Target="embeddings/oleObject3405.bin"/><Relationship Id="rId928" Type="http://schemas.openxmlformats.org/officeDocument/2006/relationships/image" Target="media/image402.wmf"/><Relationship Id="rId1558" Type="http://schemas.openxmlformats.org/officeDocument/2006/relationships/image" Target="media/image710.wmf"/><Relationship Id="rId2609" Type="http://schemas.openxmlformats.org/officeDocument/2006/relationships/image" Target="media/image1212.wmf"/><Relationship Id="rId5015" Type="http://schemas.openxmlformats.org/officeDocument/2006/relationships/oleObject" Target="embeddings/oleObject2642.bin"/><Relationship Id="rId8585" Type="http://schemas.openxmlformats.org/officeDocument/2006/relationships/image" Target="media/image4023.wmf"/><Relationship Id="rId1972" Type="http://schemas.openxmlformats.org/officeDocument/2006/relationships/oleObject" Target="embeddings/oleObject1063.bin"/><Relationship Id="rId4031" Type="http://schemas.openxmlformats.org/officeDocument/2006/relationships/image" Target="media/image1912.wmf"/><Relationship Id="rId7187" Type="http://schemas.openxmlformats.org/officeDocument/2006/relationships/oleObject" Target="embeddings/oleObject3818.bin"/><Relationship Id="rId8238" Type="http://schemas.openxmlformats.org/officeDocument/2006/relationships/oleObject" Target="embeddings/oleObject4381.bin"/><Relationship Id="rId1625" Type="http://schemas.openxmlformats.org/officeDocument/2006/relationships/oleObject" Target="embeddings/oleObject878.bin"/><Relationship Id="rId7254" Type="http://schemas.openxmlformats.org/officeDocument/2006/relationships/image" Target="media/image3396.wmf"/><Relationship Id="rId8305" Type="http://schemas.openxmlformats.org/officeDocument/2006/relationships/oleObject" Target="embeddings/oleObject4415.bin"/><Relationship Id="rId8652" Type="http://schemas.openxmlformats.org/officeDocument/2006/relationships/oleObject" Target="embeddings/oleObject4594.bin"/><Relationship Id="rId3797" Type="http://schemas.openxmlformats.org/officeDocument/2006/relationships/oleObject" Target="embeddings/oleObject1996.bin"/><Relationship Id="rId4848" Type="http://schemas.openxmlformats.org/officeDocument/2006/relationships/image" Target="media/image2293.wmf"/><Relationship Id="rId2399" Type="http://schemas.openxmlformats.org/officeDocument/2006/relationships/image" Target="media/image1110.wmf"/><Relationship Id="rId3864" Type="http://schemas.openxmlformats.org/officeDocument/2006/relationships/image" Target="media/image1831.wmf"/><Relationship Id="rId4915" Type="http://schemas.openxmlformats.org/officeDocument/2006/relationships/oleObject" Target="embeddings/oleObject2592.bin"/><Relationship Id="rId6270" Type="http://schemas.openxmlformats.org/officeDocument/2006/relationships/image" Target="media/image2945.wmf"/><Relationship Id="rId7321" Type="http://schemas.openxmlformats.org/officeDocument/2006/relationships/image" Target="media/image3427.wmf"/><Relationship Id="rId785" Type="http://schemas.openxmlformats.org/officeDocument/2006/relationships/image" Target="media/image331.wmf"/><Relationship Id="rId2466" Type="http://schemas.openxmlformats.org/officeDocument/2006/relationships/image" Target="media/image1144.wmf"/><Relationship Id="rId2880" Type="http://schemas.openxmlformats.org/officeDocument/2006/relationships/oleObject" Target="embeddings/oleObject1530.bin"/><Relationship Id="rId3517" Type="http://schemas.openxmlformats.org/officeDocument/2006/relationships/image" Target="media/image1661.wmf"/><Relationship Id="rId3931" Type="http://schemas.openxmlformats.org/officeDocument/2006/relationships/image" Target="media/image1863.emf"/><Relationship Id="rId9079" Type="http://schemas.openxmlformats.org/officeDocument/2006/relationships/oleObject" Target="embeddings/oleObject4822.bin"/><Relationship Id="rId438" Type="http://schemas.openxmlformats.org/officeDocument/2006/relationships/oleObject" Target="embeddings/oleObject274.bin"/><Relationship Id="rId852" Type="http://schemas.openxmlformats.org/officeDocument/2006/relationships/oleObject" Target="embeddings/oleObject484.bin"/><Relationship Id="rId1068" Type="http://schemas.openxmlformats.org/officeDocument/2006/relationships/image" Target="media/image470.wmf"/><Relationship Id="rId1482" Type="http://schemas.openxmlformats.org/officeDocument/2006/relationships/oleObject" Target="embeddings/oleObject806.bin"/><Relationship Id="rId2119" Type="http://schemas.openxmlformats.org/officeDocument/2006/relationships/image" Target="media/image978.wmf"/><Relationship Id="rId2533" Type="http://schemas.openxmlformats.org/officeDocument/2006/relationships/image" Target="media/image1174.wmf"/><Relationship Id="rId5689" Type="http://schemas.openxmlformats.org/officeDocument/2006/relationships/oleObject" Target="embeddings/oleObject3012.bin"/><Relationship Id="rId8095" Type="http://schemas.openxmlformats.org/officeDocument/2006/relationships/image" Target="media/image3788.wmf"/><Relationship Id="rId9146" Type="http://schemas.openxmlformats.org/officeDocument/2006/relationships/image" Target="media/image4286.wmf"/><Relationship Id="rId505" Type="http://schemas.openxmlformats.org/officeDocument/2006/relationships/oleObject" Target="embeddings/oleObject308.bin"/><Relationship Id="rId1135" Type="http://schemas.openxmlformats.org/officeDocument/2006/relationships/oleObject" Target="embeddings/oleObject628.bin"/><Relationship Id="rId8162" Type="http://schemas.openxmlformats.org/officeDocument/2006/relationships/oleObject" Target="embeddings/oleObject4337.bin"/><Relationship Id="rId9213" Type="http://schemas.openxmlformats.org/officeDocument/2006/relationships/oleObject" Target="embeddings/oleObject4889.bin"/><Relationship Id="rId1202" Type="http://schemas.openxmlformats.org/officeDocument/2006/relationships/oleObject" Target="embeddings/oleObject662.bin"/><Relationship Id="rId2600" Type="http://schemas.openxmlformats.org/officeDocument/2006/relationships/oleObject" Target="embeddings/oleObject1389.bin"/><Relationship Id="rId4358" Type="http://schemas.openxmlformats.org/officeDocument/2006/relationships/oleObject" Target="embeddings/oleObject2279.bin"/><Relationship Id="rId5409" Type="http://schemas.openxmlformats.org/officeDocument/2006/relationships/oleObject" Target="embeddings/oleObject2860.bin"/><Relationship Id="rId5756" Type="http://schemas.openxmlformats.org/officeDocument/2006/relationships/oleObject" Target="embeddings/oleObject3049.bin"/><Relationship Id="rId6807" Type="http://schemas.openxmlformats.org/officeDocument/2006/relationships/image" Target="media/image3189.wmf"/><Relationship Id="rId4772" Type="http://schemas.openxmlformats.org/officeDocument/2006/relationships/oleObject" Target="embeddings/oleObject2501.bin"/><Relationship Id="rId5823" Type="http://schemas.openxmlformats.org/officeDocument/2006/relationships/image" Target="media/image2737.wmf"/><Relationship Id="rId8979" Type="http://schemas.openxmlformats.org/officeDocument/2006/relationships/oleObject" Target="embeddings/oleObject4767.bin"/><Relationship Id="rId295" Type="http://schemas.openxmlformats.org/officeDocument/2006/relationships/oleObject" Target="embeddings/oleObject185.bin"/><Relationship Id="rId3374" Type="http://schemas.openxmlformats.org/officeDocument/2006/relationships/oleObject" Target="embeddings/oleObject1779.bin"/><Relationship Id="rId4425" Type="http://schemas.openxmlformats.org/officeDocument/2006/relationships/oleObject" Target="embeddings/oleObject2313.bin"/><Relationship Id="rId7995" Type="http://schemas.openxmlformats.org/officeDocument/2006/relationships/image" Target="media/image3737.wmf"/><Relationship Id="rId2390" Type="http://schemas.openxmlformats.org/officeDocument/2006/relationships/oleObject" Target="embeddings/oleObject1281.bin"/><Relationship Id="rId3027" Type="http://schemas.openxmlformats.org/officeDocument/2006/relationships/image" Target="media/image1420.wmf"/><Relationship Id="rId3441" Type="http://schemas.openxmlformats.org/officeDocument/2006/relationships/image" Target="media/image1625.wmf"/><Relationship Id="rId6597" Type="http://schemas.openxmlformats.org/officeDocument/2006/relationships/image" Target="media/image3087.wmf"/><Relationship Id="rId7648" Type="http://schemas.openxmlformats.org/officeDocument/2006/relationships/oleObject" Target="embeddings/oleObject4056.bin"/><Relationship Id="rId362" Type="http://schemas.openxmlformats.org/officeDocument/2006/relationships/oleObject" Target="embeddings/oleObject229.bin"/><Relationship Id="rId2043" Type="http://schemas.openxmlformats.org/officeDocument/2006/relationships/image" Target="media/image940.wmf"/><Relationship Id="rId5199" Type="http://schemas.openxmlformats.org/officeDocument/2006/relationships/oleObject" Target="embeddings/oleObject2747.bin"/><Relationship Id="rId6664" Type="http://schemas.openxmlformats.org/officeDocument/2006/relationships/oleObject" Target="embeddings/oleObject3542.bin"/><Relationship Id="rId7715" Type="http://schemas.openxmlformats.org/officeDocument/2006/relationships/oleObject" Target="embeddings/oleObject4101.bin"/><Relationship Id="rId9070" Type="http://schemas.openxmlformats.org/officeDocument/2006/relationships/image" Target="media/image4250.wmf"/><Relationship Id="rId2110" Type="http://schemas.openxmlformats.org/officeDocument/2006/relationships/oleObject" Target="embeddings/oleObject1133.bin"/><Relationship Id="rId5266" Type="http://schemas.openxmlformats.org/officeDocument/2006/relationships/oleObject" Target="embeddings/oleObject2782.bin"/><Relationship Id="rId5680" Type="http://schemas.openxmlformats.org/officeDocument/2006/relationships/image" Target="media/image2669.wmf"/><Relationship Id="rId6317" Type="http://schemas.openxmlformats.org/officeDocument/2006/relationships/oleObject" Target="embeddings/oleObject3345.bin"/><Relationship Id="rId4282" Type="http://schemas.openxmlformats.org/officeDocument/2006/relationships/image" Target="media/image2037.wmf"/><Relationship Id="rId5333" Type="http://schemas.openxmlformats.org/officeDocument/2006/relationships/oleObject" Target="embeddings/oleObject2820.bin"/><Relationship Id="rId6731" Type="http://schemas.openxmlformats.org/officeDocument/2006/relationships/oleObject" Target="embeddings/oleObject3577.bin"/><Relationship Id="rId8489" Type="http://schemas.openxmlformats.org/officeDocument/2006/relationships/oleObject" Target="embeddings/oleObject4508.bin"/><Relationship Id="rId1876" Type="http://schemas.openxmlformats.org/officeDocument/2006/relationships/oleObject" Target="embeddings/oleObject1015.bin"/><Relationship Id="rId2927" Type="http://schemas.openxmlformats.org/officeDocument/2006/relationships/image" Target="media/image1370.wmf"/><Relationship Id="rId1529" Type="http://schemas.openxmlformats.org/officeDocument/2006/relationships/oleObject" Target="embeddings/oleObject830.bin"/><Relationship Id="rId1943" Type="http://schemas.openxmlformats.org/officeDocument/2006/relationships/image" Target="media/image891.wmf"/><Relationship Id="rId5400" Type="http://schemas.openxmlformats.org/officeDocument/2006/relationships/image" Target="media/image2541.wmf"/><Relationship Id="rId8556" Type="http://schemas.openxmlformats.org/officeDocument/2006/relationships/oleObject" Target="embeddings/oleObject4544.bin"/><Relationship Id="rId8970" Type="http://schemas.openxmlformats.org/officeDocument/2006/relationships/image" Target="media/image4204.wmf"/><Relationship Id="rId4002" Type="http://schemas.openxmlformats.org/officeDocument/2006/relationships/oleObject" Target="embeddings/oleObject2101.bin"/><Relationship Id="rId7158" Type="http://schemas.openxmlformats.org/officeDocument/2006/relationships/oleObject" Target="embeddings/oleObject3803.bin"/><Relationship Id="rId7572" Type="http://schemas.openxmlformats.org/officeDocument/2006/relationships/image" Target="media/image3550.wmf"/><Relationship Id="rId8209" Type="http://schemas.openxmlformats.org/officeDocument/2006/relationships/image" Target="media/image3844.wmf"/><Relationship Id="rId8623" Type="http://schemas.openxmlformats.org/officeDocument/2006/relationships/image" Target="media/image4042.wmf"/><Relationship Id="rId3768" Type="http://schemas.openxmlformats.org/officeDocument/2006/relationships/image" Target="media/image1783.wmf"/><Relationship Id="rId4819" Type="http://schemas.openxmlformats.org/officeDocument/2006/relationships/image" Target="media/image2283.wmf"/><Relationship Id="rId6174" Type="http://schemas.openxmlformats.org/officeDocument/2006/relationships/oleObject" Target="embeddings/oleObject3270.bin"/><Relationship Id="rId7225" Type="http://schemas.openxmlformats.org/officeDocument/2006/relationships/image" Target="media/image3383.wmf"/><Relationship Id="rId689" Type="http://schemas.openxmlformats.org/officeDocument/2006/relationships/oleObject" Target="embeddings/oleObject402.bin"/><Relationship Id="rId2784" Type="http://schemas.openxmlformats.org/officeDocument/2006/relationships/image" Target="media/image1299.wmf"/><Relationship Id="rId5190" Type="http://schemas.openxmlformats.org/officeDocument/2006/relationships/image" Target="media/image2444.wmf"/><Relationship Id="rId6241" Type="http://schemas.openxmlformats.org/officeDocument/2006/relationships/oleObject" Target="embeddings/oleObject3307.bin"/><Relationship Id="rId756" Type="http://schemas.openxmlformats.org/officeDocument/2006/relationships/oleObject" Target="embeddings/oleObject436.bin"/><Relationship Id="rId1386" Type="http://schemas.openxmlformats.org/officeDocument/2006/relationships/image" Target="media/image625.wmf"/><Relationship Id="rId2437" Type="http://schemas.openxmlformats.org/officeDocument/2006/relationships/image" Target="media/image1129.wmf"/><Relationship Id="rId3835" Type="http://schemas.openxmlformats.org/officeDocument/2006/relationships/oleObject" Target="embeddings/oleObject2015.bin"/><Relationship Id="rId409" Type="http://schemas.openxmlformats.org/officeDocument/2006/relationships/image" Target="media/image147.wmf"/><Relationship Id="rId1039" Type="http://schemas.openxmlformats.org/officeDocument/2006/relationships/oleObject" Target="embeddings/oleObject580.bin"/><Relationship Id="rId2851" Type="http://schemas.openxmlformats.org/officeDocument/2006/relationships/image" Target="media/image1332.wmf"/><Relationship Id="rId3902" Type="http://schemas.openxmlformats.org/officeDocument/2006/relationships/oleObject" Target="embeddings/oleObject2050.bin"/><Relationship Id="rId8066" Type="http://schemas.openxmlformats.org/officeDocument/2006/relationships/image" Target="media/image3775.wmf"/><Relationship Id="rId9117" Type="http://schemas.openxmlformats.org/officeDocument/2006/relationships/oleObject" Target="embeddings/oleObject4842.bin"/><Relationship Id="rId92" Type="http://schemas.openxmlformats.org/officeDocument/2006/relationships/oleObject" Target="embeddings/oleObject52.bin"/><Relationship Id="rId823" Type="http://schemas.openxmlformats.org/officeDocument/2006/relationships/image" Target="media/image350.wmf"/><Relationship Id="rId1453" Type="http://schemas.openxmlformats.org/officeDocument/2006/relationships/oleObject" Target="embeddings/oleObject791.bin"/><Relationship Id="rId2504" Type="http://schemas.openxmlformats.org/officeDocument/2006/relationships/oleObject" Target="embeddings/oleObject1341.bin"/><Relationship Id="rId7082" Type="http://schemas.openxmlformats.org/officeDocument/2006/relationships/oleObject" Target="embeddings/oleObject3760.bin"/><Relationship Id="rId8480" Type="http://schemas.openxmlformats.org/officeDocument/2006/relationships/image" Target="media/image3973.wmf"/><Relationship Id="rId1106" Type="http://schemas.openxmlformats.org/officeDocument/2006/relationships/image" Target="media/image489.wmf"/><Relationship Id="rId1520" Type="http://schemas.openxmlformats.org/officeDocument/2006/relationships/image" Target="media/image691.wmf"/><Relationship Id="rId4676" Type="http://schemas.openxmlformats.org/officeDocument/2006/relationships/image" Target="media/image2233.wmf"/><Relationship Id="rId5727" Type="http://schemas.openxmlformats.org/officeDocument/2006/relationships/oleObject" Target="embeddings/oleObject3034.bin"/><Relationship Id="rId8133" Type="http://schemas.openxmlformats.org/officeDocument/2006/relationships/image" Target="media/image3807.wmf"/><Relationship Id="rId3278" Type="http://schemas.openxmlformats.org/officeDocument/2006/relationships/oleObject" Target="embeddings/oleObject1729.bin"/><Relationship Id="rId3692" Type="http://schemas.openxmlformats.org/officeDocument/2006/relationships/oleObject" Target="embeddings/oleObject1943.bin"/><Relationship Id="rId4329" Type="http://schemas.openxmlformats.org/officeDocument/2006/relationships/oleObject" Target="embeddings/oleObject2265.bin"/><Relationship Id="rId4743" Type="http://schemas.openxmlformats.org/officeDocument/2006/relationships/oleObject" Target="embeddings/oleObject2484.bin"/><Relationship Id="rId7899" Type="http://schemas.openxmlformats.org/officeDocument/2006/relationships/image" Target="media/image3693.wmf"/><Relationship Id="rId8200" Type="http://schemas.openxmlformats.org/officeDocument/2006/relationships/image" Target="media/image3840.wmf"/><Relationship Id="rId199" Type="http://schemas.openxmlformats.org/officeDocument/2006/relationships/image" Target="media/image71.wmf"/><Relationship Id="rId2294" Type="http://schemas.openxmlformats.org/officeDocument/2006/relationships/image" Target="media/image1065.wmf"/><Relationship Id="rId3345" Type="http://schemas.openxmlformats.org/officeDocument/2006/relationships/image" Target="media/image1577.wmf"/><Relationship Id="rId266" Type="http://schemas.openxmlformats.org/officeDocument/2006/relationships/image" Target="media/image99.wmf"/><Relationship Id="rId680" Type="http://schemas.openxmlformats.org/officeDocument/2006/relationships/image" Target="media/image279.wmf"/><Relationship Id="rId2361" Type="http://schemas.openxmlformats.org/officeDocument/2006/relationships/image" Target="media/image1093.wmf"/><Relationship Id="rId3412" Type="http://schemas.openxmlformats.org/officeDocument/2006/relationships/oleObject" Target="embeddings/oleObject1798.bin"/><Relationship Id="rId4810" Type="http://schemas.openxmlformats.org/officeDocument/2006/relationships/oleObject" Target="embeddings/oleObject2528.bin"/><Relationship Id="rId6568" Type="http://schemas.openxmlformats.org/officeDocument/2006/relationships/image" Target="media/image3075.wmf"/><Relationship Id="rId7619" Type="http://schemas.openxmlformats.org/officeDocument/2006/relationships/oleObject" Target="embeddings/oleObject4042.bin"/><Relationship Id="rId7966" Type="http://schemas.openxmlformats.org/officeDocument/2006/relationships/oleObject" Target="embeddings/oleObject4239.bin"/><Relationship Id="rId333" Type="http://schemas.openxmlformats.org/officeDocument/2006/relationships/oleObject" Target="embeddings/oleObject212.bin"/><Relationship Id="rId2014" Type="http://schemas.openxmlformats.org/officeDocument/2006/relationships/oleObject" Target="embeddings/oleObject1085.bin"/><Relationship Id="rId6982" Type="http://schemas.openxmlformats.org/officeDocument/2006/relationships/oleObject" Target="embeddings/oleObject3703.bin"/><Relationship Id="rId9041" Type="http://schemas.openxmlformats.org/officeDocument/2006/relationships/oleObject" Target="embeddings/oleObject4800.bin"/><Relationship Id="rId1030" Type="http://schemas.openxmlformats.org/officeDocument/2006/relationships/image" Target="media/image451.wmf"/><Relationship Id="rId4186" Type="http://schemas.openxmlformats.org/officeDocument/2006/relationships/oleObject" Target="embeddings/oleObject2193.bin"/><Relationship Id="rId5584" Type="http://schemas.openxmlformats.org/officeDocument/2006/relationships/image" Target="media/image2627.wmf"/><Relationship Id="rId6635" Type="http://schemas.openxmlformats.org/officeDocument/2006/relationships/oleObject" Target="embeddings/oleObject3527.bin"/><Relationship Id="rId400" Type="http://schemas.openxmlformats.org/officeDocument/2006/relationships/oleObject" Target="embeddings/oleObject252.bin"/><Relationship Id="rId5237" Type="http://schemas.openxmlformats.org/officeDocument/2006/relationships/oleObject" Target="embeddings/oleObject2767.bin"/><Relationship Id="rId5651" Type="http://schemas.openxmlformats.org/officeDocument/2006/relationships/oleObject" Target="embeddings/oleObject2992.bin"/><Relationship Id="rId6702" Type="http://schemas.openxmlformats.org/officeDocument/2006/relationships/oleObject" Target="embeddings/oleObject3561.bin"/><Relationship Id="rId1847" Type="http://schemas.openxmlformats.org/officeDocument/2006/relationships/image" Target="media/image843.wmf"/><Relationship Id="rId4253" Type="http://schemas.openxmlformats.org/officeDocument/2006/relationships/oleObject" Target="embeddings/oleObject2227.bin"/><Relationship Id="rId5304" Type="http://schemas.openxmlformats.org/officeDocument/2006/relationships/image" Target="media/image2495.wmf"/><Relationship Id="rId8874" Type="http://schemas.openxmlformats.org/officeDocument/2006/relationships/image" Target="media/image4156.wmf"/><Relationship Id="rId4320" Type="http://schemas.openxmlformats.org/officeDocument/2006/relationships/image" Target="media/image2056.wmf"/><Relationship Id="rId7476" Type="http://schemas.openxmlformats.org/officeDocument/2006/relationships/image" Target="media/image3502.wmf"/><Relationship Id="rId7890" Type="http://schemas.openxmlformats.org/officeDocument/2006/relationships/oleObject" Target="embeddings/oleObject4198.bin"/><Relationship Id="rId8527" Type="http://schemas.openxmlformats.org/officeDocument/2006/relationships/oleObject" Target="embeddings/oleObject4528.bin"/><Relationship Id="rId190" Type="http://schemas.openxmlformats.org/officeDocument/2006/relationships/oleObject" Target="embeddings/oleObject118.bin"/><Relationship Id="rId1914" Type="http://schemas.openxmlformats.org/officeDocument/2006/relationships/oleObject" Target="embeddings/oleObject1034.bin"/><Relationship Id="rId6078" Type="http://schemas.openxmlformats.org/officeDocument/2006/relationships/oleObject" Target="embeddings/oleObject3211.bin"/><Relationship Id="rId6492" Type="http://schemas.openxmlformats.org/officeDocument/2006/relationships/image" Target="media/image3041.wmf"/><Relationship Id="rId7129" Type="http://schemas.openxmlformats.org/officeDocument/2006/relationships/image" Target="media/image3338.wmf"/><Relationship Id="rId7543" Type="http://schemas.openxmlformats.org/officeDocument/2006/relationships/oleObject" Target="embeddings/oleObject4004.bin"/><Relationship Id="rId8941" Type="http://schemas.openxmlformats.org/officeDocument/2006/relationships/oleObject" Target="embeddings/oleObject4748.bin"/><Relationship Id="rId5094" Type="http://schemas.openxmlformats.org/officeDocument/2006/relationships/image" Target="media/image2409.wmf"/><Relationship Id="rId6145" Type="http://schemas.openxmlformats.org/officeDocument/2006/relationships/oleObject" Target="embeddings/oleObject3248.bin"/><Relationship Id="rId2688" Type="http://schemas.openxmlformats.org/officeDocument/2006/relationships/image" Target="media/image1251.wmf"/><Relationship Id="rId3739" Type="http://schemas.openxmlformats.org/officeDocument/2006/relationships/oleObject" Target="embeddings/oleObject1967.bin"/><Relationship Id="rId5161" Type="http://schemas.openxmlformats.org/officeDocument/2006/relationships/oleObject" Target="embeddings/oleObject2725.bin"/><Relationship Id="rId7610" Type="http://schemas.openxmlformats.org/officeDocument/2006/relationships/image" Target="media/image3569.wmf"/><Relationship Id="rId2755" Type="http://schemas.openxmlformats.org/officeDocument/2006/relationships/oleObject" Target="embeddings/oleObject1467.bin"/><Relationship Id="rId3806" Type="http://schemas.openxmlformats.org/officeDocument/2006/relationships/image" Target="media/image1802.wmf"/><Relationship Id="rId6212" Type="http://schemas.openxmlformats.org/officeDocument/2006/relationships/image" Target="media/image2916.wmf"/><Relationship Id="rId727" Type="http://schemas.openxmlformats.org/officeDocument/2006/relationships/image" Target="media/image302.wmf"/><Relationship Id="rId1357" Type="http://schemas.openxmlformats.org/officeDocument/2006/relationships/oleObject" Target="embeddings/oleObject743.bin"/><Relationship Id="rId1771" Type="http://schemas.openxmlformats.org/officeDocument/2006/relationships/oleObject" Target="embeddings/oleObject958.bin"/><Relationship Id="rId2408" Type="http://schemas.openxmlformats.org/officeDocument/2006/relationships/oleObject" Target="embeddings/oleObject1290.bin"/><Relationship Id="rId2822" Type="http://schemas.openxmlformats.org/officeDocument/2006/relationships/image" Target="media/image1318.wmf"/><Relationship Id="rId5978" Type="http://schemas.openxmlformats.org/officeDocument/2006/relationships/image" Target="media/image2814.wmf"/><Relationship Id="rId8384" Type="http://schemas.openxmlformats.org/officeDocument/2006/relationships/image" Target="media/image3925.wmf"/><Relationship Id="rId63" Type="http://schemas.openxmlformats.org/officeDocument/2006/relationships/image" Target="media/image25.wmf"/><Relationship Id="rId1424" Type="http://schemas.openxmlformats.org/officeDocument/2006/relationships/image" Target="media/image644.wmf"/><Relationship Id="rId4994" Type="http://schemas.openxmlformats.org/officeDocument/2006/relationships/image" Target="media/image2359.wmf"/><Relationship Id="rId8037" Type="http://schemas.openxmlformats.org/officeDocument/2006/relationships/oleObject" Target="embeddings/oleObject4273.bin"/><Relationship Id="rId8451" Type="http://schemas.openxmlformats.org/officeDocument/2006/relationships/oleObject" Target="embeddings/oleObject4489.bin"/><Relationship Id="rId3596" Type="http://schemas.openxmlformats.org/officeDocument/2006/relationships/oleObject" Target="embeddings/oleObject1895.bin"/><Relationship Id="rId4647" Type="http://schemas.openxmlformats.org/officeDocument/2006/relationships/oleObject" Target="embeddings/oleObject2425.bin"/><Relationship Id="rId7053" Type="http://schemas.openxmlformats.org/officeDocument/2006/relationships/image" Target="media/image3311.wmf"/><Relationship Id="rId8104" Type="http://schemas.openxmlformats.org/officeDocument/2006/relationships/oleObject" Target="embeddings/oleObject4308.bin"/><Relationship Id="rId2198" Type="http://schemas.openxmlformats.org/officeDocument/2006/relationships/image" Target="media/image1017.wmf"/><Relationship Id="rId3249" Type="http://schemas.openxmlformats.org/officeDocument/2006/relationships/image" Target="media/image1531.wmf"/><Relationship Id="rId7120" Type="http://schemas.openxmlformats.org/officeDocument/2006/relationships/oleObject" Target="embeddings/oleObject3783.bin"/><Relationship Id="rId584" Type="http://schemas.openxmlformats.org/officeDocument/2006/relationships/oleObject" Target="embeddings/oleObject348.bin"/><Relationship Id="rId2265" Type="http://schemas.openxmlformats.org/officeDocument/2006/relationships/oleObject" Target="embeddings/oleObject1211.bin"/><Relationship Id="rId3663" Type="http://schemas.openxmlformats.org/officeDocument/2006/relationships/image" Target="media/image1731.wmf"/><Relationship Id="rId4714" Type="http://schemas.openxmlformats.org/officeDocument/2006/relationships/image" Target="media/image2244.wmf"/><Relationship Id="rId237" Type="http://schemas.openxmlformats.org/officeDocument/2006/relationships/oleObject" Target="embeddings/oleObject149.bin"/><Relationship Id="rId3316" Type="http://schemas.openxmlformats.org/officeDocument/2006/relationships/oleObject" Target="embeddings/oleObject1749.bin"/><Relationship Id="rId3730" Type="http://schemas.openxmlformats.org/officeDocument/2006/relationships/oleObject" Target="embeddings/oleObject1962.bin"/><Relationship Id="rId6886" Type="http://schemas.openxmlformats.org/officeDocument/2006/relationships/image" Target="media/image3228.wmf"/><Relationship Id="rId7937" Type="http://schemas.openxmlformats.org/officeDocument/2006/relationships/image" Target="media/image3712.wmf"/><Relationship Id="rId651" Type="http://schemas.openxmlformats.org/officeDocument/2006/relationships/oleObject" Target="embeddings/oleObject382.bin"/><Relationship Id="rId1281" Type="http://schemas.openxmlformats.org/officeDocument/2006/relationships/oleObject" Target="embeddings/oleObject703.bin"/><Relationship Id="rId2332" Type="http://schemas.openxmlformats.org/officeDocument/2006/relationships/oleObject" Target="embeddings/oleObject1250.bin"/><Relationship Id="rId5488" Type="http://schemas.openxmlformats.org/officeDocument/2006/relationships/oleObject" Target="embeddings/oleObject2904.bin"/><Relationship Id="rId6539" Type="http://schemas.openxmlformats.org/officeDocument/2006/relationships/oleObject" Target="embeddings/oleObject3471.bin"/><Relationship Id="rId6953" Type="http://schemas.openxmlformats.org/officeDocument/2006/relationships/oleObject" Target="embeddings/oleObject3688.bin"/><Relationship Id="rId304" Type="http://schemas.openxmlformats.org/officeDocument/2006/relationships/oleObject" Target="embeddings/oleObject194.bin"/><Relationship Id="rId5555" Type="http://schemas.openxmlformats.org/officeDocument/2006/relationships/image" Target="media/image2614.wmf"/><Relationship Id="rId6606" Type="http://schemas.openxmlformats.org/officeDocument/2006/relationships/oleObject" Target="embeddings/oleObject3511.bin"/><Relationship Id="rId9012" Type="http://schemas.openxmlformats.org/officeDocument/2006/relationships/image" Target="media/image4225.wmf"/><Relationship Id="rId1001" Type="http://schemas.openxmlformats.org/officeDocument/2006/relationships/oleObject" Target="embeddings/oleObject561.bin"/><Relationship Id="rId4157" Type="http://schemas.openxmlformats.org/officeDocument/2006/relationships/image" Target="media/image1975.wmf"/><Relationship Id="rId4571" Type="http://schemas.openxmlformats.org/officeDocument/2006/relationships/oleObject" Target="embeddings/oleObject2387.bin"/><Relationship Id="rId5208" Type="http://schemas.openxmlformats.org/officeDocument/2006/relationships/image" Target="media/image2453.wmf"/><Relationship Id="rId5622" Type="http://schemas.openxmlformats.org/officeDocument/2006/relationships/image" Target="media/image2646.wmf"/><Relationship Id="rId8778" Type="http://schemas.openxmlformats.org/officeDocument/2006/relationships/oleObject" Target="embeddings/oleObject4663.bin"/><Relationship Id="rId3173" Type="http://schemas.openxmlformats.org/officeDocument/2006/relationships/image" Target="media/image1493.wmf"/><Relationship Id="rId4224" Type="http://schemas.openxmlformats.org/officeDocument/2006/relationships/image" Target="media/image2008.wmf"/><Relationship Id="rId1818" Type="http://schemas.openxmlformats.org/officeDocument/2006/relationships/oleObject" Target="embeddings/oleObject986.bin"/><Relationship Id="rId3240" Type="http://schemas.openxmlformats.org/officeDocument/2006/relationships/oleObject" Target="embeddings/oleObject1710.bin"/><Relationship Id="rId6396" Type="http://schemas.openxmlformats.org/officeDocument/2006/relationships/oleObject" Target="embeddings/oleObject3393.bin"/><Relationship Id="rId7794" Type="http://schemas.openxmlformats.org/officeDocument/2006/relationships/oleObject" Target="embeddings/oleObject4150.bin"/><Relationship Id="rId8845" Type="http://schemas.openxmlformats.org/officeDocument/2006/relationships/oleObject" Target="embeddings/oleObject4700.bin"/><Relationship Id="rId161" Type="http://schemas.openxmlformats.org/officeDocument/2006/relationships/oleObject" Target="embeddings/oleObject100.bin"/><Relationship Id="rId6049" Type="http://schemas.openxmlformats.org/officeDocument/2006/relationships/image" Target="media/image2849.wmf"/><Relationship Id="rId7447" Type="http://schemas.openxmlformats.org/officeDocument/2006/relationships/oleObject" Target="embeddings/oleObject3954.bin"/><Relationship Id="rId7861" Type="http://schemas.openxmlformats.org/officeDocument/2006/relationships/image" Target="media/image3674.wmf"/><Relationship Id="rId8912" Type="http://schemas.openxmlformats.org/officeDocument/2006/relationships/image" Target="media/image4175.wmf"/><Relationship Id="rId6463" Type="http://schemas.openxmlformats.org/officeDocument/2006/relationships/oleObject" Target="embeddings/oleObject3432.bin"/><Relationship Id="rId7514" Type="http://schemas.openxmlformats.org/officeDocument/2006/relationships/image" Target="media/image3521.wmf"/><Relationship Id="rId978" Type="http://schemas.openxmlformats.org/officeDocument/2006/relationships/image" Target="media/image425.wmf"/><Relationship Id="rId2659" Type="http://schemas.openxmlformats.org/officeDocument/2006/relationships/image" Target="media/image1237.wmf"/><Relationship Id="rId5065" Type="http://schemas.openxmlformats.org/officeDocument/2006/relationships/oleObject" Target="embeddings/oleObject2667.bin"/><Relationship Id="rId6116" Type="http://schemas.openxmlformats.org/officeDocument/2006/relationships/oleObject" Target="embeddings/oleObject3231.bin"/><Relationship Id="rId6530" Type="http://schemas.openxmlformats.org/officeDocument/2006/relationships/image" Target="media/image3060.wmf"/><Relationship Id="rId1675" Type="http://schemas.openxmlformats.org/officeDocument/2006/relationships/oleObject" Target="embeddings/oleObject903.bin"/><Relationship Id="rId2726" Type="http://schemas.openxmlformats.org/officeDocument/2006/relationships/image" Target="media/image1270.wmf"/><Relationship Id="rId4081" Type="http://schemas.openxmlformats.org/officeDocument/2006/relationships/image" Target="media/image1937.wmf"/><Relationship Id="rId5132" Type="http://schemas.openxmlformats.org/officeDocument/2006/relationships/image" Target="media/image2426.wmf"/><Relationship Id="rId8288" Type="http://schemas.openxmlformats.org/officeDocument/2006/relationships/image" Target="media/image3878.wmf"/><Relationship Id="rId1328" Type="http://schemas.openxmlformats.org/officeDocument/2006/relationships/image" Target="media/image596.wmf"/><Relationship Id="rId8355" Type="http://schemas.openxmlformats.org/officeDocument/2006/relationships/oleObject" Target="embeddings/oleObject4441.bin"/><Relationship Id="rId1742" Type="http://schemas.openxmlformats.org/officeDocument/2006/relationships/oleObject" Target="embeddings/oleObject939.bin"/><Relationship Id="rId4898" Type="http://schemas.openxmlformats.org/officeDocument/2006/relationships/oleObject" Target="embeddings/oleObject2579.bin"/><Relationship Id="rId5949" Type="http://schemas.openxmlformats.org/officeDocument/2006/relationships/oleObject" Target="embeddings/oleObject3146.bin"/><Relationship Id="rId7371" Type="http://schemas.openxmlformats.org/officeDocument/2006/relationships/image" Target="media/image3452.wmf"/><Relationship Id="rId8008" Type="http://schemas.openxmlformats.org/officeDocument/2006/relationships/image" Target="media/image3746.wmf"/><Relationship Id="rId34" Type="http://schemas.openxmlformats.org/officeDocument/2006/relationships/oleObject" Target="embeddings/oleObject16.bin"/><Relationship Id="rId4965" Type="http://schemas.openxmlformats.org/officeDocument/2006/relationships/oleObject" Target="embeddings/oleObject2617.bin"/><Relationship Id="rId7024" Type="http://schemas.openxmlformats.org/officeDocument/2006/relationships/oleObject" Target="embeddings/oleObject3724.bin"/><Relationship Id="rId8422" Type="http://schemas.openxmlformats.org/officeDocument/2006/relationships/image" Target="media/image3944.wmf"/><Relationship Id="rId3567" Type="http://schemas.openxmlformats.org/officeDocument/2006/relationships/image" Target="media/image1683.wmf"/><Relationship Id="rId3981" Type="http://schemas.openxmlformats.org/officeDocument/2006/relationships/oleObject" Target="embeddings/oleObject2090.bin"/><Relationship Id="rId4618" Type="http://schemas.openxmlformats.org/officeDocument/2006/relationships/image" Target="media/image2204.wmf"/><Relationship Id="rId488" Type="http://schemas.openxmlformats.org/officeDocument/2006/relationships/image" Target="media/image185.wmf"/><Relationship Id="rId2169" Type="http://schemas.openxmlformats.org/officeDocument/2006/relationships/oleObject" Target="embeddings/oleObject1163.bin"/><Relationship Id="rId2583" Type="http://schemas.openxmlformats.org/officeDocument/2006/relationships/image" Target="media/image1199.wmf"/><Relationship Id="rId3634" Type="http://schemas.openxmlformats.org/officeDocument/2006/relationships/oleObject" Target="embeddings/oleObject1914.bin"/><Relationship Id="rId6040" Type="http://schemas.openxmlformats.org/officeDocument/2006/relationships/oleObject" Target="embeddings/oleObject3192.bin"/><Relationship Id="rId9196" Type="http://schemas.openxmlformats.org/officeDocument/2006/relationships/image" Target="media/image4312.wmf"/><Relationship Id="rId555" Type="http://schemas.openxmlformats.org/officeDocument/2006/relationships/image" Target="media/image218.wmf"/><Relationship Id="rId1185" Type="http://schemas.openxmlformats.org/officeDocument/2006/relationships/image" Target="media/image528.wmf"/><Relationship Id="rId2236" Type="http://schemas.openxmlformats.org/officeDocument/2006/relationships/image" Target="media/image1036.wmf"/><Relationship Id="rId2650" Type="http://schemas.openxmlformats.org/officeDocument/2006/relationships/oleObject" Target="embeddings/oleObject1414.bin"/><Relationship Id="rId3701" Type="http://schemas.openxmlformats.org/officeDocument/2006/relationships/image" Target="media/image1750.wmf"/><Relationship Id="rId6857" Type="http://schemas.openxmlformats.org/officeDocument/2006/relationships/oleObject" Target="embeddings/oleObject3640.bin"/><Relationship Id="rId7908" Type="http://schemas.openxmlformats.org/officeDocument/2006/relationships/oleObject" Target="embeddings/oleObject4207.bin"/><Relationship Id="rId9263" Type="http://schemas.openxmlformats.org/officeDocument/2006/relationships/oleObject" Target="embeddings/oleObject4914.bin"/><Relationship Id="rId208" Type="http://schemas.openxmlformats.org/officeDocument/2006/relationships/oleObject" Target="embeddings/oleObject129.bin"/><Relationship Id="rId622" Type="http://schemas.openxmlformats.org/officeDocument/2006/relationships/oleObject" Target="embeddings/oleObject367.bin"/><Relationship Id="rId1252" Type="http://schemas.openxmlformats.org/officeDocument/2006/relationships/image" Target="media/image561.wmf"/><Relationship Id="rId2303" Type="http://schemas.openxmlformats.org/officeDocument/2006/relationships/oleObject" Target="embeddings/oleObject1230.bin"/><Relationship Id="rId5459" Type="http://schemas.openxmlformats.org/officeDocument/2006/relationships/oleObject" Target="embeddings/oleObject2889.bin"/><Relationship Id="rId4475" Type="http://schemas.openxmlformats.org/officeDocument/2006/relationships/oleObject" Target="embeddings/oleObject2339.bin"/><Relationship Id="rId5873" Type="http://schemas.openxmlformats.org/officeDocument/2006/relationships/image" Target="media/image2762.wmf"/><Relationship Id="rId6924" Type="http://schemas.openxmlformats.org/officeDocument/2006/relationships/image" Target="media/image3247.wmf"/><Relationship Id="rId3077" Type="http://schemas.openxmlformats.org/officeDocument/2006/relationships/image" Target="media/image1445.wmf"/><Relationship Id="rId4128" Type="http://schemas.openxmlformats.org/officeDocument/2006/relationships/oleObject" Target="embeddings/oleObject2164.bin"/><Relationship Id="rId5526" Type="http://schemas.openxmlformats.org/officeDocument/2006/relationships/oleObject" Target="embeddings/oleObject2923.bin"/><Relationship Id="rId5940" Type="http://schemas.openxmlformats.org/officeDocument/2006/relationships/image" Target="media/image2795.wmf"/><Relationship Id="rId2093" Type="http://schemas.openxmlformats.org/officeDocument/2006/relationships/image" Target="media/image965.wmf"/><Relationship Id="rId3491" Type="http://schemas.openxmlformats.org/officeDocument/2006/relationships/image" Target="media/image1648.wmf"/><Relationship Id="rId4542" Type="http://schemas.openxmlformats.org/officeDocument/2006/relationships/image" Target="media/image2166.wmf"/><Relationship Id="rId7698" Type="http://schemas.openxmlformats.org/officeDocument/2006/relationships/image" Target="media/image3606.wmf"/><Relationship Id="rId8749" Type="http://schemas.openxmlformats.org/officeDocument/2006/relationships/oleObject" Target="embeddings/oleObject4647.bin"/><Relationship Id="rId3144" Type="http://schemas.openxmlformats.org/officeDocument/2006/relationships/oleObject" Target="embeddings/oleObject1662.bin"/><Relationship Id="rId7765" Type="http://schemas.openxmlformats.org/officeDocument/2006/relationships/image" Target="media/image3626.wmf"/><Relationship Id="rId8816" Type="http://schemas.openxmlformats.org/officeDocument/2006/relationships/image" Target="media/image4127.wmf"/><Relationship Id="rId2160" Type="http://schemas.openxmlformats.org/officeDocument/2006/relationships/image" Target="media/image998.wmf"/><Relationship Id="rId3211" Type="http://schemas.openxmlformats.org/officeDocument/2006/relationships/image" Target="media/image1512.wmf"/><Relationship Id="rId6367" Type="http://schemas.openxmlformats.org/officeDocument/2006/relationships/image" Target="media/image2985.wmf"/><Relationship Id="rId6781" Type="http://schemas.openxmlformats.org/officeDocument/2006/relationships/image" Target="media/image3176.wmf"/><Relationship Id="rId7418" Type="http://schemas.openxmlformats.org/officeDocument/2006/relationships/oleObject" Target="embeddings/oleObject3939.bin"/><Relationship Id="rId7832" Type="http://schemas.openxmlformats.org/officeDocument/2006/relationships/oleObject" Target="embeddings/oleObject4169.bin"/><Relationship Id="rId132" Type="http://schemas.openxmlformats.org/officeDocument/2006/relationships/oleObject" Target="embeddings/oleObject75.bin"/><Relationship Id="rId5383" Type="http://schemas.openxmlformats.org/officeDocument/2006/relationships/oleObject" Target="embeddings/oleObject2847.bin"/><Relationship Id="rId6434" Type="http://schemas.openxmlformats.org/officeDocument/2006/relationships/image" Target="media/image3015.wmf"/><Relationship Id="rId1579" Type="http://schemas.openxmlformats.org/officeDocument/2006/relationships/oleObject" Target="embeddings/oleObject855.bin"/><Relationship Id="rId2977" Type="http://schemas.openxmlformats.org/officeDocument/2006/relationships/image" Target="media/image1395.wmf"/><Relationship Id="rId5036" Type="http://schemas.openxmlformats.org/officeDocument/2006/relationships/image" Target="media/image2380.wmf"/><Relationship Id="rId5450" Type="http://schemas.openxmlformats.org/officeDocument/2006/relationships/image" Target="media/image2562.wmf"/><Relationship Id="rId949" Type="http://schemas.openxmlformats.org/officeDocument/2006/relationships/oleObject" Target="embeddings/oleObject534.bin"/><Relationship Id="rId1993" Type="http://schemas.openxmlformats.org/officeDocument/2006/relationships/image" Target="media/image915.wmf"/><Relationship Id="rId4052" Type="http://schemas.openxmlformats.org/officeDocument/2006/relationships/oleObject" Target="embeddings/oleObject2126.bin"/><Relationship Id="rId5103" Type="http://schemas.openxmlformats.org/officeDocument/2006/relationships/oleObject" Target="embeddings/oleObject2686.bin"/><Relationship Id="rId6501" Type="http://schemas.openxmlformats.org/officeDocument/2006/relationships/oleObject" Target="embeddings/oleObject3452.bin"/><Relationship Id="rId8259" Type="http://schemas.openxmlformats.org/officeDocument/2006/relationships/oleObject" Target="embeddings/oleObject4392.bin"/><Relationship Id="rId1646" Type="http://schemas.openxmlformats.org/officeDocument/2006/relationships/image" Target="media/image754.wmf"/><Relationship Id="rId8673" Type="http://schemas.openxmlformats.org/officeDocument/2006/relationships/image" Target="media/image4064.wmf"/><Relationship Id="rId1713" Type="http://schemas.openxmlformats.org/officeDocument/2006/relationships/oleObject" Target="embeddings/oleObject923.bin"/><Relationship Id="rId4869" Type="http://schemas.openxmlformats.org/officeDocument/2006/relationships/oleObject" Target="embeddings/oleObject2561.bin"/><Relationship Id="rId7275" Type="http://schemas.openxmlformats.org/officeDocument/2006/relationships/oleObject" Target="embeddings/oleObject3867.bin"/><Relationship Id="rId8326" Type="http://schemas.openxmlformats.org/officeDocument/2006/relationships/image" Target="media/image3897.wmf"/><Relationship Id="rId8740" Type="http://schemas.openxmlformats.org/officeDocument/2006/relationships/image" Target="media/image4094.wmf"/><Relationship Id="rId3885" Type="http://schemas.openxmlformats.org/officeDocument/2006/relationships/image" Target="media/image1840.wmf"/><Relationship Id="rId4936" Type="http://schemas.openxmlformats.org/officeDocument/2006/relationships/image" Target="media/image2330.wmf"/><Relationship Id="rId6291" Type="http://schemas.openxmlformats.org/officeDocument/2006/relationships/oleObject" Target="embeddings/oleObject3332.bin"/><Relationship Id="rId7342" Type="http://schemas.openxmlformats.org/officeDocument/2006/relationships/oleObject" Target="embeddings/oleObject3901.bin"/><Relationship Id="rId2487" Type="http://schemas.openxmlformats.org/officeDocument/2006/relationships/oleObject" Target="embeddings/oleObject1332.bin"/><Relationship Id="rId3538" Type="http://schemas.openxmlformats.org/officeDocument/2006/relationships/oleObject" Target="embeddings/oleObject1863.bin"/><Relationship Id="rId459" Type="http://schemas.openxmlformats.org/officeDocument/2006/relationships/oleObject" Target="embeddings/oleObject285.bin"/><Relationship Id="rId873" Type="http://schemas.openxmlformats.org/officeDocument/2006/relationships/image" Target="media/image375.wmf"/><Relationship Id="rId1089" Type="http://schemas.openxmlformats.org/officeDocument/2006/relationships/oleObject" Target="embeddings/oleObject605.bin"/><Relationship Id="rId2554" Type="http://schemas.openxmlformats.org/officeDocument/2006/relationships/oleObject" Target="embeddings/oleObject1366.bin"/><Relationship Id="rId3952" Type="http://schemas.openxmlformats.org/officeDocument/2006/relationships/image" Target="media/image1873.wmf"/><Relationship Id="rId6011" Type="http://schemas.openxmlformats.org/officeDocument/2006/relationships/image" Target="media/image2830.wmf"/><Relationship Id="rId9167" Type="http://schemas.openxmlformats.org/officeDocument/2006/relationships/oleObject" Target="embeddings/oleObject4867.bin"/><Relationship Id="rId526" Type="http://schemas.openxmlformats.org/officeDocument/2006/relationships/oleObject" Target="embeddings/oleObject319.bin"/><Relationship Id="rId1156" Type="http://schemas.openxmlformats.org/officeDocument/2006/relationships/oleObject" Target="embeddings/oleObject639.bin"/><Relationship Id="rId2207" Type="http://schemas.openxmlformats.org/officeDocument/2006/relationships/oleObject" Target="embeddings/oleObject1182.bin"/><Relationship Id="rId3605" Type="http://schemas.openxmlformats.org/officeDocument/2006/relationships/image" Target="media/image1702.wmf"/><Relationship Id="rId8183" Type="http://schemas.openxmlformats.org/officeDocument/2006/relationships/image" Target="media/image3832.wmf"/><Relationship Id="rId9234" Type="http://schemas.openxmlformats.org/officeDocument/2006/relationships/image" Target="media/image4331.wmf"/><Relationship Id="rId940" Type="http://schemas.openxmlformats.org/officeDocument/2006/relationships/oleObject" Target="embeddings/oleObject529.bin"/><Relationship Id="rId1570" Type="http://schemas.openxmlformats.org/officeDocument/2006/relationships/image" Target="media/image716.wmf"/><Relationship Id="rId2621" Type="http://schemas.openxmlformats.org/officeDocument/2006/relationships/image" Target="media/image1218.wmf"/><Relationship Id="rId5777" Type="http://schemas.openxmlformats.org/officeDocument/2006/relationships/image" Target="media/image2714.wmf"/><Relationship Id="rId6828" Type="http://schemas.openxmlformats.org/officeDocument/2006/relationships/image" Target="media/image3199.wmf"/><Relationship Id="rId1223" Type="http://schemas.openxmlformats.org/officeDocument/2006/relationships/image" Target="media/image547.wmf"/><Relationship Id="rId4379" Type="http://schemas.openxmlformats.org/officeDocument/2006/relationships/image" Target="media/image2086.wmf"/><Relationship Id="rId4793" Type="http://schemas.openxmlformats.org/officeDocument/2006/relationships/oleObject" Target="embeddings/oleObject2515.bin"/><Relationship Id="rId5844" Type="http://schemas.openxmlformats.org/officeDocument/2006/relationships/oleObject" Target="embeddings/oleObject3093.bin"/><Relationship Id="rId8250" Type="http://schemas.openxmlformats.org/officeDocument/2006/relationships/image" Target="media/image3859.wmf"/><Relationship Id="rId3395" Type="http://schemas.openxmlformats.org/officeDocument/2006/relationships/image" Target="media/image1602.wmf"/><Relationship Id="rId4446" Type="http://schemas.openxmlformats.org/officeDocument/2006/relationships/image" Target="media/image2118.wmf"/><Relationship Id="rId4860" Type="http://schemas.openxmlformats.org/officeDocument/2006/relationships/image" Target="media/image2299.wmf"/><Relationship Id="rId5911" Type="http://schemas.openxmlformats.org/officeDocument/2006/relationships/image" Target="media/image2781.wmf"/><Relationship Id="rId3048" Type="http://schemas.openxmlformats.org/officeDocument/2006/relationships/oleObject" Target="embeddings/oleObject1614.bin"/><Relationship Id="rId3462" Type="http://schemas.openxmlformats.org/officeDocument/2006/relationships/oleObject" Target="embeddings/oleObject1824.bin"/><Relationship Id="rId4513" Type="http://schemas.openxmlformats.org/officeDocument/2006/relationships/oleObject" Target="embeddings/oleObject2358.bin"/><Relationship Id="rId7669" Type="http://schemas.openxmlformats.org/officeDocument/2006/relationships/oleObject" Target="embeddings/oleObject4071.bin"/><Relationship Id="rId383" Type="http://schemas.openxmlformats.org/officeDocument/2006/relationships/oleObject" Target="embeddings/oleObject240.bin"/><Relationship Id="rId2064" Type="http://schemas.openxmlformats.org/officeDocument/2006/relationships/oleObject" Target="embeddings/oleObject1110.bin"/><Relationship Id="rId3115" Type="http://schemas.openxmlformats.org/officeDocument/2006/relationships/image" Target="media/image1464.wmf"/><Relationship Id="rId6685" Type="http://schemas.openxmlformats.org/officeDocument/2006/relationships/image" Target="media/image3129.wmf"/><Relationship Id="rId9091" Type="http://schemas.openxmlformats.org/officeDocument/2006/relationships/oleObject" Target="embeddings/oleObject4828.bin"/><Relationship Id="rId450" Type="http://schemas.openxmlformats.org/officeDocument/2006/relationships/oleObject" Target="embeddings/oleObject280.bin"/><Relationship Id="rId1080" Type="http://schemas.openxmlformats.org/officeDocument/2006/relationships/image" Target="media/image476.wmf"/><Relationship Id="rId2131" Type="http://schemas.openxmlformats.org/officeDocument/2006/relationships/image" Target="media/image984.wmf"/><Relationship Id="rId5287" Type="http://schemas.openxmlformats.org/officeDocument/2006/relationships/oleObject" Target="embeddings/oleObject2797.bin"/><Relationship Id="rId6338" Type="http://schemas.openxmlformats.org/officeDocument/2006/relationships/oleObject" Target="embeddings/oleObject3359.bin"/><Relationship Id="rId7736" Type="http://schemas.openxmlformats.org/officeDocument/2006/relationships/image" Target="media/image3618.wmf"/><Relationship Id="rId103" Type="http://schemas.openxmlformats.org/officeDocument/2006/relationships/image" Target="media/image39.wmf"/><Relationship Id="rId6752" Type="http://schemas.openxmlformats.org/officeDocument/2006/relationships/image" Target="media/image3161.wmf"/><Relationship Id="rId7803" Type="http://schemas.openxmlformats.org/officeDocument/2006/relationships/image" Target="media/image3645.wmf"/><Relationship Id="rId1897" Type="http://schemas.openxmlformats.org/officeDocument/2006/relationships/image" Target="media/image868.wmf"/><Relationship Id="rId2948" Type="http://schemas.openxmlformats.org/officeDocument/2006/relationships/oleObject" Target="embeddings/oleObject1564.bin"/><Relationship Id="rId5354" Type="http://schemas.openxmlformats.org/officeDocument/2006/relationships/oleObject" Target="embeddings/oleObject2831.bin"/><Relationship Id="rId6405" Type="http://schemas.openxmlformats.org/officeDocument/2006/relationships/oleObject" Target="embeddings/oleObject3400.bin"/><Relationship Id="rId1964" Type="http://schemas.openxmlformats.org/officeDocument/2006/relationships/oleObject" Target="embeddings/oleObject1059.bin"/><Relationship Id="rId4370" Type="http://schemas.openxmlformats.org/officeDocument/2006/relationships/oleObject" Target="embeddings/oleObject2285.bin"/><Relationship Id="rId5007" Type="http://schemas.openxmlformats.org/officeDocument/2006/relationships/oleObject" Target="embeddings/oleObject2638.bin"/><Relationship Id="rId5421" Type="http://schemas.openxmlformats.org/officeDocument/2006/relationships/oleObject" Target="embeddings/oleObject2867.bin"/><Relationship Id="rId8577" Type="http://schemas.openxmlformats.org/officeDocument/2006/relationships/image" Target="media/image4019.wmf"/><Relationship Id="rId8991" Type="http://schemas.openxmlformats.org/officeDocument/2006/relationships/oleObject" Target="embeddings/oleObject4773.bin"/><Relationship Id="rId1617" Type="http://schemas.openxmlformats.org/officeDocument/2006/relationships/oleObject" Target="embeddings/oleObject874.bin"/><Relationship Id="rId4023" Type="http://schemas.openxmlformats.org/officeDocument/2006/relationships/image" Target="media/image1908.wmf"/><Relationship Id="rId7179" Type="http://schemas.openxmlformats.org/officeDocument/2006/relationships/oleObject" Target="embeddings/oleObject3814.bin"/><Relationship Id="rId7593" Type="http://schemas.openxmlformats.org/officeDocument/2006/relationships/oleObject" Target="embeddings/oleObject4029.bin"/><Relationship Id="rId8644" Type="http://schemas.openxmlformats.org/officeDocument/2006/relationships/oleObject" Target="embeddings/oleObject4590.bin"/><Relationship Id="rId3789" Type="http://schemas.openxmlformats.org/officeDocument/2006/relationships/oleObject" Target="embeddings/oleObject1992.bin"/><Relationship Id="rId6195" Type="http://schemas.openxmlformats.org/officeDocument/2006/relationships/oleObject" Target="embeddings/oleObject3282.bin"/><Relationship Id="rId7246" Type="http://schemas.openxmlformats.org/officeDocument/2006/relationships/image" Target="media/image3392.wmf"/><Relationship Id="rId7660" Type="http://schemas.openxmlformats.org/officeDocument/2006/relationships/oleObject" Target="embeddings/oleObject4066.bin"/><Relationship Id="rId6262" Type="http://schemas.openxmlformats.org/officeDocument/2006/relationships/image" Target="media/image2941.wmf"/><Relationship Id="rId7313" Type="http://schemas.openxmlformats.org/officeDocument/2006/relationships/image" Target="media/image3423.wmf"/><Relationship Id="rId8711" Type="http://schemas.openxmlformats.org/officeDocument/2006/relationships/oleObject" Target="embeddings/oleObject4628.bin"/><Relationship Id="rId3856" Type="http://schemas.openxmlformats.org/officeDocument/2006/relationships/image" Target="media/image1827.wmf"/><Relationship Id="rId4907" Type="http://schemas.openxmlformats.org/officeDocument/2006/relationships/oleObject" Target="embeddings/oleObject2588.bin"/><Relationship Id="rId777" Type="http://schemas.openxmlformats.org/officeDocument/2006/relationships/image" Target="media/image327.wmf"/><Relationship Id="rId2458" Type="http://schemas.openxmlformats.org/officeDocument/2006/relationships/image" Target="media/image1140.wmf"/><Relationship Id="rId2872" Type="http://schemas.openxmlformats.org/officeDocument/2006/relationships/oleObject" Target="embeddings/oleObject1526.bin"/><Relationship Id="rId3509" Type="http://schemas.openxmlformats.org/officeDocument/2006/relationships/image" Target="media/image1657.wmf"/><Relationship Id="rId3923" Type="http://schemas.openxmlformats.org/officeDocument/2006/relationships/image" Target="media/image1859.wmf"/><Relationship Id="rId8087" Type="http://schemas.openxmlformats.org/officeDocument/2006/relationships/image" Target="media/image3784.wmf"/><Relationship Id="rId844" Type="http://schemas.openxmlformats.org/officeDocument/2006/relationships/oleObject" Target="embeddings/oleObject480.bin"/><Relationship Id="rId1474" Type="http://schemas.openxmlformats.org/officeDocument/2006/relationships/image" Target="media/image669.wmf"/><Relationship Id="rId2525" Type="http://schemas.openxmlformats.org/officeDocument/2006/relationships/image" Target="media/image1170.wmf"/><Relationship Id="rId9138" Type="http://schemas.openxmlformats.org/officeDocument/2006/relationships/image" Target="media/image4282.wmf"/><Relationship Id="rId911" Type="http://schemas.openxmlformats.org/officeDocument/2006/relationships/oleObject" Target="embeddings/oleObject514.bin"/><Relationship Id="rId1127" Type="http://schemas.openxmlformats.org/officeDocument/2006/relationships/oleObject" Target="embeddings/oleObject624.bin"/><Relationship Id="rId1541" Type="http://schemas.openxmlformats.org/officeDocument/2006/relationships/oleObject" Target="embeddings/oleObject836.bin"/><Relationship Id="rId4697" Type="http://schemas.openxmlformats.org/officeDocument/2006/relationships/oleObject" Target="embeddings/oleObject2452.bin"/><Relationship Id="rId5748" Type="http://schemas.openxmlformats.org/officeDocument/2006/relationships/oleObject" Target="embeddings/oleObject3045.bin"/><Relationship Id="rId8154" Type="http://schemas.openxmlformats.org/officeDocument/2006/relationships/oleObject" Target="embeddings/oleObject4333.bin"/><Relationship Id="rId9205" Type="http://schemas.openxmlformats.org/officeDocument/2006/relationships/oleObject" Target="embeddings/oleObject4885.bin"/><Relationship Id="rId3299" Type="http://schemas.openxmlformats.org/officeDocument/2006/relationships/image" Target="media/image1555.wmf"/><Relationship Id="rId4764" Type="http://schemas.openxmlformats.org/officeDocument/2006/relationships/image" Target="media/image2263.emf"/><Relationship Id="rId7170" Type="http://schemas.openxmlformats.org/officeDocument/2006/relationships/oleObject" Target="embeddings/oleObject3809.bin"/><Relationship Id="rId8221" Type="http://schemas.openxmlformats.org/officeDocument/2006/relationships/oleObject" Target="embeddings/oleObject4370.bin"/><Relationship Id="rId3366" Type="http://schemas.openxmlformats.org/officeDocument/2006/relationships/oleObject" Target="embeddings/oleObject1775.bin"/><Relationship Id="rId4417" Type="http://schemas.openxmlformats.org/officeDocument/2006/relationships/image" Target="media/image2105.wmf"/><Relationship Id="rId5815" Type="http://schemas.openxmlformats.org/officeDocument/2006/relationships/image" Target="media/image2733.wmf"/><Relationship Id="rId287" Type="http://schemas.openxmlformats.org/officeDocument/2006/relationships/oleObject" Target="embeddings/oleObject177.bin"/><Relationship Id="rId2382" Type="http://schemas.openxmlformats.org/officeDocument/2006/relationships/oleObject" Target="embeddings/oleObject1277.bin"/><Relationship Id="rId3019" Type="http://schemas.openxmlformats.org/officeDocument/2006/relationships/image" Target="media/image1416.wmf"/><Relationship Id="rId3780" Type="http://schemas.openxmlformats.org/officeDocument/2006/relationships/image" Target="media/image1789.wmf"/><Relationship Id="rId4831" Type="http://schemas.openxmlformats.org/officeDocument/2006/relationships/oleObject" Target="embeddings/oleObject2543.bin"/><Relationship Id="rId7987" Type="http://schemas.openxmlformats.org/officeDocument/2006/relationships/oleObject" Target="embeddings/oleObject4251.bin"/><Relationship Id="rId354" Type="http://schemas.openxmlformats.org/officeDocument/2006/relationships/image" Target="media/image126.wmf"/><Relationship Id="rId2035" Type="http://schemas.openxmlformats.org/officeDocument/2006/relationships/image" Target="media/image936.wmf"/><Relationship Id="rId3433" Type="http://schemas.openxmlformats.org/officeDocument/2006/relationships/image" Target="media/image1621.wmf"/><Relationship Id="rId6589" Type="http://schemas.openxmlformats.org/officeDocument/2006/relationships/image" Target="media/image3085.wmf"/><Relationship Id="rId9062" Type="http://schemas.openxmlformats.org/officeDocument/2006/relationships/oleObject" Target="embeddings/oleObject4812.bin"/><Relationship Id="rId3500" Type="http://schemas.openxmlformats.org/officeDocument/2006/relationships/oleObject" Target="embeddings/oleObject1844.bin"/><Relationship Id="rId6656" Type="http://schemas.openxmlformats.org/officeDocument/2006/relationships/oleObject" Target="embeddings/oleObject3538.bin"/><Relationship Id="rId7707" Type="http://schemas.openxmlformats.org/officeDocument/2006/relationships/oleObject" Target="embeddings/oleObject4093.bin"/><Relationship Id="rId421" Type="http://schemas.openxmlformats.org/officeDocument/2006/relationships/oleObject" Target="embeddings/oleObject265.bin"/><Relationship Id="rId1051" Type="http://schemas.openxmlformats.org/officeDocument/2006/relationships/oleObject" Target="embeddings/oleObject586.bin"/><Relationship Id="rId2102" Type="http://schemas.openxmlformats.org/officeDocument/2006/relationships/oleObject" Target="embeddings/oleObject1129.bin"/><Relationship Id="rId5258" Type="http://schemas.openxmlformats.org/officeDocument/2006/relationships/oleObject" Target="embeddings/oleObject2778.bin"/><Relationship Id="rId5672" Type="http://schemas.openxmlformats.org/officeDocument/2006/relationships/image" Target="media/image2666.wmf"/><Relationship Id="rId6309" Type="http://schemas.openxmlformats.org/officeDocument/2006/relationships/oleObject" Target="embeddings/oleObject3341.bin"/><Relationship Id="rId6723" Type="http://schemas.openxmlformats.org/officeDocument/2006/relationships/oleObject" Target="embeddings/oleObject3573.bin"/><Relationship Id="rId1868" Type="http://schemas.openxmlformats.org/officeDocument/2006/relationships/oleObject" Target="embeddings/oleObject1011.bin"/><Relationship Id="rId4274" Type="http://schemas.openxmlformats.org/officeDocument/2006/relationships/image" Target="media/image2033.wmf"/><Relationship Id="rId5325" Type="http://schemas.openxmlformats.org/officeDocument/2006/relationships/oleObject" Target="embeddings/oleObject2816.bin"/><Relationship Id="rId8895" Type="http://schemas.openxmlformats.org/officeDocument/2006/relationships/oleObject" Target="embeddings/oleObject4725.bin"/><Relationship Id="rId2919" Type="http://schemas.openxmlformats.org/officeDocument/2006/relationships/image" Target="media/image1366.wmf"/><Relationship Id="rId3290" Type="http://schemas.openxmlformats.org/officeDocument/2006/relationships/oleObject" Target="embeddings/oleObject1736.bin"/><Relationship Id="rId4341" Type="http://schemas.openxmlformats.org/officeDocument/2006/relationships/image" Target="media/image2067.wmf"/><Relationship Id="rId7497" Type="http://schemas.openxmlformats.org/officeDocument/2006/relationships/oleObject" Target="embeddings/oleObject3981.bin"/><Relationship Id="rId8548" Type="http://schemas.openxmlformats.org/officeDocument/2006/relationships/image" Target="media/image4006.wmf"/><Relationship Id="rId1935" Type="http://schemas.openxmlformats.org/officeDocument/2006/relationships/image" Target="media/image887.wmf"/><Relationship Id="rId6099" Type="http://schemas.openxmlformats.org/officeDocument/2006/relationships/image" Target="media/image2874.wmf"/><Relationship Id="rId8962" Type="http://schemas.openxmlformats.org/officeDocument/2006/relationships/image" Target="media/image4200.wmf"/><Relationship Id="rId3010" Type="http://schemas.openxmlformats.org/officeDocument/2006/relationships/oleObject" Target="embeddings/oleObject1595.bin"/><Relationship Id="rId6166" Type="http://schemas.openxmlformats.org/officeDocument/2006/relationships/oleObject" Target="embeddings/oleObject3266.bin"/><Relationship Id="rId7564" Type="http://schemas.openxmlformats.org/officeDocument/2006/relationships/image" Target="media/image3546.wmf"/><Relationship Id="rId8615" Type="http://schemas.openxmlformats.org/officeDocument/2006/relationships/image" Target="media/image4038.wmf"/><Relationship Id="rId6580" Type="http://schemas.openxmlformats.org/officeDocument/2006/relationships/oleObject" Target="embeddings/oleObject3496.bin"/><Relationship Id="rId7217" Type="http://schemas.openxmlformats.org/officeDocument/2006/relationships/image" Target="media/image3379.wmf"/><Relationship Id="rId7631" Type="http://schemas.openxmlformats.org/officeDocument/2006/relationships/image" Target="media/image3580.wmf"/><Relationship Id="rId2776" Type="http://schemas.openxmlformats.org/officeDocument/2006/relationships/image" Target="media/image1295.wmf"/><Relationship Id="rId3827" Type="http://schemas.openxmlformats.org/officeDocument/2006/relationships/oleObject" Target="embeddings/oleObject2011.bin"/><Relationship Id="rId5182" Type="http://schemas.openxmlformats.org/officeDocument/2006/relationships/image" Target="media/image2440.wmf"/><Relationship Id="rId6233" Type="http://schemas.openxmlformats.org/officeDocument/2006/relationships/oleObject" Target="embeddings/oleObject3303.bin"/><Relationship Id="rId748" Type="http://schemas.openxmlformats.org/officeDocument/2006/relationships/oleObject" Target="embeddings/oleObject432.bin"/><Relationship Id="rId1378" Type="http://schemas.openxmlformats.org/officeDocument/2006/relationships/image" Target="media/image621.wmf"/><Relationship Id="rId1792" Type="http://schemas.openxmlformats.org/officeDocument/2006/relationships/image" Target="media/image820.wmf"/><Relationship Id="rId2429" Type="http://schemas.openxmlformats.org/officeDocument/2006/relationships/image" Target="media/image1125.wmf"/><Relationship Id="rId2843" Type="http://schemas.openxmlformats.org/officeDocument/2006/relationships/image" Target="media/image1328.wmf"/><Relationship Id="rId5999" Type="http://schemas.openxmlformats.org/officeDocument/2006/relationships/oleObject" Target="embeddings/oleObject3171.bin"/><Relationship Id="rId6300" Type="http://schemas.openxmlformats.org/officeDocument/2006/relationships/image" Target="media/image2960.wmf"/><Relationship Id="rId84" Type="http://schemas.openxmlformats.org/officeDocument/2006/relationships/oleObject" Target="embeddings/oleObject45.bin"/><Relationship Id="rId815" Type="http://schemas.openxmlformats.org/officeDocument/2006/relationships/image" Target="media/image346.wmf"/><Relationship Id="rId1445" Type="http://schemas.openxmlformats.org/officeDocument/2006/relationships/oleObject" Target="embeddings/oleObject787.bin"/><Relationship Id="rId8058" Type="http://schemas.openxmlformats.org/officeDocument/2006/relationships/image" Target="media/image3771.wmf"/><Relationship Id="rId8472" Type="http://schemas.openxmlformats.org/officeDocument/2006/relationships/image" Target="media/image3969.wmf"/><Relationship Id="rId9109" Type="http://schemas.openxmlformats.org/officeDocument/2006/relationships/oleObject" Target="embeddings/oleObject4838.bin"/><Relationship Id="rId2910" Type="http://schemas.openxmlformats.org/officeDocument/2006/relationships/oleObject" Target="embeddings/oleObject1545.bin"/><Relationship Id="rId7074" Type="http://schemas.openxmlformats.org/officeDocument/2006/relationships/oleObject" Target="embeddings/oleObject3756.bin"/><Relationship Id="rId8125" Type="http://schemas.openxmlformats.org/officeDocument/2006/relationships/image" Target="media/image3803.wmf"/><Relationship Id="rId1512" Type="http://schemas.openxmlformats.org/officeDocument/2006/relationships/image" Target="media/image687.wmf"/><Relationship Id="rId4668" Type="http://schemas.openxmlformats.org/officeDocument/2006/relationships/image" Target="media/image2229.wmf"/><Relationship Id="rId5719" Type="http://schemas.openxmlformats.org/officeDocument/2006/relationships/oleObject" Target="embeddings/oleObject3029.bin"/><Relationship Id="rId6090" Type="http://schemas.openxmlformats.org/officeDocument/2006/relationships/oleObject" Target="embeddings/oleObject3217.bin"/><Relationship Id="rId7141" Type="http://schemas.openxmlformats.org/officeDocument/2006/relationships/image" Target="media/image3344.wmf"/><Relationship Id="rId3684" Type="http://schemas.openxmlformats.org/officeDocument/2006/relationships/oleObject" Target="embeddings/oleObject1939.bin"/><Relationship Id="rId4735" Type="http://schemas.openxmlformats.org/officeDocument/2006/relationships/image" Target="media/image2254.wmf"/><Relationship Id="rId2286" Type="http://schemas.openxmlformats.org/officeDocument/2006/relationships/image" Target="media/image1061.wmf"/><Relationship Id="rId3337" Type="http://schemas.openxmlformats.org/officeDocument/2006/relationships/image" Target="media/image1573.wmf"/><Relationship Id="rId3751" Type="http://schemas.openxmlformats.org/officeDocument/2006/relationships/oleObject" Target="embeddings/oleObject1973.bin"/><Relationship Id="rId4802" Type="http://schemas.openxmlformats.org/officeDocument/2006/relationships/oleObject" Target="embeddings/oleObject2524.bin"/><Relationship Id="rId7958" Type="http://schemas.openxmlformats.org/officeDocument/2006/relationships/oleObject" Target="embeddings/oleObject4233.bin"/><Relationship Id="rId258" Type="http://schemas.openxmlformats.org/officeDocument/2006/relationships/image" Target="media/image95.wmf"/><Relationship Id="rId672" Type="http://schemas.openxmlformats.org/officeDocument/2006/relationships/image" Target="media/image275.wmf"/><Relationship Id="rId2353" Type="http://schemas.openxmlformats.org/officeDocument/2006/relationships/image" Target="media/image1089.wmf"/><Relationship Id="rId3404" Type="http://schemas.openxmlformats.org/officeDocument/2006/relationships/oleObject" Target="embeddings/oleObject1794.bin"/><Relationship Id="rId6974" Type="http://schemas.openxmlformats.org/officeDocument/2006/relationships/oleObject" Target="embeddings/oleObject3699.bin"/><Relationship Id="rId325" Type="http://schemas.openxmlformats.org/officeDocument/2006/relationships/oleObject" Target="embeddings/oleObject206.bin"/><Relationship Id="rId2006" Type="http://schemas.openxmlformats.org/officeDocument/2006/relationships/oleObject" Target="embeddings/oleObject1081.bin"/><Relationship Id="rId2420" Type="http://schemas.openxmlformats.org/officeDocument/2006/relationships/oleObject" Target="embeddings/oleObject1296.bin"/><Relationship Id="rId5576" Type="http://schemas.openxmlformats.org/officeDocument/2006/relationships/oleObject" Target="embeddings/oleObject2948.bin"/><Relationship Id="rId6627" Type="http://schemas.openxmlformats.org/officeDocument/2006/relationships/image" Target="media/image3101.wmf"/><Relationship Id="rId9033" Type="http://schemas.openxmlformats.org/officeDocument/2006/relationships/oleObject" Target="embeddings/oleObject4794.bin"/><Relationship Id="rId1022" Type="http://schemas.openxmlformats.org/officeDocument/2006/relationships/image" Target="media/image447.wmf"/><Relationship Id="rId4178" Type="http://schemas.openxmlformats.org/officeDocument/2006/relationships/oleObject" Target="embeddings/oleObject2189.bin"/><Relationship Id="rId4592" Type="http://schemas.openxmlformats.org/officeDocument/2006/relationships/image" Target="media/image2191.wmf"/><Relationship Id="rId5229" Type="http://schemas.openxmlformats.org/officeDocument/2006/relationships/oleObject" Target="embeddings/oleObject2763.bin"/><Relationship Id="rId5990" Type="http://schemas.openxmlformats.org/officeDocument/2006/relationships/image" Target="media/image2820.wmf"/><Relationship Id="rId9100" Type="http://schemas.openxmlformats.org/officeDocument/2006/relationships/image" Target="media/image4263.wmf"/><Relationship Id="rId3194" Type="http://schemas.openxmlformats.org/officeDocument/2006/relationships/oleObject" Target="embeddings/oleObject1687.bin"/><Relationship Id="rId4245" Type="http://schemas.openxmlformats.org/officeDocument/2006/relationships/oleObject" Target="embeddings/oleObject2223.bin"/><Relationship Id="rId5643" Type="http://schemas.openxmlformats.org/officeDocument/2006/relationships/image" Target="media/image2652.wmf"/><Relationship Id="rId8799" Type="http://schemas.openxmlformats.org/officeDocument/2006/relationships/oleObject" Target="embeddings/oleObject4675.bin"/><Relationship Id="rId1839" Type="http://schemas.openxmlformats.org/officeDocument/2006/relationships/image" Target="media/image839.wmf"/><Relationship Id="rId5710" Type="http://schemas.openxmlformats.org/officeDocument/2006/relationships/oleObject" Target="embeddings/oleObject3024.bin"/><Relationship Id="rId8866" Type="http://schemas.openxmlformats.org/officeDocument/2006/relationships/image" Target="media/image4152.wmf"/><Relationship Id="rId182" Type="http://schemas.openxmlformats.org/officeDocument/2006/relationships/image" Target="media/image68.wmf"/><Relationship Id="rId1906" Type="http://schemas.openxmlformats.org/officeDocument/2006/relationships/oleObject" Target="embeddings/oleObject1030.bin"/><Relationship Id="rId3261" Type="http://schemas.openxmlformats.org/officeDocument/2006/relationships/image" Target="media/image1537.wmf"/><Relationship Id="rId4312" Type="http://schemas.openxmlformats.org/officeDocument/2006/relationships/image" Target="media/image2052.wmf"/><Relationship Id="rId7468" Type="http://schemas.openxmlformats.org/officeDocument/2006/relationships/image" Target="media/image3499.wmf"/><Relationship Id="rId7882" Type="http://schemas.openxmlformats.org/officeDocument/2006/relationships/oleObject" Target="embeddings/oleObject4194.bin"/><Relationship Id="rId8519" Type="http://schemas.openxmlformats.org/officeDocument/2006/relationships/oleObject" Target="embeddings/oleObject4524.bin"/><Relationship Id="rId8933" Type="http://schemas.openxmlformats.org/officeDocument/2006/relationships/oleObject" Target="embeddings/oleObject4744.bin"/><Relationship Id="rId6484" Type="http://schemas.openxmlformats.org/officeDocument/2006/relationships/oleObject" Target="embeddings/oleObject3443.bin"/><Relationship Id="rId7535" Type="http://schemas.openxmlformats.org/officeDocument/2006/relationships/oleObject" Target="embeddings/oleObject4000.bin"/><Relationship Id="rId999" Type="http://schemas.openxmlformats.org/officeDocument/2006/relationships/oleObject" Target="embeddings/oleObject560.bin"/><Relationship Id="rId5086" Type="http://schemas.openxmlformats.org/officeDocument/2006/relationships/image" Target="media/image2405.wmf"/><Relationship Id="rId6137" Type="http://schemas.openxmlformats.org/officeDocument/2006/relationships/image" Target="media/image2891.wmf"/><Relationship Id="rId6551" Type="http://schemas.openxmlformats.org/officeDocument/2006/relationships/oleObject" Target="embeddings/oleObject3477.bin"/><Relationship Id="rId7602" Type="http://schemas.openxmlformats.org/officeDocument/2006/relationships/image" Target="media/image3565.wmf"/><Relationship Id="rId1696" Type="http://schemas.openxmlformats.org/officeDocument/2006/relationships/oleObject" Target="embeddings/oleObject914.bin"/><Relationship Id="rId5153" Type="http://schemas.openxmlformats.org/officeDocument/2006/relationships/oleObject" Target="embeddings/oleObject2717.bin"/><Relationship Id="rId6204" Type="http://schemas.openxmlformats.org/officeDocument/2006/relationships/image" Target="media/image2913.wmf"/><Relationship Id="rId1349" Type="http://schemas.openxmlformats.org/officeDocument/2006/relationships/oleObject" Target="embeddings/oleObject739.bin"/><Relationship Id="rId2747" Type="http://schemas.openxmlformats.org/officeDocument/2006/relationships/oleObject" Target="embeddings/oleObject1463.bin"/><Relationship Id="rId5220" Type="http://schemas.openxmlformats.org/officeDocument/2006/relationships/image" Target="media/image2458.wmf"/><Relationship Id="rId8376" Type="http://schemas.openxmlformats.org/officeDocument/2006/relationships/image" Target="media/image3921.wmf"/><Relationship Id="rId719" Type="http://schemas.openxmlformats.org/officeDocument/2006/relationships/image" Target="media/image298.wmf"/><Relationship Id="rId1763" Type="http://schemas.openxmlformats.org/officeDocument/2006/relationships/oleObject" Target="embeddings/oleObject951.bin"/><Relationship Id="rId2814" Type="http://schemas.openxmlformats.org/officeDocument/2006/relationships/image" Target="media/image1314.wmf"/><Relationship Id="rId8029" Type="http://schemas.openxmlformats.org/officeDocument/2006/relationships/oleObject" Target="embeddings/oleObject4269.bin"/><Relationship Id="rId8790" Type="http://schemas.openxmlformats.org/officeDocument/2006/relationships/oleObject" Target="embeddings/oleObject4669.bin"/><Relationship Id="rId55" Type="http://schemas.openxmlformats.org/officeDocument/2006/relationships/oleObject" Target="embeddings/oleObject29.bin"/><Relationship Id="rId1416" Type="http://schemas.openxmlformats.org/officeDocument/2006/relationships/image" Target="media/image640.wmf"/><Relationship Id="rId1830" Type="http://schemas.openxmlformats.org/officeDocument/2006/relationships/oleObject" Target="embeddings/oleObject992.bin"/><Relationship Id="rId4986" Type="http://schemas.openxmlformats.org/officeDocument/2006/relationships/image" Target="media/image2355.wmf"/><Relationship Id="rId7392" Type="http://schemas.openxmlformats.org/officeDocument/2006/relationships/oleObject" Target="embeddings/oleObject3926.bin"/><Relationship Id="rId8443" Type="http://schemas.openxmlformats.org/officeDocument/2006/relationships/oleObject" Target="embeddings/oleObject4485.bin"/><Relationship Id="rId3588" Type="http://schemas.openxmlformats.org/officeDocument/2006/relationships/oleObject" Target="embeddings/oleObject1891.bin"/><Relationship Id="rId4639" Type="http://schemas.openxmlformats.org/officeDocument/2006/relationships/oleObject" Target="embeddings/oleObject2421.bin"/><Relationship Id="rId7045" Type="http://schemas.openxmlformats.org/officeDocument/2006/relationships/image" Target="media/image3307.wmf"/><Relationship Id="rId8510" Type="http://schemas.openxmlformats.org/officeDocument/2006/relationships/image" Target="media/image3988.wmf"/><Relationship Id="rId3655" Type="http://schemas.openxmlformats.org/officeDocument/2006/relationships/image" Target="media/image1727.wmf"/><Relationship Id="rId4706" Type="http://schemas.openxmlformats.org/officeDocument/2006/relationships/oleObject" Target="embeddings/oleObject2461.bin"/><Relationship Id="rId6061" Type="http://schemas.openxmlformats.org/officeDocument/2006/relationships/image" Target="media/image2855.wmf"/><Relationship Id="rId7112" Type="http://schemas.openxmlformats.org/officeDocument/2006/relationships/oleObject" Target="embeddings/oleObject3778.bin"/><Relationship Id="rId576" Type="http://schemas.openxmlformats.org/officeDocument/2006/relationships/oleObject" Target="embeddings/oleObject344.bin"/><Relationship Id="rId990" Type="http://schemas.openxmlformats.org/officeDocument/2006/relationships/image" Target="media/image431.wmf"/><Relationship Id="rId2257" Type="http://schemas.openxmlformats.org/officeDocument/2006/relationships/oleObject" Target="embeddings/oleObject1207.bin"/><Relationship Id="rId2671" Type="http://schemas.openxmlformats.org/officeDocument/2006/relationships/oleObject" Target="embeddings/oleObject1425.bin"/><Relationship Id="rId3308" Type="http://schemas.openxmlformats.org/officeDocument/2006/relationships/oleObject" Target="embeddings/oleObject1745.bin"/><Relationship Id="rId9284" Type="http://schemas.openxmlformats.org/officeDocument/2006/relationships/header" Target="header1.xml"/><Relationship Id="rId229" Type="http://schemas.openxmlformats.org/officeDocument/2006/relationships/oleObject" Target="embeddings/oleObject144.bin"/><Relationship Id="rId643" Type="http://schemas.openxmlformats.org/officeDocument/2006/relationships/oleObject" Target="embeddings/oleObject378.bin"/><Relationship Id="rId1273" Type="http://schemas.openxmlformats.org/officeDocument/2006/relationships/oleObject" Target="embeddings/oleObject698.bin"/><Relationship Id="rId2324" Type="http://schemas.openxmlformats.org/officeDocument/2006/relationships/oleObject" Target="embeddings/oleObject1243.bin"/><Relationship Id="rId3722" Type="http://schemas.openxmlformats.org/officeDocument/2006/relationships/oleObject" Target="embeddings/oleObject1958.bin"/><Relationship Id="rId6878" Type="http://schemas.openxmlformats.org/officeDocument/2006/relationships/image" Target="media/image3224.wmf"/><Relationship Id="rId7929" Type="http://schemas.openxmlformats.org/officeDocument/2006/relationships/image" Target="media/image3708.wmf"/><Relationship Id="rId5894" Type="http://schemas.openxmlformats.org/officeDocument/2006/relationships/oleObject" Target="embeddings/oleObject3118.bin"/><Relationship Id="rId6945" Type="http://schemas.openxmlformats.org/officeDocument/2006/relationships/oleObject" Target="embeddings/oleObject3684.bin"/><Relationship Id="rId9004" Type="http://schemas.openxmlformats.org/officeDocument/2006/relationships/image" Target="media/image4221.wmf"/><Relationship Id="rId710" Type="http://schemas.openxmlformats.org/officeDocument/2006/relationships/oleObject" Target="embeddings/oleObject413.bin"/><Relationship Id="rId1340" Type="http://schemas.openxmlformats.org/officeDocument/2006/relationships/image" Target="media/image602.wmf"/><Relationship Id="rId3098" Type="http://schemas.openxmlformats.org/officeDocument/2006/relationships/oleObject" Target="embeddings/oleObject1639.bin"/><Relationship Id="rId4496" Type="http://schemas.openxmlformats.org/officeDocument/2006/relationships/image" Target="media/image2143.wmf"/><Relationship Id="rId5547" Type="http://schemas.openxmlformats.org/officeDocument/2006/relationships/image" Target="media/image2610.wmf"/><Relationship Id="rId5961" Type="http://schemas.openxmlformats.org/officeDocument/2006/relationships/oleObject" Target="embeddings/oleObject3152.bin"/><Relationship Id="rId4149" Type="http://schemas.openxmlformats.org/officeDocument/2006/relationships/image" Target="media/image1971.wmf"/><Relationship Id="rId4563" Type="http://schemas.openxmlformats.org/officeDocument/2006/relationships/oleObject" Target="embeddings/oleObject2383.bin"/><Relationship Id="rId5614" Type="http://schemas.openxmlformats.org/officeDocument/2006/relationships/image" Target="media/image2642.wmf"/><Relationship Id="rId8020" Type="http://schemas.openxmlformats.org/officeDocument/2006/relationships/image" Target="media/image3752.wmf"/><Relationship Id="rId3165" Type="http://schemas.openxmlformats.org/officeDocument/2006/relationships/image" Target="media/image1489.wmf"/><Relationship Id="rId4216" Type="http://schemas.openxmlformats.org/officeDocument/2006/relationships/image" Target="media/image2004.wmf"/><Relationship Id="rId4630" Type="http://schemas.openxmlformats.org/officeDocument/2006/relationships/image" Target="media/image2210.wmf"/><Relationship Id="rId7786" Type="http://schemas.openxmlformats.org/officeDocument/2006/relationships/oleObject" Target="embeddings/oleObject4146.bin"/><Relationship Id="rId8837" Type="http://schemas.openxmlformats.org/officeDocument/2006/relationships/oleObject" Target="embeddings/oleObject4696.bin"/><Relationship Id="rId2181" Type="http://schemas.openxmlformats.org/officeDocument/2006/relationships/oleObject" Target="embeddings/oleObject1169.bin"/><Relationship Id="rId3232" Type="http://schemas.openxmlformats.org/officeDocument/2006/relationships/oleObject" Target="embeddings/oleObject1706.bin"/><Relationship Id="rId6388" Type="http://schemas.openxmlformats.org/officeDocument/2006/relationships/oleObject" Target="embeddings/oleObject3389.bin"/><Relationship Id="rId7439" Type="http://schemas.openxmlformats.org/officeDocument/2006/relationships/image" Target="media/image3486.wmf"/><Relationship Id="rId153" Type="http://schemas.openxmlformats.org/officeDocument/2006/relationships/oleObject" Target="embeddings/oleObject92.bin"/><Relationship Id="rId6455" Type="http://schemas.openxmlformats.org/officeDocument/2006/relationships/oleObject" Target="embeddings/oleObject3428.bin"/><Relationship Id="rId7853" Type="http://schemas.openxmlformats.org/officeDocument/2006/relationships/image" Target="media/image3670.wmf"/><Relationship Id="rId8904" Type="http://schemas.openxmlformats.org/officeDocument/2006/relationships/image" Target="media/image4171.wmf"/><Relationship Id="rId220" Type="http://schemas.openxmlformats.org/officeDocument/2006/relationships/oleObject" Target="embeddings/oleObject135.bin"/><Relationship Id="rId2998" Type="http://schemas.openxmlformats.org/officeDocument/2006/relationships/oleObject" Target="embeddings/oleObject1589.bin"/><Relationship Id="rId5057" Type="http://schemas.openxmlformats.org/officeDocument/2006/relationships/oleObject" Target="embeddings/oleObject2663.bin"/><Relationship Id="rId6108" Type="http://schemas.openxmlformats.org/officeDocument/2006/relationships/oleObject" Target="embeddings/oleObject3226.bin"/><Relationship Id="rId7506" Type="http://schemas.openxmlformats.org/officeDocument/2006/relationships/image" Target="media/image3517.wmf"/><Relationship Id="rId7920" Type="http://schemas.openxmlformats.org/officeDocument/2006/relationships/oleObject" Target="embeddings/oleObject4213.bin"/><Relationship Id="rId4073" Type="http://schemas.openxmlformats.org/officeDocument/2006/relationships/image" Target="media/image1933.wmf"/><Relationship Id="rId5471" Type="http://schemas.openxmlformats.org/officeDocument/2006/relationships/oleObject" Target="embeddings/oleObject2895.bin"/><Relationship Id="rId6522" Type="http://schemas.openxmlformats.org/officeDocument/2006/relationships/image" Target="media/image3056.wmf"/><Relationship Id="rId1667" Type="http://schemas.openxmlformats.org/officeDocument/2006/relationships/oleObject" Target="embeddings/oleObject899.bin"/><Relationship Id="rId2718" Type="http://schemas.openxmlformats.org/officeDocument/2006/relationships/image" Target="media/image1266.wmf"/><Relationship Id="rId5124" Type="http://schemas.openxmlformats.org/officeDocument/2006/relationships/image" Target="media/image2422.wmf"/><Relationship Id="rId8694" Type="http://schemas.openxmlformats.org/officeDocument/2006/relationships/oleObject" Target="embeddings/oleObject4617.bin"/><Relationship Id="rId1734" Type="http://schemas.openxmlformats.org/officeDocument/2006/relationships/image" Target="media/image797.wmf"/><Relationship Id="rId4140" Type="http://schemas.openxmlformats.org/officeDocument/2006/relationships/oleObject" Target="embeddings/oleObject2170.bin"/><Relationship Id="rId7296" Type="http://schemas.openxmlformats.org/officeDocument/2006/relationships/image" Target="media/image3415.wmf"/><Relationship Id="rId8347" Type="http://schemas.openxmlformats.org/officeDocument/2006/relationships/oleObject" Target="embeddings/oleObject4436.bin"/><Relationship Id="rId8761" Type="http://schemas.openxmlformats.org/officeDocument/2006/relationships/image" Target="media/image4104.wmf"/><Relationship Id="rId26" Type="http://schemas.openxmlformats.org/officeDocument/2006/relationships/image" Target="media/image14.png"/><Relationship Id="rId7363" Type="http://schemas.openxmlformats.org/officeDocument/2006/relationships/image" Target="media/image3448.wmf"/><Relationship Id="rId8414" Type="http://schemas.openxmlformats.org/officeDocument/2006/relationships/image" Target="media/image3940.wmf"/><Relationship Id="rId1801" Type="http://schemas.openxmlformats.org/officeDocument/2006/relationships/oleObject" Target="embeddings/oleObject973.bin"/><Relationship Id="rId3559" Type="http://schemas.openxmlformats.org/officeDocument/2006/relationships/image" Target="media/image1679.wmf"/><Relationship Id="rId4957" Type="http://schemas.openxmlformats.org/officeDocument/2006/relationships/oleObject" Target="embeddings/oleObject2613.bin"/><Relationship Id="rId7016" Type="http://schemas.openxmlformats.org/officeDocument/2006/relationships/oleObject" Target="embeddings/oleObject3720.bin"/><Relationship Id="rId7430" Type="http://schemas.openxmlformats.org/officeDocument/2006/relationships/oleObject" Target="embeddings/oleObject3945.bin"/><Relationship Id="rId3973" Type="http://schemas.openxmlformats.org/officeDocument/2006/relationships/oleObject" Target="embeddings/oleObject2086.bin"/><Relationship Id="rId6032" Type="http://schemas.openxmlformats.org/officeDocument/2006/relationships/oleObject" Target="embeddings/oleObject3188.bin"/><Relationship Id="rId9188" Type="http://schemas.openxmlformats.org/officeDocument/2006/relationships/image" Target="media/image4308.wmf"/><Relationship Id="rId894" Type="http://schemas.openxmlformats.org/officeDocument/2006/relationships/image" Target="media/image385.wmf"/><Relationship Id="rId1177" Type="http://schemas.openxmlformats.org/officeDocument/2006/relationships/image" Target="media/image524.wmf"/><Relationship Id="rId2575" Type="http://schemas.openxmlformats.org/officeDocument/2006/relationships/image" Target="media/image1195.wmf"/><Relationship Id="rId3626" Type="http://schemas.openxmlformats.org/officeDocument/2006/relationships/oleObject" Target="embeddings/oleObject1910.bin"/><Relationship Id="rId547" Type="http://schemas.openxmlformats.org/officeDocument/2006/relationships/image" Target="media/image214.wmf"/><Relationship Id="rId961" Type="http://schemas.openxmlformats.org/officeDocument/2006/relationships/oleObject" Target="embeddings/oleObject541.bin"/><Relationship Id="rId1591" Type="http://schemas.openxmlformats.org/officeDocument/2006/relationships/oleObject" Target="embeddings/oleObject861.bin"/><Relationship Id="rId2228" Type="http://schemas.openxmlformats.org/officeDocument/2006/relationships/image" Target="media/image1032.wmf"/><Relationship Id="rId2642" Type="http://schemas.openxmlformats.org/officeDocument/2006/relationships/oleObject" Target="embeddings/oleObject1410.bin"/><Relationship Id="rId5798" Type="http://schemas.openxmlformats.org/officeDocument/2006/relationships/oleObject" Target="embeddings/oleObject3070.bin"/><Relationship Id="rId6849" Type="http://schemas.openxmlformats.org/officeDocument/2006/relationships/oleObject" Target="embeddings/oleObject3636.bin"/><Relationship Id="rId9255" Type="http://schemas.openxmlformats.org/officeDocument/2006/relationships/oleObject" Target="embeddings/oleObject4910.bin"/><Relationship Id="rId614" Type="http://schemas.openxmlformats.org/officeDocument/2006/relationships/oleObject" Target="embeddings/oleObject363.bin"/><Relationship Id="rId1244" Type="http://schemas.openxmlformats.org/officeDocument/2006/relationships/image" Target="media/image557.wmf"/><Relationship Id="rId5865" Type="http://schemas.openxmlformats.org/officeDocument/2006/relationships/image" Target="media/image2758.wmf"/><Relationship Id="rId6916" Type="http://schemas.openxmlformats.org/officeDocument/2006/relationships/image" Target="media/image3243.wmf"/><Relationship Id="rId8271" Type="http://schemas.openxmlformats.org/officeDocument/2006/relationships/oleObject" Target="embeddings/oleObject4398.bin"/><Relationship Id="rId1311" Type="http://schemas.openxmlformats.org/officeDocument/2006/relationships/oleObject" Target="embeddings/oleObject720.bin"/><Relationship Id="rId4467" Type="http://schemas.openxmlformats.org/officeDocument/2006/relationships/oleObject" Target="embeddings/oleObject2335.bin"/><Relationship Id="rId4881" Type="http://schemas.openxmlformats.org/officeDocument/2006/relationships/oleObject" Target="embeddings/oleObject2567.bin"/><Relationship Id="rId5518" Type="http://schemas.openxmlformats.org/officeDocument/2006/relationships/oleObject" Target="embeddings/oleObject2919.bin"/><Relationship Id="rId3069" Type="http://schemas.openxmlformats.org/officeDocument/2006/relationships/image" Target="media/image1441.wmf"/><Relationship Id="rId3483" Type="http://schemas.openxmlformats.org/officeDocument/2006/relationships/image" Target="media/image1644.wmf"/><Relationship Id="rId4534" Type="http://schemas.openxmlformats.org/officeDocument/2006/relationships/image" Target="media/image2162.wmf"/><Relationship Id="rId5932" Type="http://schemas.openxmlformats.org/officeDocument/2006/relationships/image" Target="media/image2791.wmf"/><Relationship Id="rId2085" Type="http://schemas.openxmlformats.org/officeDocument/2006/relationships/image" Target="media/image961.wmf"/><Relationship Id="rId3136" Type="http://schemas.openxmlformats.org/officeDocument/2006/relationships/oleObject" Target="embeddings/oleObject1658.bin"/><Relationship Id="rId471" Type="http://schemas.openxmlformats.org/officeDocument/2006/relationships/oleObject" Target="embeddings/oleObject291.bin"/><Relationship Id="rId2152" Type="http://schemas.openxmlformats.org/officeDocument/2006/relationships/oleObject" Target="embeddings/oleObject1154.bin"/><Relationship Id="rId3550" Type="http://schemas.openxmlformats.org/officeDocument/2006/relationships/oleObject" Target="embeddings/oleObject1872.bin"/><Relationship Id="rId4601" Type="http://schemas.openxmlformats.org/officeDocument/2006/relationships/oleObject" Target="embeddings/oleObject2402.bin"/><Relationship Id="rId7757" Type="http://schemas.openxmlformats.org/officeDocument/2006/relationships/image" Target="media/image3622.wmf"/><Relationship Id="rId8808" Type="http://schemas.openxmlformats.org/officeDocument/2006/relationships/oleObject" Target="embeddings/oleObject4680.bin"/><Relationship Id="rId124" Type="http://schemas.openxmlformats.org/officeDocument/2006/relationships/oleObject" Target="embeddings/oleObject71.bin"/><Relationship Id="rId3203" Type="http://schemas.openxmlformats.org/officeDocument/2006/relationships/image" Target="media/image1508.wmf"/><Relationship Id="rId6359" Type="http://schemas.openxmlformats.org/officeDocument/2006/relationships/image" Target="media/image2981.wmf"/><Relationship Id="rId6773" Type="http://schemas.openxmlformats.org/officeDocument/2006/relationships/image" Target="media/image3172.wmf"/><Relationship Id="rId7824" Type="http://schemas.openxmlformats.org/officeDocument/2006/relationships/oleObject" Target="embeddings/oleObject4165.bin"/><Relationship Id="rId2969" Type="http://schemas.openxmlformats.org/officeDocument/2006/relationships/image" Target="media/image1391.wmf"/><Relationship Id="rId5375" Type="http://schemas.openxmlformats.org/officeDocument/2006/relationships/oleObject" Target="embeddings/oleObject2843.bin"/><Relationship Id="rId6426" Type="http://schemas.openxmlformats.org/officeDocument/2006/relationships/image" Target="media/image3011.wmf"/><Relationship Id="rId6840" Type="http://schemas.openxmlformats.org/officeDocument/2006/relationships/image" Target="media/image3205.wmf"/><Relationship Id="rId1985" Type="http://schemas.openxmlformats.org/officeDocument/2006/relationships/image" Target="media/image911.wmf"/><Relationship Id="rId4391" Type="http://schemas.openxmlformats.org/officeDocument/2006/relationships/image" Target="media/image2092.wmf"/><Relationship Id="rId5028" Type="http://schemas.openxmlformats.org/officeDocument/2006/relationships/image" Target="media/image2376.wmf"/><Relationship Id="rId5442" Type="http://schemas.openxmlformats.org/officeDocument/2006/relationships/image" Target="media/image2561.wmf"/><Relationship Id="rId8598" Type="http://schemas.openxmlformats.org/officeDocument/2006/relationships/oleObject" Target="embeddings/oleObject4565.bin"/><Relationship Id="rId1638" Type="http://schemas.openxmlformats.org/officeDocument/2006/relationships/image" Target="media/image750.wmf"/><Relationship Id="rId4044" Type="http://schemas.openxmlformats.org/officeDocument/2006/relationships/oleObject" Target="embeddings/oleObject2122.bin"/><Relationship Id="rId8665" Type="http://schemas.openxmlformats.org/officeDocument/2006/relationships/image" Target="media/image4060.wmf"/><Relationship Id="rId3060" Type="http://schemas.openxmlformats.org/officeDocument/2006/relationships/oleObject" Target="embeddings/oleObject1620.bin"/><Relationship Id="rId4111" Type="http://schemas.openxmlformats.org/officeDocument/2006/relationships/image" Target="media/image1952.wmf"/><Relationship Id="rId7267" Type="http://schemas.openxmlformats.org/officeDocument/2006/relationships/oleObject" Target="embeddings/oleObject3863.bin"/><Relationship Id="rId8318" Type="http://schemas.openxmlformats.org/officeDocument/2006/relationships/image" Target="media/image3893.wmf"/><Relationship Id="rId1705" Type="http://schemas.openxmlformats.org/officeDocument/2006/relationships/oleObject" Target="embeddings/oleObject919.bin"/><Relationship Id="rId6283" Type="http://schemas.openxmlformats.org/officeDocument/2006/relationships/oleObject" Target="embeddings/oleObject3328.bin"/><Relationship Id="rId7681" Type="http://schemas.openxmlformats.org/officeDocument/2006/relationships/oleObject" Target="embeddings/oleObject4080.bin"/><Relationship Id="rId8732" Type="http://schemas.openxmlformats.org/officeDocument/2006/relationships/image" Target="media/image4090.wmf"/><Relationship Id="rId3877" Type="http://schemas.openxmlformats.org/officeDocument/2006/relationships/oleObject" Target="embeddings/oleObject2036.bin"/><Relationship Id="rId4928" Type="http://schemas.openxmlformats.org/officeDocument/2006/relationships/image" Target="media/image2326.wmf"/><Relationship Id="rId7334" Type="http://schemas.openxmlformats.org/officeDocument/2006/relationships/oleObject" Target="embeddings/oleObject3897.bin"/><Relationship Id="rId798" Type="http://schemas.openxmlformats.org/officeDocument/2006/relationships/oleObject" Target="embeddings/oleObject457.bin"/><Relationship Id="rId2479" Type="http://schemas.openxmlformats.org/officeDocument/2006/relationships/oleObject" Target="embeddings/oleObject1327.bin"/><Relationship Id="rId2893" Type="http://schemas.openxmlformats.org/officeDocument/2006/relationships/image" Target="media/image1353.wmf"/><Relationship Id="rId3944" Type="http://schemas.openxmlformats.org/officeDocument/2006/relationships/image" Target="media/image1869.wmf"/><Relationship Id="rId6350" Type="http://schemas.openxmlformats.org/officeDocument/2006/relationships/image" Target="media/image2977.wmf"/><Relationship Id="rId7401" Type="http://schemas.openxmlformats.org/officeDocument/2006/relationships/image" Target="media/image3467.wmf"/><Relationship Id="rId865" Type="http://schemas.openxmlformats.org/officeDocument/2006/relationships/image" Target="media/image371.wmf"/><Relationship Id="rId1495" Type="http://schemas.openxmlformats.org/officeDocument/2006/relationships/oleObject" Target="embeddings/oleObject813.bin"/><Relationship Id="rId2546" Type="http://schemas.openxmlformats.org/officeDocument/2006/relationships/oleObject" Target="embeddings/oleObject1362.bin"/><Relationship Id="rId2960" Type="http://schemas.openxmlformats.org/officeDocument/2006/relationships/oleObject" Target="embeddings/oleObject1570.bin"/><Relationship Id="rId6003" Type="http://schemas.openxmlformats.org/officeDocument/2006/relationships/oleObject" Target="embeddings/oleObject3173.bin"/><Relationship Id="rId9159" Type="http://schemas.openxmlformats.org/officeDocument/2006/relationships/oleObject" Target="embeddings/oleObject4863.bin"/><Relationship Id="rId518" Type="http://schemas.openxmlformats.org/officeDocument/2006/relationships/image" Target="media/image200.wmf"/><Relationship Id="rId932" Type="http://schemas.openxmlformats.org/officeDocument/2006/relationships/oleObject" Target="embeddings/oleObject525.bin"/><Relationship Id="rId1148" Type="http://schemas.openxmlformats.org/officeDocument/2006/relationships/image" Target="media/image510.wmf"/><Relationship Id="rId1562" Type="http://schemas.openxmlformats.org/officeDocument/2006/relationships/image" Target="media/image712.wmf"/><Relationship Id="rId2613" Type="http://schemas.openxmlformats.org/officeDocument/2006/relationships/image" Target="media/image1214.wmf"/><Relationship Id="rId5769" Type="http://schemas.openxmlformats.org/officeDocument/2006/relationships/image" Target="media/image2710.wmf"/><Relationship Id="rId8175" Type="http://schemas.openxmlformats.org/officeDocument/2006/relationships/image" Target="media/image3828.wmf"/><Relationship Id="rId9226" Type="http://schemas.openxmlformats.org/officeDocument/2006/relationships/image" Target="media/image4327.wmf"/><Relationship Id="rId1215" Type="http://schemas.openxmlformats.org/officeDocument/2006/relationships/image" Target="media/image543.wmf"/><Relationship Id="rId7191" Type="http://schemas.openxmlformats.org/officeDocument/2006/relationships/oleObject" Target="embeddings/oleObject3821.bin"/><Relationship Id="rId8242" Type="http://schemas.openxmlformats.org/officeDocument/2006/relationships/image" Target="media/image3855.wmf"/><Relationship Id="rId3387" Type="http://schemas.openxmlformats.org/officeDocument/2006/relationships/image" Target="media/image1598.wmf"/><Relationship Id="rId4785" Type="http://schemas.openxmlformats.org/officeDocument/2006/relationships/oleObject" Target="embeddings/oleObject2508.bin"/><Relationship Id="rId5836" Type="http://schemas.openxmlformats.org/officeDocument/2006/relationships/oleObject" Target="embeddings/oleObject3089.bin"/><Relationship Id="rId4438" Type="http://schemas.openxmlformats.org/officeDocument/2006/relationships/image" Target="media/image2115.emf"/><Relationship Id="rId4852" Type="http://schemas.openxmlformats.org/officeDocument/2006/relationships/image" Target="media/image2295.wmf"/><Relationship Id="rId5903" Type="http://schemas.openxmlformats.org/officeDocument/2006/relationships/image" Target="media/image2777.wmf"/><Relationship Id="rId3454" Type="http://schemas.openxmlformats.org/officeDocument/2006/relationships/oleObject" Target="embeddings/oleObject1819.bin"/><Relationship Id="rId4505" Type="http://schemas.openxmlformats.org/officeDocument/2006/relationships/oleObject" Target="embeddings/oleObject2354.bin"/><Relationship Id="rId375" Type="http://schemas.openxmlformats.org/officeDocument/2006/relationships/oleObject" Target="embeddings/oleObject236.bin"/><Relationship Id="rId2056" Type="http://schemas.openxmlformats.org/officeDocument/2006/relationships/oleObject" Target="embeddings/oleObject1106.bin"/><Relationship Id="rId2470" Type="http://schemas.openxmlformats.org/officeDocument/2006/relationships/oleObject" Target="embeddings/oleObject1321.bin"/><Relationship Id="rId3107" Type="http://schemas.openxmlformats.org/officeDocument/2006/relationships/image" Target="media/image1460.wmf"/><Relationship Id="rId3521" Type="http://schemas.openxmlformats.org/officeDocument/2006/relationships/image" Target="media/image1663.wmf"/><Relationship Id="rId6677" Type="http://schemas.openxmlformats.org/officeDocument/2006/relationships/image" Target="media/image3125.wmf"/><Relationship Id="rId7728" Type="http://schemas.openxmlformats.org/officeDocument/2006/relationships/image" Target="media/image3615.wmf"/><Relationship Id="rId9083" Type="http://schemas.openxmlformats.org/officeDocument/2006/relationships/oleObject" Target="embeddings/oleObject4824.bin"/><Relationship Id="rId442" Type="http://schemas.openxmlformats.org/officeDocument/2006/relationships/oleObject" Target="embeddings/oleObject276.bin"/><Relationship Id="rId1072" Type="http://schemas.openxmlformats.org/officeDocument/2006/relationships/image" Target="media/image472.wmf"/><Relationship Id="rId2123" Type="http://schemas.openxmlformats.org/officeDocument/2006/relationships/image" Target="media/image980.wmf"/><Relationship Id="rId5279" Type="http://schemas.openxmlformats.org/officeDocument/2006/relationships/oleObject" Target="embeddings/oleObject2793.bin"/><Relationship Id="rId5693" Type="http://schemas.openxmlformats.org/officeDocument/2006/relationships/image" Target="media/image2674.wmf"/><Relationship Id="rId6744" Type="http://schemas.openxmlformats.org/officeDocument/2006/relationships/image" Target="media/image3157.wmf"/><Relationship Id="rId9150" Type="http://schemas.openxmlformats.org/officeDocument/2006/relationships/image" Target="media/image4288.wmf"/><Relationship Id="rId4295" Type="http://schemas.openxmlformats.org/officeDocument/2006/relationships/oleObject" Target="embeddings/oleObject2248.bin"/><Relationship Id="rId5346" Type="http://schemas.openxmlformats.org/officeDocument/2006/relationships/image" Target="media/image2516.wmf"/><Relationship Id="rId1889" Type="http://schemas.openxmlformats.org/officeDocument/2006/relationships/image" Target="media/image864.wmf"/><Relationship Id="rId4362" Type="http://schemas.openxmlformats.org/officeDocument/2006/relationships/oleObject" Target="embeddings/oleObject2281.bin"/><Relationship Id="rId5760" Type="http://schemas.openxmlformats.org/officeDocument/2006/relationships/oleObject" Target="embeddings/oleObject3051.bin"/><Relationship Id="rId6811" Type="http://schemas.openxmlformats.org/officeDocument/2006/relationships/image" Target="media/image3191.wmf"/><Relationship Id="rId1956" Type="http://schemas.openxmlformats.org/officeDocument/2006/relationships/oleObject" Target="embeddings/oleObject1055.bin"/><Relationship Id="rId4015" Type="http://schemas.openxmlformats.org/officeDocument/2006/relationships/image" Target="media/image1904.wmf"/><Relationship Id="rId5413" Type="http://schemas.openxmlformats.org/officeDocument/2006/relationships/oleObject" Target="embeddings/oleObject2863.bin"/><Relationship Id="rId8569" Type="http://schemas.openxmlformats.org/officeDocument/2006/relationships/image" Target="media/image4015.wmf"/><Relationship Id="rId8983" Type="http://schemas.openxmlformats.org/officeDocument/2006/relationships/oleObject" Target="embeddings/oleObject4769.bin"/><Relationship Id="rId1609" Type="http://schemas.openxmlformats.org/officeDocument/2006/relationships/oleObject" Target="embeddings/oleObject870.bin"/><Relationship Id="rId7585" Type="http://schemas.openxmlformats.org/officeDocument/2006/relationships/oleObject" Target="embeddings/oleObject4025.bin"/><Relationship Id="rId8636" Type="http://schemas.openxmlformats.org/officeDocument/2006/relationships/oleObject" Target="embeddings/oleObject4584.bin"/><Relationship Id="rId3031" Type="http://schemas.openxmlformats.org/officeDocument/2006/relationships/image" Target="media/image1422.wmf"/><Relationship Id="rId6187" Type="http://schemas.openxmlformats.org/officeDocument/2006/relationships/oleObject" Target="embeddings/oleObject3277.bin"/><Relationship Id="rId7238" Type="http://schemas.openxmlformats.org/officeDocument/2006/relationships/image" Target="media/image3388.wmf"/><Relationship Id="rId7652" Type="http://schemas.openxmlformats.org/officeDocument/2006/relationships/oleObject" Target="embeddings/oleObject4058.bin"/><Relationship Id="rId8703" Type="http://schemas.openxmlformats.org/officeDocument/2006/relationships/oleObject" Target="embeddings/oleObject4623.bin"/><Relationship Id="rId2797" Type="http://schemas.openxmlformats.org/officeDocument/2006/relationships/oleObject" Target="embeddings/oleObject1488.bin"/><Relationship Id="rId3848" Type="http://schemas.openxmlformats.org/officeDocument/2006/relationships/image" Target="media/image1823.wmf"/><Relationship Id="rId6254" Type="http://schemas.openxmlformats.org/officeDocument/2006/relationships/image" Target="media/image2937.wmf"/><Relationship Id="rId7305" Type="http://schemas.openxmlformats.org/officeDocument/2006/relationships/image" Target="media/image3419.wmf"/><Relationship Id="rId769" Type="http://schemas.openxmlformats.org/officeDocument/2006/relationships/image" Target="media/image323.wmf"/><Relationship Id="rId1399" Type="http://schemas.openxmlformats.org/officeDocument/2006/relationships/oleObject" Target="embeddings/oleObject764.bin"/><Relationship Id="rId5270" Type="http://schemas.openxmlformats.org/officeDocument/2006/relationships/oleObject" Target="embeddings/oleObject2784.bin"/><Relationship Id="rId6321" Type="http://schemas.openxmlformats.org/officeDocument/2006/relationships/oleObject" Target="embeddings/oleObject3347.bin"/><Relationship Id="rId1466" Type="http://schemas.openxmlformats.org/officeDocument/2006/relationships/image" Target="media/image665.wmf"/><Relationship Id="rId2864" Type="http://schemas.openxmlformats.org/officeDocument/2006/relationships/oleObject" Target="embeddings/oleObject1522.bin"/><Relationship Id="rId3915" Type="http://schemas.openxmlformats.org/officeDocument/2006/relationships/image" Target="media/image1855.wmf"/><Relationship Id="rId8079" Type="http://schemas.openxmlformats.org/officeDocument/2006/relationships/oleObject" Target="embeddings/oleObject4294.bin"/><Relationship Id="rId8493" Type="http://schemas.openxmlformats.org/officeDocument/2006/relationships/oleObject" Target="embeddings/oleObject4510.bin"/><Relationship Id="rId836" Type="http://schemas.openxmlformats.org/officeDocument/2006/relationships/oleObject" Target="embeddings/oleObject476.bin"/><Relationship Id="rId1119" Type="http://schemas.openxmlformats.org/officeDocument/2006/relationships/oleObject" Target="embeddings/oleObject620.bin"/><Relationship Id="rId1880" Type="http://schemas.openxmlformats.org/officeDocument/2006/relationships/oleObject" Target="embeddings/oleObject1017.bin"/><Relationship Id="rId2517" Type="http://schemas.openxmlformats.org/officeDocument/2006/relationships/image" Target="media/image1166.wmf"/><Relationship Id="rId2931" Type="http://schemas.openxmlformats.org/officeDocument/2006/relationships/image" Target="media/image1372.wmf"/><Relationship Id="rId7095" Type="http://schemas.openxmlformats.org/officeDocument/2006/relationships/image" Target="media/image3325.wmf"/><Relationship Id="rId8146" Type="http://schemas.openxmlformats.org/officeDocument/2006/relationships/oleObject" Target="embeddings/oleObject4329.bin"/><Relationship Id="rId903" Type="http://schemas.openxmlformats.org/officeDocument/2006/relationships/oleObject" Target="embeddings/oleObject510.bin"/><Relationship Id="rId1533" Type="http://schemas.openxmlformats.org/officeDocument/2006/relationships/oleObject" Target="embeddings/oleObject832.bin"/><Relationship Id="rId4689" Type="http://schemas.openxmlformats.org/officeDocument/2006/relationships/oleObject" Target="embeddings/oleObject2446.bin"/><Relationship Id="rId8560" Type="http://schemas.openxmlformats.org/officeDocument/2006/relationships/oleObject" Target="embeddings/oleObject4546.bin"/><Relationship Id="rId1600" Type="http://schemas.openxmlformats.org/officeDocument/2006/relationships/image" Target="media/image731.wmf"/><Relationship Id="rId4756" Type="http://schemas.openxmlformats.org/officeDocument/2006/relationships/oleObject" Target="embeddings/oleObject2494.bin"/><Relationship Id="rId5807" Type="http://schemas.openxmlformats.org/officeDocument/2006/relationships/image" Target="media/image2729.wmf"/><Relationship Id="rId7162" Type="http://schemas.openxmlformats.org/officeDocument/2006/relationships/oleObject" Target="embeddings/oleObject3805.bin"/><Relationship Id="rId8213" Type="http://schemas.openxmlformats.org/officeDocument/2006/relationships/image" Target="media/image3845.wmf"/><Relationship Id="rId3358" Type="http://schemas.openxmlformats.org/officeDocument/2006/relationships/oleObject" Target="embeddings/oleObject1771.bin"/><Relationship Id="rId3772" Type="http://schemas.openxmlformats.org/officeDocument/2006/relationships/image" Target="media/image1785.wmf"/><Relationship Id="rId4409" Type="http://schemas.openxmlformats.org/officeDocument/2006/relationships/image" Target="media/image2101.wmf"/><Relationship Id="rId4823" Type="http://schemas.openxmlformats.org/officeDocument/2006/relationships/oleObject" Target="embeddings/oleObject2536.bin"/><Relationship Id="rId7979" Type="http://schemas.openxmlformats.org/officeDocument/2006/relationships/oleObject" Target="embeddings/oleObject4247.bin"/><Relationship Id="rId279" Type="http://schemas.openxmlformats.org/officeDocument/2006/relationships/oleObject" Target="embeddings/oleObject170.bin"/><Relationship Id="rId693" Type="http://schemas.openxmlformats.org/officeDocument/2006/relationships/oleObject" Target="embeddings/oleObject404.bin"/><Relationship Id="rId2374" Type="http://schemas.openxmlformats.org/officeDocument/2006/relationships/oleObject" Target="embeddings/oleObject1273.bin"/><Relationship Id="rId3425" Type="http://schemas.openxmlformats.org/officeDocument/2006/relationships/image" Target="media/image1617.wmf"/><Relationship Id="rId346" Type="http://schemas.openxmlformats.org/officeDocument/2006/relationships/oleObject" Target="embeddings/oleObject220.bin"/><Relationship Id="rId760" Type="http://schemas.openxmlformats.org/officeDocument/2006/relationships/oleObject" Target="embeddings/oleObject438.bin"/><Relationship Id="rId1390" Type="http://schemas.openxmlformats.org/officeDocument/2006/relationships/image" Target="media/image627.wmf"/><Relationship Id="rId2027" Type="http://schemas.openxmlformats.org/officeDocument/2006/relationships/image" Target="media/image932.wmf"/><Relationship Id="rId2441" Type="http://schemas.openxmlformats.org/officeDocument/2006/relationships/image" Target="media/image1131.wmf"/><Relationship Id="rId5597" Type="http://schemas.openxmlformats.org/officeDocument/2006/relationships/oleObject" Target="embeddings/oleObject2960.bin"/><Relationship Id="rId6995" Type="http://schemas.openxmlformats.org/officeDocument/2006/relationships/image" Target="media/image3282.wmf"/><Relationship Id="rId9054" Type="http://schemas.openxmlformats.org/officeDocument/2006/relationships/image" Target="media/image4243.wmf"/><Relationship Id="rId413" Type="http://schemas.openxmlformats.org/officeDocument/2006/relationships/oleObject" Target="embeddings/oleObject261.bin"/><Relationship Id="rId1043" Type="http://schemas.openxmlformats.org/officeDocument/2006/relationships/oleObject" Target="embeddings/oleObject582.bin"/><Relationship Id="rId4199" Type="http://schemas.openxmlformats.org/officeDocument/2006/relationships/image" Target="media/image1996.wmf"/><Relationship Id="rId6648" Type="http://schemas.openxmlformats.org/officeDocument/2006/relationships/oleObject" Target="embeddings/oleObject3534.bin"/><Relationship Id="rId8070" Type="http://schemas.openxmlformats.org/officeDocument/2006/relationships/image" Target="media/image3777.wmf"/><Relationship Id="rId9121" Type="http://schemas.openxmlformats.org/officeDocument/2006/relationships/oleObject" Target="embeddings/oleObject4844.bin"/><Relationship Id="rId5664" Type="http://schemas.openxmlformats.org/officeDocument/2006/relationships/image" Target="media/image2662.wmf"/><Relationship Id="rId6715" Type="http://schemas.openxmlformats.org/officeDocument/2006/relationships/oleObject" Target="embeddings/oleObject3569.bin"/><Relationship Id="rId1110" Type="http://schemas.openxmlformats.org/officeDocument/2006/relationships/image" Target="media/image491.wmf"/><Relationship Id="rId4266" Type="http://schemas.openxmlformats.org/officeDocument/2006/relationships/image" Target="media/image2029.wmf"/><Relationship Id="rId4680" Type="http://schemas.openxmlformats.org/officeDocument/2006/relationships/image" Target="media/image2235.wmf"/><Relationship Id="rId5317" Type="http://schemas.openxmlformats.org/officeDocument/2006/relationships/oleObject" Target="embeddings/oleObject2812.bin"/><Relationship Id="rId5731" Type="http://schemas.openxmlformats.org/officeDocument/2006/relationships/image" Target="media/image2691.wmf"/><Relationship Id="rId8887" Type="http://schemas.openxmlformats.org/officeDocument/2006/relationships/oleObject" Target="embeddings/oleObject4721.bin"/><Relationship Id="rId1927" Type="http://schemas.openxmlformats.org/officeDocument/2006/relationships/image" Target="media/image883.wmf"/><Relationship Id="rId3282" Type="http://schemas.openxmlformats.org/officeDocument/2006/relationships/oleObject" Target="embeddings/oleObject1731.bin"/><Relationship Id="rId4333" Type="http://schemas.openxmlformats.org/officeDocument/2006/relationships/image" Target="media/image2063.wmf"/><Relationship Id="rId7489" Type="http://schemas.openxmlformats.org/officeDocument/2006/relationships/oleObject" Target="embeddings/oleObject3977.bin"/><Relationship Id="rId8954" Type="http://schemas.openxmlformats.org/officeDocument/2006/relationships/image" Target="media/image4196.wmf"/><Relationship Id="rId4400" Type="http://schemas.openxmlformats.org/officeDocument/2006/relationships/oleObject" Target="embeddings/oleObject2300.bin"/><Relationship Id="rId7556" Type="http://schemas.openxmlformats.org/officeDocument/2006/relationships/image" Target="media/image3542.wmf"/><Relationship Id="rId8607" Type="http://schemas.openxmlformats.org/officeDocument/2006/relationships/image" Target="media/image4034.wmf"/><Relationship Id="rId270" Type="http://schemas.openxmlformats.org/officeDocument/2006/relationships/image" Target="media/image101.wmf"/><Relationship Id="rId3002" Type="http://schemas.openxmlformats.org/officeDocument/2006/relationships/oleObject" Target="embeddings/oleObject1591.bin"/><Relationship Id="rId6158" Type="http://schemas.openxmlformats.org/officeDocument/2006/relationships/oleObject" Target="embeddings/oleObject3261.bin"/><Relationship Id="rId6572" Type="http://schemas.openxmlformats.org/officeDocument/2006/relationships/oleObject" Target="embeddings/oleObject3492.bin"/><Relationship Id="rId7209" Type="http://schemas.openxmlformats.org/officeDocument/2006/relationships/image" Target="media/image3375.wmf"/><Relationship Id="rId7970" Type="http://schemas.openxmlformats.org/officeDocument/2006/relationships/oleObject" Target="embeddings/oleObject4243.bin"/><Relationship Id="rId5174" Type="http://schemas.openxmlformats.org/officeDocument/2006/relationships/image" Target="media/image2436.wmf"/><Relationship Id="rId6225" Type="http://schemas.openxmlformats.org/officeDocument/2006/relationships/oleObject" Target="embeddings/oleObject3299.bin"/><Relationship Id="rId7623" Type="http://schemas.openxmlformats.org/officeDocument/2006/relationships/image" Target="media/image3576.wmf"/><Relationship Id="rId2768" Type="http://schemas.openxmlformats.org/officeDocument/2006/relationships/image" Target="media/image1291.wmf"/><Relationship Id="rId3819" Type="http://schemas.openxmlformats.org/officeDocument/2006/relationships/oleObject" Target="embeddings/oleObject2007.bin"/><Relationship Id="rId1784" Type="http://schemas.openxmlformats.org/officeDocument/2006/relationships/image" Target="media/image816.wmf"/><Relationship Id="rId2835" Type="http://schemas.openxmlformats.org/officeDocument/2006/relationships/oleObject" Target="embeddings/oleObject1507.bin"/><Relationship Id="rId4190" Type="http://schemas.openxmlformats.org/officeDocument/2006/relationships/oleObject" Target="embeddings/oleObject2195.bin"/><Relationship Id="rId5241" Type="http://schemas.openxmlformats.org/officeDocument/2006/relationships/oleObject" Target="embeddings/oleObject2769.bin"/><Relationship Id="rId8397" Type="http://schemas.openxmlformats.org/officeDocument/2006/relationships/oleObject" Target="embeddings/oleObject4462.bin"/><Relationship Id="rId76" Type="http://schemas.openxmlformats.org/officeDocument/2006/relationships/oleObject" Target="embeddings/oleObject41.bin"/><Relationship Id="rId807" Type="http://schemas.openxmlformats.org/officeDocument/2006/relationships/image" Target="media/image342.wmf"/><Relationship Id="rId1437" Type="http://schemas.openxmlformats.org/officeDocument/2006/relationships/oleObject" Target="embeddings/oleObject783.bin"/><Relationship Id="rId1851" Type="http://schemas.openxmlformats.org/officeDocument/2006/relationships/image" Target="media/image845.wmf"/><Relationship Id="rId2902" Type="http://schemas.openxmlformats.org/officeDocument/2006/relationships/oleObject" Target="embeddings/oleObject1541.bin"/><Relationship Id="rId8464" Type="http://schemas.openxmlformats.org/officeDocument/2006/relationships/image" Target="media/image3965.wmf"/><Relationship Id="rId1504" Type="http://schemas.openxmlformats.org/officeDocument/2006/relationships/image" Target="media/image683.wmf"/><Relationship Id="rId7066" Type="http://schemas.openxmlformats.org/officeDocument/2006/relationships/oleObject" Target="embeddings/oleObject3749.bin"/><Relationship Id="rId7480" Type="http://schemas.openxmlformats.org/officeDocument/2006/relationships/image" Target="media/image3504.wmf"/><Relationship Id="rId8117" Type="http://schemas.openxmlformats.org/officeDocument/2006/relationships/image" Target="media/image3799.wmf"/><Relationship Id="rId8531" Type="http://schemas.openxmlformats.org/officeDocument/2006/relationships/oleObject" Target="embeddings/oleObject4530.bin"/><Relationship Id="rId3676" Type="http://schemas.openxmlformats.org/officeDocument/2006/relationships/oleObject" Target="embeddings/oleObject1935.bin"/><Relationship Id="rId6082" Type="http://schemas.openxmlformats.org/officeDocument/2006/relationships/oleObject" Target="embeddings/oleObject3213.bin"/><Relationship Id="rId7133" Type="http://schemas.openxmlformats.org/officeDocument/2006/relationships/image" Target="media/image3340.wmf"/><Relationship Id="rId597" Type="http://schemas.openxmlformats.org/officeDocument/2006/relationships/image" Target="media/image239.wmf"/><Relationship Id="rId2278" Type="http://schemas.openxmlformats.org/officeDocument/2006/relationships/image" Target="media/image1057.wmf"/><Relationship Id="rId3329" Type="http://schemas.openxmlformats.org/officeDocument/2006/relationships/image" Target="media/image1569.wmf"/><Relationship Id="rId4727" Type="http://schemas.openxmlformats.org/officeDocument/2006/relationships/image" Target="media/image2250.wmf"/><Relationship Id="rId7200" Type="http://schemas.openxmlformats.org/officeDocument/2006/relationships/oleObject" Target="embeddings/oleObject3826.bin"/><Relationship Id="rId1294" Type="http://schemas.openxmlformats.org/officeDocument/2006/relationships/image" Target="media/image579.wmf"/><Relationship Id="rId2692" Type="http://schemas.openxmlformats.org/officeDocument/2006/relationships/image" Target="media/image1253.wmf"/><Relationship Id="rId3743" Type="http://schemas.openxmlformats.org/officeDocument/2006/relationships/oleObject" Target="embeddings/oleObject1969.bin"/><Relationship Id="rId6899" Type="http://schemas.openxmlformats.org/officeDocument/2006/relationships/oleObject" Target="embeddings/oleObject3661.bin"/><Relationship Id="rId664" Type="http://schemas.openxmlformats.org/officeDocument/2006/relationships/oleObject" Target="embeddings/oleObject389.bin"/><Relationship Id="rId2345" Type="http://schemas.openxmlformats.org/officeDocument/2006/relationships/image" Target="media/image1085.wmf"/><Relationship Id="rId3810" Type="http://schemas.openxmlformats.org/officeDocument/2006/relationships/image" Target="media/image1804.wmf"/><Relationship Id="rId6966" Type="http://schemas.openxmlformats.org/officeDocument/2006/relationships/oleObject" Target="embeddings/oleObject3695.bin"/><Relationship Id="rId317" Type="http://schemas.openxmlformats.org/officeDocument/2006/relationships/image" Target="media/image113.wmf"/><Relationship Id="rId731" Type="http://schemas.openxmlformats.org/officeDocument/2006/relationships/image" Target="media/image304.wmf"/><Relationship Id="rId1361" Type="http://schemas.openxmlformats.org/officeDocument/2006/relationships/oleObject" Target="embeddings/oleObject745.bin"/><Relationship Id="rId2412" Type="http://schemas.openxmlformats.org/officeDocument/2006/relationships/oleObject" Target="embeddings/oleObject1292.bin"/><Relationship Id="rId5568" Type="http://schemas.openxmlformats.org/officeDocument/2006/relationships/oleObject" Target="embeddings/oleObject2944.bin"/><Relationship Id="rId5982" Type="http://schemas.openxmlformats.org/officeDocument/2006/relationships/image" Target="media/image2816.wmf"/><Relationship Id="rId6619" Type="http://schemas.openxmlformats.org/officeDocument/2006/relationships/oleObject" Target="embeddings/oleObject3518.bin"/><Relationship Id="rId9025" Type="http://schemas.openxmlformats.org/officeDocument/2006/relationships/oleObject" Target="embeddings/oleObject4790.bin"/><Relationship Id="rId1014" Type="http://schemas.openxmlformats.org/officeDocument/2006/relationships/image" Target="media/image443.wmf"/><Relationship Id="rId4584" Type="http://schemas.openxmlformats.org/officeDocument/2006/relationships/image" Target="media/image2187.wmf"/><Relationship Id="rId5635" Type="http://schemas.openxmlformats.org/officeDocument/2006/relationships/oleObject" Target="embeddings/oleObject2983.bin"/><Relationship Id="rId8041" Type="http://schemas.openxmlformats.org/officeDocument/2006/relationships/oleObject" Target="embeddings/oleObject4275.bin"/><Relationship Id="rId3186" Type="http://schemas.openxmlformats.org/officeDocument/2006/relationships/oleObject" Target="embeddings/oleObject1683.bin"/><Relationship Id="rId4237" Type="http://schemas.openxmlformats.org/officeDocument/2006/relationships/oleObject" Target="embeddings/oleObject2219.bin"/><Relationship Id="rId4651" Type="http://schemas.openxmlformats.org/officeDocument/2006/relationships/oleObject" Target="embeddings/oleObject2427.bin"/><Relationship Id="rId3253" Type="http://schemas.openxmlformats.org/officeDocument/2006/relationships/image" Target="media/image1533.wmf"/><Relationship Id="rId4304" Type="http://schemas.openxmlformats.org/officeDocument/2006/relationships/image" Target="media/image2048.wmf"/><Relationship Id="rId5702" Type="http://schemas.openxmlformats.org/officeDocument/2006/relationships/oleObject" Target="embeddings/oleObject3020.bin"/><Relationship Id="rId8858" Type="http://schemas.openxmlformats.org/officeDocument/2006/relationships/image" Target="media/image4148.wmf"/><Relationship Id="rId174" Type="http://schemas.openxmlformats.org/officeDocument/2006/relationships/image" Target="media/image64.wmf"/><Relationship Id="rId7874" Type="http://schemas.openxmlformats.org/officeDocument/2006/relationships/oleObject" Target="embeddings/oleObject4190.bin"/><Relationship Id="rId8925" Type="http://schemas.openxmlformats.org/officeDocument/2006/relationships/oleObject" Target="embeddings/oleObject4740.bin"/><Relationship Id="rId241" Type="http://schemas.openxmlformats.org/officeDocument/2006/relationships/oleObject" Target="embeddings/oleObject151.bin"/><Relationship Id="rId3320" Type="http://schemas.openxmlformats.org/officeDocument/2006/relationships/oleObject" Target="embeddings/oleObject1752.bin"/><Relationship Id="rId5078" Type="http://schemas.openxmlformats.org/officeDocument/2006/relationships/image" Target="media/image2401.wmf"/><Relationship Id="rId6476" Type="http://schemas.openxmlformats.org/officeDocument/2006/relationships/oleObject" Target="embeddings/oleObject3439.bin"/><Relationship Id="rId6890" Type="http://schemas.openxmlformats.org/officeDocument/2006/relationships/image" Target="media/image3230.wmf"/><Relationship Id="rId7527" Type="http://schemas.openxmlformats.org/officeDocument/2006/relationships/oleObject" Target="embeddings/oleObject3996.bin"/><Relationship Id="rId7941" Type="http://schemas.openxmlformats.org/officeDocument/2006/relationships/image" Target="media/image3714.wmf"/><Relationship Id="rId5492" Type="http://schemas.openxmlformats.org/officeDocument/2006/relationships/oleObject" Target="embeddings/oleObject2906.bin"/><Relationship Id="rId6129" Type="http://schemas.openxmlformats.org/officeDocument/2006/relationships/oleObject" Target="embeddings/oleObject3238.bin"/><Relationship Id="rId6543" Type="http://schemas.openxmlformats.org/officeDocument/2006/relationships/oleObject" Target="embeddings/oleObject3473.bin"/><Relationship Id="rId1688" Type="http://schemas.openxmlformats.org/officeDocument/2006/relationships/image" Target="media/image775.wmf"/><Relationship Id="rId2739" Type="http://schemas.openxmlformats.org/officeDocument/2006/relationships/oleObject" Target="embeddings/oleObject1459.bin"/><Relationship Id="rId4094" Type="http://schemas.openxmlformats.org/officeDocument/2006/relationships/oleObject" Target="embeddings/oleObject2147.bin"/><Relationship Id="rId5145" Type="http://schemas.openxmlformats.org/officeDocument/2006/relationships/oleObject" Target="embeddings/oleObject2711.bin"/><Relationship Id="rId6610" Type="http://schemas.openxmlformats.org/officeDocument/2006/relationships/oleObject" Target="embeddings/oleObject3513.bin"/><Relationship Id="rId1755" Type="http://schemas.openxmlformats.org/officeDocument/2006/relationships/oleObject" Target="embeddings/oleObject947.bin"/><Relationship Id="rId4161" Type="http://schemas.openxmlformats.org/officeDocument/2006/relationships/image" Target="media/image1977.wmf"/><Relationship Id="rId5212" Type="http://schemas.openxmlformats.org/officeDocument/2006/relationships/image" Target="media/image2455.wmf"/><Relationship Id="rId8368" Type="http://schemas.openxmlformats.org/officeDocument/2006/relationships/image" Target="media/image3917.wmf"/><Relationship Id="rId8782" Type="http://schemas.openxmlformats.org/officeDocument/2006/relationships/oleObject" Target="embeddings/oleObject4665.bin"/><Relationship Id="rId1408" Type="http://schemas.openxmlformats.org/officeDocument/2006/relationships/image" Target="media/image636.wmf"/><Relationship Id="rId2806" Type="http://schemas.openxmlformats.org/officeDocument/2006/relationships/image" Target="media/image1310.wmf"/><Relationship Id="rId7384" Type="http://schemas.openxmlformats.org/officeDocument/2006/relationships/oleObject" Target="embeddings/oleObject3922.bin"/><Relationship Id="rId8435" Type="http://schemas.openxmlformats.org/officeDocument/2006/relationships/oleObject" Target="embeddings/oleObject4481.bin"/><Relationship Id="rId47" Type="http://schemas.openxmlformats.org/officeDocument/2006/relationships/image" Target="media/image21.wmf"/><Relationship Id="rId1822" Type="http://schemas.openxmlformats.org/officeDocument/2006/relationships/oleObject" Target="embeddings/oleObject988.bin"/><Relationship Id="rId4978" Type="http://schemas.openxmlformats.org/officeDocument/2006/relationships/image" Target="media/image2351.wmf"/><Relationship Id="rId7037" Type="http://schemas.openxmlformats.org/officeDocument/2006/relationships/image" Target="media/image3303.wmf"/><Relationship Id="rId3994" Type="http://schemas.openxmlformats.org/officeDocument/2006/relationships/image" Target="media/image1894.wmf"/><Relationship Id="rId6053" Type="http://schemas.openxmlformats.org/officeDocument/2006/relationships/image" Target="media/image2851.wmf"/><Relationship Id="rId7451" Type="http://schemas.openxmlformats.org/officeDocument/2006/relationships/oleObject" Target="embeddings/oleObject3956.bin"/><Relationship Id="rId8502" Type="http://schemas.openxmlformats.org/officeDocument/2006/relationships/image" Target="media/image3984.wmf"/><Relationship Id="rId2596" Type="http://schemas.openxmlformats.org/officeDocument/2006/relationships/oleObject" Target="embeddings/oleObject1387.bin"/><Relationship Id="rId3647" Type="http://schemas.openxmlformats.org/officeDocument/2006/relationships/image" Target="media/image1723.wmf"/><Relationship Id="rId7104" Type="http://schemas.openxmlformats.org/officeDocument/2006/relationships/oleObject" Target="embeddings/oleObject3773.bin"/><Relationship Id="rId568" Type="http://schemas.openxmlformats.org/officeDocument/2006/relationships/oleObject" Target="embeddings/oleObject340.bin"/><Relationship Id="rId982" Type="http://schemas.openxmlformats.org/officeDocument/2006/relationships/image" Target="media/image427.wmf"/><Relationship Id="rId1198" Type="http://schemas.openxmlformats.org/officeDocument/2006/relationships/oleObject" Target="embeddings/oleObject660.bin"/><Relationship Id="rId2249" Type="http://schemas.openxmlformats.org/officeDocument/2006/relationships/oleObject" Target="embeddings/oleObject1203.bin"/><Relationship Id="rId2663" Type="http://schemas.openxmlformats.org/officeDocument/2006/relationships/image" Target="media/image1239.wmf"/><Relationship Id="rId3714" Type="http://schemas.openxmlformats.org/officeDocument/2006/relationships/oleObject" Target="embeddings/oleObject1954.bin"/><Relationship Id="rId6120" Type="http://schemas.openxmlformats.org/officeDocument/2006/relationships/oleObject" Target="embeddings/oleObject3233.bin"/><Relationship Id="rId9276" Type="http://schemas.openxmlformats.org/officeDocument/2006/relationships/image" Target="media/image4352.wmf"/><Relationship Id="rId635" Type="http://schemas.openxmlformats.org/officeDocument/2006/relationships/oleObject" Target="embeddings/oleObject374.bin"/><Relationship Id="rId1265" Type="http://schemas.openxmlformats.org/officeDocument/2006/relationships/oleObject" Target="embeddings/oleObject694.bin"/><Relationship Id="rId2316" Type="http://schemas.openxmlformats.org/officeDocument/2006/relationships/image" Target="media/image1076.wmf"/><Relationship Id="rId2730" Type="http://schemas.openxmlformats.org/officeDocument/2006/relationships/image" Target="media/image1272.wmf"/><Relationship Id="rId5886" Type="http://schemas.openxmlformats.org/officeDocument/2006/relationships/oleObject" Target="embeddings/oleObject3114.bin"/><Relationship Id="rId8292" Type="http://schemas.openxmlformats.org/officeDocument/2006/relationships/image" Target="media/image3880.wmf"/><Relationship Id="rId702" Type="http://schemas.openxmlformats.org/officeDocument/2006/relationships/image" Target="media/image290.wmf"/><Relationship Id="rId1332" Type="http://schemas.openxmlformats.org/officeDocument/2006/relationships/image" Target="media/image598.wmf"/><Relationship Id="rId4488" Type="http://schemas.openxmlformats.org/officeDocument/2006/relationships/image" Target="media/image2139.wmf"/><Relationship Id="rId5539" Type="http://schemas.openxmlformats.org/officeDocument/2006/relationships/image" Target="media/image2606.wmf"/><Relationship Id="rId6937" Type="http://schemas.openxmlformats.org/officeDocument/2006/relationships/oleObject" Target="embeddings/oleObject3680.bin"/><Relationship Id="rId5953" Type="http://schemas.openxmlformats.org/officeDocument/2006/relationships/oleObject" Target="embeddings/oleObject3148.bin"/><Relationship Id="rId8012" Type="http://schemas.openxmlformats.org/officeDocument/2006/relationships/image" Target="media/image3748.wmf"/><Relationship Id="rId3157" Type="http://schemas.openxmlformats.org/officeDocument/2006/relationships/image" Target="media/image1485.wmf"/><Relationship Id="rId4555" Type="http://schemas.openxmlformats.org/officeDocument/2006/relationships/oleObject" Target="embeddings/oleObject2379.bin"/><Relationship Id="rId5606" Type="http://schemas.openxmlformats.org/officeDocument/2006/relationships/image" Target="media/image2638.wmf"/><Relationship Id="rId3571" Type="http://schemas.openxmlformats.org/officeDocument/2006/relationships/image" Target="media/image1685.wmf"/><Relationship Id="rId4208" Type="http://schemas.openxmlformats.org/officeDocument/2006/relationships/oleObject" Target="embeddings/oleObject2204.bin"/><Relationship Id="rId4622" Type="http://schemas.openxmlformats.org/officeDocument/2006/relationships/image" Target="media/image2206.wmf"/><Relationship Id="rId7778" Type="http://schemas.openxmlformats.org/officeDocument/2006/relationships/oleObject" Target="embeddings/oleObject4142.bin"/><Relationship Id="rId8829" Type="http://schemas.openxmlformats.org/officeDocument/2006/relationships/oleObject" Target="embeddings/oleObject4692.bin"/><Relationship Id="rId492" Type="http://schemas.openxmlformats.org/officeDocument/2006/relationships/image" Target="media/image187.wmf"/><Relationship Id="rId2173" Type="http://schemas.openxmlformats.org/officeDocument/2006/relationships/oleObject" Target="embeddings/oleObject1165.bin"/><Relationship Id="rId3224" Type="http://schemas.openxmlformats.org/officeDocument/2006/relationships/oleObject" Target="embeddings/oleObject1702.bin"/><Relationship Id="rId6794" Type="http://schemas.openxmlformats.org/officeDocument/2006/relationships/oleObject" Target="embeddings/oleObject3608.bin"/><Relationship Id="rId7845" Type="http://schemas.openxmlformats.org/officeDocument/2006/relationships/image" Target="media/image3666.wmf"/><Relationship Id="rId145" Type="http://schemas.openxmlformats.org/officeDocument/2006/relationships/oleObject" Target="embeddings/oleObject84.bin"/><Relationship Id="rId2240" Type="http://schemas.openxmlformats.org/officeDocument/2006/relationships/image" Target="media/image1038.wmf"/><Relationship Id="rId5396" Type="http://schemas.openxmlformats.org/officeDocument/2006/relationships/image" Target="media/image2539.wmf"/><Relationship Id="rId6447" Type="http://schemas.openxmlformats.org/officeDocument/2006/relationships/oleObject" Target="embeddings/oleObject3423.bin"/><Relationship Id="rId6861" Type="http://schemas.openxmlformats.org/officeDocument/2006/relationships/oleObject" Target="embeddings/oleObject3642.bin"/><Relationship Id="rId212" Type="http://schemas.openxmlformats.org/officeDocument/2006/relationships/image" Target="media/image78.wmf"/><Relationship Id="rId5049" Type="http://schemas.openxmlformats.org/officeDocument/2006/relationships/oleObject" Target="embeddings/oleObject2659.bin"/><Relationship Id="rId5463" Type="http://schemas.openxmlformats.org/officeDocument/2006/relationships/oleObject" Target="embeddings/oleObject2891.bin"/><Relationship Id="rId6514" Type="http://schemas.openxmlformats.org/officeDocument/2006/relationships/image" Target="media/image3052.wmf"/><Relationship Id="rId7912" Type="http://schemas.openxmlformats.org/officeDocument/2006/relationships/oleObject" Target="embeddings/oleObject4209.bin"/><Relationship Id="rId4065" Type="http://schemas.openxmlformats.org/officeDocument/2006/relationships/image" Target="media/image1929.wmf"/><Relationship Id="rId5116" Type="http://schemas.openxmlformats.org/officeDocument/2006/relationships/oleObject" Target="embeddings/oleObject2693.bin"/><Relationship Id="rId1659" Type="http://schemas.openxmlformats.org/officeDocument/2006/relationships/oleObject" Target="embeddings/oleObject895.bin"/><Relationship Id="rId3081" Type="http://schemas.openxmlformats.org/officeDocument/2006/relationships/image" Target="media/image1447.wmf"/><Relationship Id="rId4132" Type="http://schemas.openxmlformats.org/officeDocument/2006/relationships/oleObject" Target="embeddings/oleObject2166.bin"/><Relationship Id="rId5530" Type="http://schemas.openxmlformats.org/officeDocument/2006/relationships/oleObject" Target="embeddings/oleObject2925.bin"/><Relationship Id="rId7288" Type="http://schemas.openxmlformats.org/officeDocument/2006/relationships/image" Target="media/image3411.wmf"/><Relationship Id="rId8686" Type="http://schemas.openxmlformats.org/officeDocument/2006/relationships/oleObject" Target="embeddings/oleObject4612.bin"/><Relationship Id="rId1726" Type="http://schemas.openxmlformats.org/officeDocument/2006/relationships/image" Target="media/image793.wmf"/><Relationship Id="rId8339" Type="http://schemas.openxmlformats.org/officeDocument/2006/relationships/oleObject" Target="embeddings/oleObject4432.bin"/><Relationship Id="rId8753" Type="http://schemas.openxmlformats.org/officeDocument/2006/relationships/oleObject" Target="embeddings/oleObject4649.bin"/><Relationship Id="rId18" Type="http://schemas.openxmlformats.org/officeDocument/2006/relationships/image" Target="media/image10.wmf"/><Relationship Id="rId3898" Type="http://schemas.openxmlformats.org/officeDocument/2006/relationships/oleObject" Target="embeddings/oleObject2048.bin"/><Relationship Id="rId4949" Type="http://schemas.openxmlformats.org/officeDocument/2006/relationships/oleObject" Target="embeddings/oleObject2609.bin"/><Relationship Id="rId7355" Type="http://schemas.openxmlformats.org/officeDocument/2006/relationships/image" Target="media/image3444.wmf"/><Relationship Id="rId8406" Type="http://schemas.openxmlformats.org/officeDocument/2006/relationships/image" Target="media/image3936.wmf"/><Relationship Id="rId8820" Type="http://schemas.openxmlformats.org/officeDocument/2006/relationships/image" Target="media/image4129.wmf"/><Relationship Id="rId3965" Type="http://schemas.openxmlformats.org/officeDocument/2006/relationships/oleObject" Target="embeddings/oleObject2082.bin"/><Relationship Id="rId6371" Type="http://schemas.openxmlformats.org/officeDocument/2006/relationships/image" Target="media/image2987.wmf"/><Relationship Id="rId7008" Type="http://schemas.openxmlformats.org/officeDocument/2006/relationships/oleObject" Target="embeddings/oleObject3716.bin"/><Relationship Id="rId7422" Type="http://schemas.openxmlformats.org/officeDocument/2006/relationships/oleObject" Target="embeddings/oleObject3941.bin"/><Relationship Id="rId886" Type="http://schemas.openxmlformats.org/officeDocument/2006/relationships/image" Target="media/image381.wmf"/><Relationship Id="rId2567" Type="http://schemas.openxmlformats.org/officeDocument/2006/relationships/image" Target="media/image1191.wmf"/><Relationship Id="rId3618" Type="http://schemas.openxmlformats.org/officeDocument/2006/relationships/oleObject" Target="embeddings/oleObject1906.bin"/><Relationship Id="rId6024" Type="http://schemas.openxmlformats.org/officeDocument/2006/relationships/oleObject" Target="embeddings/oleObject3184.bin"/><Relationship Id="rId2" Type="http://schemas.openxmlformats.org/officeDocument/2006/relationships/numbering" Target="numbering.xml"/><Relationship Id="rId539" Type="http://schemas.openxmlformats.org/officeDocument/2006/relationships/image" Target="media/image210.wmf"/><Relationship Id="rId1169" Type="http://schemas.openxmlformats.org/officeDocument/2006/relationships/image" Target="media/image520.wmf"/><Relationship Id="rId1583" Type="http://schemas.openxmlformats.org/officeDocument/2006/relationships/oleObject" Target="embeddings/oleObject857.bin"/><Relationship Id="rId2981" Type="http://schemas.openxmlformats.org/officeDocument/2006/relationships/image" Target="media/image1397.wmf"/><Relationship Id="rId5040" Type="http://schemas.openxmlformats.org/officeDocument/2006/relationships/image" Target="media/image2382.wmf"/><Relationship Id="rId8196" Type="http://schemas.openxmlformats.org/officeDocument/2006/relationships/oleObject" Target="embeddings/oleObject4354.bin"/><Relationship Id="rId9247" Type="http://schemas.openxmlformats.org/officeDocument/2006/relationships/oleObject" Target="embeddings/oleObject4906.bin"/><Relationship Id="rId953" Type="http://schemas.openxmlformats.org/officeDocument/2006/relationships/image" Target="media/image413.wmf"/><Relationship Id="rId1236" Type="http://schemas.openxmlformats.org/officeDocument/2006/relationships/image" Target="media/image553.wmf"/><Relationship Id="rId2634" Type="http://schemas.openxmlformats.org/officeDocument/2006/relationships/oleObject" Target="embeddings/oleObject1406.bin"/><Relationship Id="rId8263" Type="http://schemas.openxmlformats.org/officeDocument/2006/relationships/oleObject" Target="embeddings/oleObject4394.bin"/><Relationship Id="rId606" Type="http://schemas.openxmlformats.org/officeDocument/2006/relationships/oleObject" Target="embeddings/oleObject359.bin"/><Relationship Id="rId1650" Type="http://schemas.openxmlformats.org/officeDocument/2006/relationships/image" Target="media/image756.wmf"/><Relationship Id="rId2701" Type="http://schemas.openxmlformats.org/officeDocument/2006/relationships/oleObject" Target="embeddings/oleObject1440.bin"/><Relationship Id="rId5857" Type="http://schemas.openxmlformats.org/officeDocument/2006/relationships/image" Target="media/image2754.wmf"/><Relationship Id="rId6908" Type="http://schemas.openxmlformats.org/officeDocument/2006/relationships/image" Target="media/image3239.wmf"/><Relationship Id="rId1303" Type="http://schemas.openxmlformats.org/officeDocument/2006/relationships/oleObject" Target="embeddings/oleObject716.bin"/><Relationship Id="rId4459" Type="http://schemas.openxmlformats.org/officeDocument/2006/relationships/oleObject" Target="embeddings/oleObject2331.bin"/><Relationship Id="rId4873" Type="http://schemas.openxmlformats.org/officeDocument/2006/relationships/oleObject" Target="embeddings/oleObject2563.bin"/><Relationship Id="rId5924" Type="http://schemas.openxmlformats.org/officeDocument/2006/relationships/oleObject" Target="embeddings/oleObject3133.bin"/><Relationship Id="rId8330" Type="http://schemas.openxmlformats.org/officeDocument/2006/relationships/image" Target="media/image3899.wmf"/><Relationship Id="rId3475" Type="http://schemas.openxmlformats.org/officeDocument/2006/relationships/image" Target="media/image1640.wmf"/><Relationship Id="rId4526" Type="http://schemas.openxmlformats.org/officeDocument/2006/relationships/image" Target="media/image2158.wmf"/><Relationship Id="rId4940" Type="http://schemas.openxmlformats.org/officeDocument/2006/relationships/image" Target="media/image2332.wmf"/><Relationship Id="rId396" Type="http://schemas.openxmlformats.org/officeDocument/2006/relationships/oleObject" Target="embeddings/oleObject249.bin"/><Relationship Id="rId2077" Type="http://schemas.openxmlformats.org/officeDocument/2006/relationships/image" Target="media/image957.wmf"/><Relationship Id="rId2491" Type="http://schemas.openxmlformats.org/officeDocument/2006/relationships/image" Target="media/image1153.wmf"/><Relationship Id="rId3128" Type="http://schemas.openxmlformats.org/officeDocument/2006/relationships/oleObject" Target="embeddings/oleObject1654.bin"/><Relationship Id="rId3542" Type="http://schemas.openxmlformats.org/officeDocument/2006/relationships/oleObject" Target="embeddings/oleObject1865.bin"/><Relationship Id="rId6698" Type="http://schemas.openxmlformats.org/officeDocument/2006/relationships/oleObject" Target="embeddings/oleObject3559.bin"/><Relationship Id="rId7749" Type="http://schemas.openxmlformats.org/officeDocument/2006/relationships/oleObject" Target="embeddings/oleObject4126.bin"/><Relationship Id="rId463" Type="http://schemas.openxmlformats.org/officeDocument/2006/relationships/oleObject" Target="embeddings/oleObject287.bin"/><Relationship Id="rId1093" Type="http://schemas.openxmlformats.org/officeDocument/2006/relationships/oleObject" Target="embeddings/oleObject607.bin"/><Relationship Id="rId2144" Type="http://schemas.openxmlformats.org/officeDocument/2006/relationships/oleObject" Target="embeddings/oleObject1150.bin"/><Relationship Id="rId9171" Type="http://schemas.openxmlformats.org/officeDocument/2006/relationships/oleObject" Target="embeddings/oleObject4869.bin"/><Relationship Id="rId116" Type="http://schemas.openxmlformats.org/officeDocument/2006/relationships/oleObject" Target="embeddings/oleObject67.bin"/><Relationship Id="rId530" Type="http://schemas.openxmlformats.org/officeDocument/2006/relationships/oleObject" Target="embeddings/oleObject321.bin"/><Relationship Id="rId1160" Type="http://schemas.openxmlformats.org/officeDocument/2006/relationships/oleObject" Target="embeddings/oleObject641.bin"/><Relationship Id="rId2211" Type="http://schemas.openxmlformats.org/officeDocument/2006/relationships/oleObject" Target="embeddings/oleObject1184.bin"/><Relationship Id="rId5367" Type="http://schemas.openxmlformats.org/officeDocument/2006/relationships/oleObject" Target="embeddings/oleObject2839.bin"/><Relationship Id="rId6765" Type="http://schemas.openxmlformats.org/officeDocument/2006/relationships/image" Target="media/image3168.wmf"/><Relationship Id="rId7816" Type="http://schemas.openxmlformats.org/officeDocument/2006/relationships/oleObject" Target="embeddings/oleObject4161.bin"/><Relationship Id="rId5781" Type="http://schemas.openxmlformats.org/officeDocument/2006/relationships/image" Target="media/image2716.wmf"/><Relationship Id="rId6418" Type="http://schemas.openxmlformats.org/officeDocument/2006/relationships/image" Target="media/image3007.wmf"/><Relationship Id="rId6832" Type="http://schemas.openxmlformats.org/officeDocument/2006/relationships/image" Target="media/image3201.wmf"/><Relationship Id="rId1977" Type="http://schemas.openxmlformats.org/officeDocument/2006/relationships/oleObject" Target="embeddings/oleObject1066.bin"/><Relationship Id="rId4383" Type="http://schemas.openxmlformats.org/officeDocument/2006/relationships/image" Target="media/image2088.wmf"/><Relationship Id="rId5434" Type="http://schemas.openxmlformats.org/officeDocument/2006/relationships/image" Target="media/image2557.wmf"/><Relationship Id="rId4036" Type="http://schemas.openxmlformats.org/officeDocument/2006/relationships/oleObject" Target="embeddings/oleObject2118.bin"/><Relationship Id="rId4450" Type="http://schemas.openxmlformats.org/officeDocument/2006/relationships/image" Target="media/image2120.wmf"/><Relationship Id="rId5501" Type="http://schemas.openxmlformats.org/officeDocument/2006/relationships/image" Target="media/image2587.wmf"/><Relationship Id="rId8657" Type="http://schemas.openxmlformats.org/officeDocument/2006/relationships/oleObject" Target="embeddings/oleObject4597.bin"/><Relationship Id="rId3052" Type="http://schemas.openxmlformats.org/officeDocument/2006/relationships/oleObject" Target="embeddings/oleObject1616.bin"/><Relationship Id="rId4103" Type="http://schemas.openxmlformats.org/officeDocument/2006/relationships/image" Target="media/image1948.wmf"/><Relationship Id="rId7259" Type="http://schemas.openxmlformats.org/officeDocument/2006/relationships/image" Target="media/image3398.wmf"/><Relationship Id="rId7673" Type="http://schemas.openxmlformats.org/officeDocument/2006/relationships/oleObject" Target="embeddings/oleObject4073.bin"/><Relationship Id="rId8724" Type="http://schemas.openxmlformats.org/officeDocument/2006/relationships/image" Target="media/image4086.wmf"/><Relationship Id="rId6275" Type="http://schemas.openxmlformats.org/officeDocument/2006/relationships/oleObject" Target="embeddings/oleObject3324.bin"/><Relationship Id="rId7326" Type="http://schemas.openxmlformats.org/officeDocument/2006/relationships/oleObject" Target="embeddings/oleObject3893.bin"/><Relationship Id="rId3869" Type="http://schemas.openxmlformats.org/officeDocument/2006/relationships/oleObject" Target="embeddings/oleObject2032.bin"/><Relationship Id="rId5291" Type="http://schemas.openxmlformats.org/officeDocument/2006/relationships/oleObject" Target="embeddings/oleObject2799.bin"/><Relationship Id="rId6342" Type="http://schemas.openxmlformats.org/officeDocument/2006/relationships/oleObject" Target="embeddings/oleObject3363.bin"/><Relationship Id="rId7740" Type="http://schemas.openxmlformats.org/officeDocument/2006/relationships/oleObject" Target="embeddings/oleObject4117.bin"/><Relationship Id="rId2885" Type="http://schemas.openxmlformats.org/officeDocument/2006/relationships/image" Target="media/image1349.wmf"/><Relationship Id="rId3936" Type="http://schemas.openxmlformats.org/officeDocument/2006/relationships/image" Target="media/image1866.wmf"/><Relationship Id="rId857" Type="http://schemas.openxmlformats.org/officeDocument/2006/relationships/image" Target="media/image367.wmf"/><Relationship Id="rId1487" Type="http://schemas.openxmlformats.org/officeDocument/2006/relationships/oleObject" Target="embeddings/oleObject809.bin"/><Relationship Id="rId2538" Type="http://schemas.openxmlformats.org/officeDocument/2006/relationships/oleObject" Target="embeddings/oleObject1358.bin"/><Relationship Id="rId2952" Type="http://schemas.openxmlformats.org/officeDocument/2006/relationships/oleObject" Target="embeddings/oleObject1566.bin"/><Relationship Id="rId924" Type="http://schemas.openxmlformats.org/officeDocument/2006/relationships/image" Target="media/image400.wmf"/><Relationship Id="rId1554" Type="http://schemas.openxmlformats.org/officeDocument/2006/relationships/image" Target="media/image708.wmf"/><Relationship Id="rId2605" Type="http://schemas.openxmlformats.org/officeDocument/2006/relationships/image" Target="media/image1210.wmf"/><Relationship Id="rId5011" Type="http://schemas.openxmlformats.org/officeDocument/2006/relationships/oleObject" Target="embeddings/oleObject2640.bin"/><Relationship Id="rId8167" Type="http://schemas.openxmlformats.org/officeDocument/2006/relationships/image" Target="media/image3824.wmf"/><Relationship Id="rId8581" Type="http://schemas.openxmlformats.org/officeDocument/2006/relationships/image" Target="media/image4021.wmf"/><Relationship Id="rId9218" Type="http://schemas.openxmlformats.org/officeDocument/2006/relationships/image" Target="media/image4323.wmf"/><Relationship Id="rId1207" Type="http://schemas.openxmlformats.org/officeDocument/2006/relationships/image" Target="media/image539.wmf"/><Relationship Id="rId1621" Type="http://schemas.openxmlformats.org/officeDocument/2006/relationships/oleObject" Target="embeddings/oleObject876.bin"/><Relationship Id="rId4777" Type="http://schemas.openxmlformats.org/officeDocument/2006/relationships/image" Target="media/image2270.wmf"/><Relationship Id="rId5828" Type="http://schemas.openxmlformats.org/officeDocument/2006/relationships/oleObject" Target="embeddings/oleObject3085.bin"/><Relationship Id="rId7183" Type="http://schemas.openxmlformats.org/officeDocument/2006/relationships/oleObject" Target="embeddings/oleObject3816.bin"/><Relationship Id="rId8234" Type="http://schemas.openxmlformats.org/officeDocument/2006/relationships/oleObject" Target="embeddings/oleObject4379.bin"/><Relationship Id="rId3379" Type="http://schemas.openxmlformats.org/officeDocument/2006/relationships/image" Target="media/image1594.wmf"/><Relationship Id="rId3793" Type="http://schemas.openxmlformats.org/officeDocument/2006/relationships/oleObject" Target="embeddings/oleObject1994.bin"/><Relationship Id="rId7250" Type="http://schemas.openxmlformats.org/officeDocument/2006/relationships/image" Target="media/image3394.wmf"/><Relationship Id="rId8301" Type="http://schemas.openxmlformats.org/officeDocument/2006/relationships/oleObject" Target="embeddings/oleObject4413.bin"/><Relationship Id="rId2395" Type="http://schemas.openxmlformats.org/officeDocument/2006/relationships/image" Target="media/image1108.wmf"/><Relationship Id="rId3446" Type="http://schemas.openxmlformats.org/officeDocument/2006/relationships/oleObject" Target="embeddings/oleObject1815.bin"/><Relationship Id="rId4844" Type="http://schemas.openxmlformats.org/officeDocument/2006/relationships/image" Target="media/image2291.wmf"/><Relationship Id="rId367" Type="http://schemas.openxmlformats.org/officeDocument/2006/relationships/oleObject" Target="embeddings/oleObject232.bin"/><Relationship Id="rId2048" Type="http://schemas.openxmlformats.org/officeDocument/2006/relationships/oleObject" Target="embeddings/oleObject1102.bin"/><Relationship Id="rId3860" Type="http://schemas.openxmlformats.org/officeDocument/2006/relationships/image" Target="media/image1829.wmf"/><Relationship Id="rId4911" Type="http://schemas.openxmlformats.org/officeDocument/2006/relationships/oleObject" Target="embeddings/oleObject2590.bin"/><Relationship Id="rId9075" Type="http://schemas.openxmlformats.org/officeDocument/2006/relationships/image" Target="media/image4252.wmf"/><Relationship Id="rId781" Type="http://schemas.openxmlformats.org/officeDocument/2006/relationships/image" Target="media/image329.wmf"/><Relationship Id="rId2462" Type="http://schemas.openxmlformats.org/officeDocument/2006/relationships/image" Target="media/image1142.wmf"/><Relationship Id="rId3513" Type="http://schemas.openxmlformats.org/officeDocument/2006/relationships/image" Target="media/image1659.wmf"/><Relationship Id="rId6669" Type="http://schemas.openxmlformats.org/officeDocument/2006/relationships/image" Target="media/image3121.wmf"/><Relationship Id="rId8091" Type="http://schemas.openxmlformats.org/officeDocument/2006/relationships/image" Target="media/image3786.wmf"/><Relationship Id="rId434" Type="http://schemas.openxmlformats.org/officeDocument/2006/relationships/oleObject" Target="embeddings/oleObject272.bin"/><Relationship Id="rId1064" Type="http://schemas.openxmlformats.org/officeDocument/2006/relationships/image" Target="media/image468.wmf"/><Relationship Id="rId2115" Type="http://schemas.openxmlformats.org/officeDocument/2006/relationships/image" Target="media/image976.wmf"/><Relationship Id="rId5685" Type="http://schemas.openxmlformats.org/officeDocument/2006/relationships/oleObject" Target="embeddings/oleObject3010.bin"/><Relationship Id="rId6736" Type="http://schemas.openxmlformats.org/officeDocument/2006/relationships/image" Target="media/image3153.wmf"/><Relationship Id="rId9142" Type="http://schemas.openxmlformats.org/officeDocument/2006/relationships/image" Target="media/image4284.wmf"/><Relationship Id="rId501" Type="http://schemas.openxmlformats.org/officeDocument/2006/relationships/oleObject" Target="embeddings/oleObject306.bin"/><Relationship Id="rId1131" Type="http://schemas.openxmlformats.org/officeDocument/2006/relationships/oleObject" Target="embeddings/oleObject626.bin"/><Relationship Id="rId4287" Type="http://schemas.openxmlformats.org/officeDocument/2006/relationships/oleObject" Target="embeddings/oleObject2244.bin"/><Relationship Id="rId5338" Type="http://schemas.openxmlformats.org/officeDocument/2006/relationships/image" Target="media/image2512.wmf"/><Relationship Id="rId5752" Type="http://schemas.openxmlformats.org/officeDocument/2006/relationships/oleObject" Target="embeddings/oleObject3047.bin"/><Relationship Id="rId6803" Type="http://schemas.openxmlformats.org/officeDocument/2006/relationships/image" Target="media/image3187.wmf"/><Relationship Id="rId4354" Type="http://schemas.openxmlformats.org/officeDocument/2006/relationships/oleObject" Target="embeddings/oleObject2277.bin"/><Relationship Id="rId5405" Type="http://schemas.openxmlformats.org/officeDocument/2006/relationships/oleObject" Target="embeddings/oleObject2858.bin"/><Relationship Id="rId1948" Type="http://schemas.openxmlformats.org/officeDocument/2006/relationships/oleObject" Target="embeddings/oleObject1051.bin"/><Relationship Id="rId3370" Type="http://schemas.openxmlformats.org/officeDocument/2006/relationships/oleObject" Target="embeddings/oleObject1777.bin"/><Relationship Id="rId4007" Type="http://schemas.openxmlformats.org/officeDocument/2006/relationships/image" Target="media/image1900.wmf"/><Relationship Id="rId4421" Type="http://schemas.openxmlformats.org/officeDocument/2006/relationships/oleObject" Target="embeddings/oleObject2311.bin"/><Relationship Id="rId7577" Type="http://schemas.openxmlformats.org/officeDocument/2006/relationships/oleObject" Target="embeddings/oleObject4021.bin"/><Relationship Id="rId8975" Type="http://schemas.openxmlformats.org/officeDocument/2006/relationships/oleObject" Target="embeddings/oleObject4765.bin"/><Relationship Id="rId291" Type="http://schemas.openxmlformats.org/officeDocument/2006/relationships/oleObject" Target="embeddings/oleObject181.bin"/><Relationship Id="rId3023" Type="http://schemas.openxmlformats.org/officeDocument/2006/relationships/image" Target="media/image1418.wmf"/><Relationship Id="rId6179" Type="http://schemas.openxmlformats.org/officeDocument/2006/relationships/oleObject" Target="embeddings/oleObject3273.bin"/><Relationship Id="rId7991" Type="http://schemas.openxmlformats.org/officeDocument/2006/relationships/oleObject" Target="embeddings/oleObject4253.bin"/><Relationship Id="rId8628" Type="http://schemas.openxmlformats.org/officeDocument/2006/relationships/oleObject" Target="embeddings/oleObject4580.bin"/><Relationship Id="rId5195" Type="http://schemas.openxmlformats.org/officeDocument/2006/relationships/oleObject" Target="embeddings/oleObject2745.bin"/><Relationship Id="rId6593" Type="http://schemas.openxmlformats.org/officeDocument/2006/relationships/oleObject" Target="embeddings/oleObject3503.bin"/><Relationship Id="rId7644" Type="http://schemas.openxmlformats.org/officeDocument/2006/relationships/oleObject" Target="embeddings/oleObject4054.bin"/><Relationship Id="rId2789" Type="http://schemas.openxmlformats.org/officeDocument/2006/relationships/oleObject" Target="embeddings/oleObject1484.bin"/><Relationship Id="rId6246" Type="http://schemas.openxmlformats.org/officeDocument/2006/relationships/image" Target="media/image2933.wmf"/><Relationship Id="rId6660" Type="http://schemas.openxmlformats.org/officeDocument/2006/relationships/oleObject" Target="embeddings/oleObject3540.bin"/><Relationship Id="rId7711" Type="http://schemas.openxmlformats.org/officeDocument/2006/relationships/oleObject" Target="embeddings/oleObject4097.bin"/><Relationship Id="rId2856" Type="http://schemas.openxmlformats.org/officeDocument/2006/relationships/oleObject" Target="embeddings/oleObject1518.bin"/><Relationship Id="rId3907" Type="http://schemas.openxmlformats.org/officeDocument/2006/relationships/image" Target="media/image1851.wmf"/><Relationship Id="rId5262" Type="http://schemas.openxmlformats.org/officeDocument/2006/relationships/oleObject" Target="embeddings/oleObject2780.bin"/><Relationship Id="rId6313" Type="http://schemas.openxmlformats.org/officeDocument/2006/relationships/oleObject" Target="embeddings/oleObject3343.bin"/><Relationship Id="rId97" Type="http://schemas.openxmlformats.org/officeDocument/2006/relationships/oleObject" Target="embeddings/oleObject57.bin"/><Relationship Id="rId828" Type="http://schemas.openxmlformats.org/officeDocument/2006/relationships/oleObject" Target="embeddings/oleObject472.bin"/><Relationship Id="rId1458" Type="http://schemas.openxmlformats.org/officeDocument/2006/relationships/image" Target="media/image661.wmf"/><Relationship Id="rId1872" Type="http://schemas.openxmlformats.org/officeDocument/2006/relationships/oleObject" Target="embeddings/oleObject1013.bin"/><Relationship Id="rId2509" Type="http://schemas.openxmlformats.org/officeDocument/2006/relationships/image" Target="media/image1162.wmf"/><Relationship Id="rId8485" Type="http://schemas.openxmlformats.org/officeDocument/2006/relationships/oleObject" Target="embeddings/oleObject4506.bin"/><Relationship Id="rId1525" Type="http://schemas.openxmlformats.org/officeDocument/2006/relationships/oleObject" Target="embeddings/oleObject828.bin"/><Relationship Id="rId2923" Type="http://schemas.openxmlformats.org/officeDocument/2006/relationships/image" Target="media/image1368.wmf"/><Relationship Id="rId7087" Type="http://schemas.openxmlformats.org/officeDocument/2006/relationships/image" Target="media/image3321.wmf"/><Relationship Id="rId8138" Type="http://schemas.openxmlformats.org/officeDocument/2006/relationships/oleObject" Target="embeddings/oleObject4325.bin"/><Relationship Id="rId8552" Type="http://schemas.openxmlformats.org/officeDocument/2006/relationships/oleObject" Target="embeddings/oleObject4541.bin"/><Relationship Id="rId7154" Type="http://schemas.openxmlformats.org/officeDocument/2006/relationships/oleObject" Target="embeddings/oleObject3800.bin"/><Relationship Id="rId8205" Type="http://schemas.openxmlformats.org/officeDocument/2006/relationships/oleObject" Target="embeddings/oleObject4359.bin"/><Relationship Id="rId2299" Type="http://schemas.openxmlformats.org/officeDocument/2006/relationships/oleObject" Target="embeddings/oleObject1228.bin"/><Relationship Id="rId3697" Type="http://schemas.openxmlformats.org/officeDocument/2006/relationships/image" Target="media/image1748.wmf"/><Relationship Id="rId4748" Type="http://schemas.openxmlformats.org/officeDocument/2006/relationships/oleObject" Target="embeddings/oleObject2489.bin"/><Relationship Id="rId3764" Type="http://schemas.openxmlformats.org/officeDocument/2006/relationships/image" Target="media/image1781.wmf"/><Relationship Id="rId4815" Type="http://schemas.openxmlformats.org/officeDocument/2006/relationships/image" Target="media/image2281.wmf"/><Relationship Id="rId6170" Type="http://schemas.openxmlformats.org/officeDocument/2006/relationships/oleObject" Target="embeddings/oleObject3268.bin"/><Relationship Id="rId7221" Type="http://schemas.openxmlformats.org/officeDocument/2006/relationships/image" Target="media/image3381.wmf"/><Relationship Id="rId685" Type="http://schemas.openxmlformats.org/officeDocument/2006/relationships/oleObject" Target="embeddings/oleObject400.bin"/><Relationship Id="rId2366" Type="http://schemas.openxmlformats.org/officeDocument/2006/relationships/oleObject" Target="embeddings/oleObject1269.bin"/><Relationship Id="rId2780" Type="http://schemas.openxmlformats.org/officeDocument/2006/relationships/image" Target="media/image1297.wmf"/><Relationship Id="rId3417" Type="http://schemas.openxmlformats.org/officeDocument/2006/relationships/image" Target="media/image1613.wmf"/><Relationship Id="rId3831" Type="http://schemas.openxmlformats.org/officeDocument/2006/relationships/oleObject" Target="embeddings/oleObject2013.bin"/><Relationship Id="rId6987" Type="http://schemas.openxmlformats.org/officeDocument/2006/relationships/image" Target="media/image3278.wmf"/><Relationship Id="rId338" Type="http://schemas.openxmlformats.org/officeDocument/2006/relationships/image" Target="media/image120.wmf"/><Relationship Id="rId752" Type="http://schemas.openxmlformats.org/officeDocument/2006/relationships/oleObject" Target="embeddings/oleObject434.bin"/><Relationship Id="rId1382" Type="http://schemas.openxmlformats.org/officeDocument/2006/relationships/image" Target="media/image623.wmf"/><Relationship Id="rId2019" Type="http://schemas.openxmlformats.org/officeDocument/2006/relationships/image" Target="media/image928.wmf"/><Relationship Id="rId2433" Type="http://schemas.openxmlformats.org/officeDocument/2006/relationships/image" Target="media/image1127.wmf"/><Relationship Id="rId5589" Type="http://schemas.openxmlformats.org/officeDocument/2006/relationships/oleObject" Target="embeddings/oleObject2956.bin"/><Relationship Id="rId9046" Type="http://schemas.openxmlformats.org/officeDocument/2006/relationships/image" Target="media/image4239.wmf"/><Relationship Id="rId405" Type="http://schemas.openxmlformats.org/officeDocument/2006/relationships/oleObject" Target="embeddings/oleObject256.bin"/><Relationship Id="rId1035" Type="http://schemas.openxmlformats.org/officeDocument/2006/relationships/oleObject" Target="embeddings/oleObject578.bin"/><Relationship Id="rId2500" Type="http://schemas.openxmlformats.org/officeDocument/2006/relationships/oleObject" Target="embeddings/oleObject1339.bin"/><Relationship Id="rId5656" Type="http://schemas.openxmlformats.org/officeDocument/2006/relationships/image" Target="media/image2658.wmf"/><Relationship Id="rId8062" Type="http://schemas.openxmlformats.org/officeDocument/2006/relationships/image" Target="media/image3773.wmf"/><Relationship Id="rId9113" Type="http://schemas.openxmlformats.org/officeDocument/2006/relationships/oleObject" Target="embeddings/oleObject4840.bin"/><Relationship Id="rId1102" Type="http://schemas.openxmlformats.org/officeDocument/2006/relationships/image" Target="media/image487.wmf"/><Relationship Id="rId4258" Type="http://schemas.openxmlformats.org/officeDocument/2006/relationships/image" Target="media/image2025.wmf"/><Relationship Id="rId5309" Type="http://schemas.openxmlformats.org/officeDocument/2006/relationships/oleObject" Target="embeddings/oleObject2808.bin"/><Relationship Id="rId6707" Type="http://schemas.openxmlformats.org/officeDocument/2006/relationships/oleObject" Target="embeddings/oleObject3565.bin"/><Relationship Id="rId3274" Type="http://schemas.openxmlformats.org/officeDocument/2006/relationships/oleObject" Target="embeddings/oleObject1727.bin"/><Relationship Id="rId4672" Type="http://schemas.openxmlformats.org/officeDocument/2006/relationships/image" Target="media/image2231.wmf"/><Relationship Id="rId5723" Type="http://schemas.openxmlformats.org/officeDocument/2006/relationships/oleObject" Target="embeddings/oleObject3031.bin"/><Relationship Id="rId8879" Type="http://schemas.openxmlformats.org/officeDocument/2006/relationships/oleObject" Target="embeddings/oleObject4717.bin"/><Relationship Id="rId195" Type="http://schemas.openxmlformats.org/officeDocument/2006/relationships/image" Target="media/image69.wmf"/><Relationship Id="rId1919" Type="http://schemas.openxmlformats.org/officeDocument/2006/relationships/image" Target="media/image879.wmf"/><Relationship Id="rId4325" Type="http://schemas.openxmlformats.org/officeDocument/2006/relationships/oleObject" Target="embeddings/oleObject2263.bin"/><Relationship Id="rId7895" Type="http://schemas.openxmlformats.org/officeDocument/2006/relationships/image" Target="media/image3691.wmf"/><Relationship Id="rId8946" Type="http://schemas.openxmlformats.org/officeDocument/2006/relationships/image" Target="media/image4192.wmf"/><Relationship Id="rId2290" Type="http://schemas.openxmlformats.org/officeDocument/2006/relationships/image" Target="media/image1063.wmf"/><Relationship Id="rId3341" Type="http://schemas.openxmlformats.org/officeDocument/2006/relationships/image" Target="media/image1575.wmf"/><Relationship Id="rId6497" Type="http://schemas.openxmlformats.org/officeDocument/2006/relationships/oleObject" Target="embeddings/oleObject3450.bin"/><Relationship Id="rId7548" Type="http://schemas.openxmlformats.org/officeDocument/2006/relationships/image" Target="media/image3538.wmf"/><Relationship Id="rId7962" Type="http://schemas.openxmlformats.org/officeDocument/2006/relationships/image" Target="media/image3723.wmf"/><Relationship Id="rId262" Type="http://schemas.openxmlformats.org/officeDocument/2006/relationships/image" Target="media/image97.wmf"/><Relationship Id="rId5099" Type="http://schemas.openxmlformats.org/officeDocument/2006/relationships/oleObject" Target="embeddings/oleObject2684.bin"/><Relationship Id="rId6564" Type="http://schemas.openxmlformats.org/officeDocument/2006/relationships/image" Target="media/image3073.wmf"/><Relationship Id="rId7615" Type="http://schemas.openxmlformats.org/officeDocument/2006/relationships/oleObject" Target="embeddings/oleObject4040.bin"/><Relationship Id="rId2010" Type="http://schemas.openxmlformats.org/officeDocument/2006/relationships/oleObject" Target="embeddings/oleObject1083.bin"/><Relationship Id="rId5166" Type="http://schemas.openxmlformats.org/officeDocument/2006/relationships/oleObject" Target="embeddings/oleObject2730.bin"/><Relationship Id="rId5580" Type="http://schemas.openxmlformats.org/officeDocument/2006/relationships/oleObject" Target="embeddings/oleObject2951.bin"/><Relationship Id="rId6217" Type="http://schemas.openxmlformats.org/officeDocument/2006/relationships/oleObject" Target="embeddings/oleObject3295.bin"/><Relationship Id="rId6631" Type="http://schemas.openxmlformats.org/officeDocument/2006/relationships/image" Target="media/image3103.wmf"/><Relationship Id="rId4182" Type="http://schemas.openxmlformats.org/officeDocument/2006/relationships/oleObject" Target="embeddings/oleObject2191.bin"/><Relationship Id="rId5233" Type="http://schemas.openxmlformats.org/officeDocument/2006/relationships/oleObject" Target="embeddings/oleObject2765.bin"/><Relationship Id="rId8389" Type="http://schemas.openxmlformats.org/officeDocument/2006/relationships/oleObject" Target="embeddings/oleObject4458.bin"/><Relationship Id="rId1776" Type="http://schemas.openxmlformats.org/officeDocument/2006/relationships/image" Target="media/image812.wmf"/><Relationship Id="rId2827" Type="http://schemas.openxmlformats.org/officeDocument/2006/relationships/oleObject" Target="embeddings/oleObject1503.bin"/><Relationship Id="rId68" Type="http://schemas.openxmlformats.org/officeDocument/2006/relationships/oleObject" Target="embeddings/oleObject37.bin"/><Relationship Id="rId1429" Type="http://schemas.openxmlformats.org/officeDocument/2006/relationships/oleObject" Target="embeddings/oleObject779.bin"/><Relationship Id="rId1843" Type="http://schemas.openxmlformats.org/officeDocument/2006/relationships/image" Target="media/image841.wmf"/><Relationship Id="rId4999" Type="http://schemas.openxmlformats.org/officeDocument/2006/relationships/oleObject" Target="embeddings/oleObject2634.bin"/><Relationship Id="rId5300" Type="http://schemas.openxmlformats.org/officeDocument/2006/relationships/image" Target="media/image2493.wmf"/><Relationship Id="rId7058" Type="http://schemas.openxmlformats.org/officeDocument/2006/relationships/oleObject" Target="embeddings/oleObject3743.bin"/><Relationship Id="rId8456" Type="http://schemas.openxmlformats.org/officeDocument/2006/relationships/image" Target="media/image3961.wmf"/><Relationship Id="rId8870" Type="http://schemas.openxmlformats.org/officeDocument/2006/relationships/image" Target="media/image4154.wmf"/><Relationship Id="rId1910" Type="http://schemas.openxmlformats.org/officeDocument/2006/relationships/oleObject" Target="embeddings/oleObject1032.bin"/><Relationship Id="rId7472" Type="http://schemas.openxmlformats.org/officeDocument/2006/relationships/oleObject" Target="embeddings/oleObject3968.bin"/><Relationship Id="rId8109" Type="http://schemas.openxmlformats.org/officeDocument/2006/relationships/image" Target="media/image3795.wmf"/><Relationship Id="rId8523" Type="http://schemas.openxmlformats.org/officeDocument/2006/relationships/oleObject" Target="embeddings/oleObject4526.bin"/><Relationship Id="rId3668" Type="http://schemas.openxmlformats.org/officeDocument/2006/relationships/oleObject" Target="embeddings/oleObject1931.bin"/><Relationship Id="rId4719" Type="http://schemas.openxmlformats.org/officeDocument/2006/relationships/oleObject" Target="embeddings/oleObject2469.bin"/><Relationship Id="rId6074" Type="http://schemas.openxmlformats.org/officeDocument/2006/relationships/oleObject" Target="embeddings/oleObject3209.bin"/><Relationship Id="rId7125" Type="http://schemas.openxmlformats.org/officeDocument/2006/relationships/image" Target="media/image3336.wmf"/><Relationship Id="rId589" Type="http://schemas.openxmlformats.org/officeDocument/2006/relationships/image" Target="media/image235.wmf"/><Relationship Id="rId2684" Type="http://schemas.openxmlformats.org/officeDocument/2006/relationships/image" Target="media/image1249.wmf"/><Relationship Id="rId3735" Type="http://schemas.openxmlformats.org/officeDocument/2006/relationships/image" Target="media/image1767.wmf"/><Relationship Id="rId5090" Type="http://schemas.openxmlformats.org/officeDocument/2006/relationships/image" Target="media/image2407.wmf"/><Relationship Id="rId6141" Type="http://schemas.openxmlformats.org/officeDocument/2006/relationships/image" Target="media/image2893.wmf"/><Relationship Id="rId656" Type="http://schemas.openxmlformats.org/officeDocument/2006/relationships/image" Target="media/image268.wmf"/><Relationship Id="rId1286" Type="http://schemas.openxmlformats.org/officeDocument/2006/relationships/image" Target="media/image576.wmf"/><Relationship Id="rId2337" Type="http://schemas.openxmlformats.org/officeDocument/2006/relationships/image" Target="media/image1081.wmf"/><Relationship Id="rId309" Type="http://schemas.openxmlformats.org/officeDocument/2006/relationships/image" Target="media/image109.wmf"/><Relationship Id="rId2751" Type="http://schemas.openxmlformats.org/officeDocument/2006/relationships/oleObject" Target="embeddings/oleObject1465.bin"/><Relationship Id="rId3802" Type="http://schemas.openxmlformats.org/officeDocument/2006/relationships/image" Target="media/image1800.wmf"/><Relationship Id="rId6958" Type="http://schemas.openxmlformats.org/officeDocument/2006/relationships/image" Target="media/image3264.wmf"/><Relationship Id="rId8380" Type="http://schemas.openxmlformats.org/officeDocument/2006/relationships/image" Target="media/image3923.wmf"/><Relationship Id="rId9017" Type="http://schemas.openxmlformats.org/officeDocument/2006/relationships/oleObject" Target="embeddings/oleObject4786.bin"/><Relationship Id="rId723" Type="http://schemas.openxmlformats.org/officeDocument/2006/relationships/image" Target="media/image300.wmf"/><Relationship Id="rId1006" Type="http://schemas.openxmlformats.org/officeDocument/2006/relationships/image" Target="media/image439.wmf"/><Relationship Id="rId1353" Type="http://schemas.openxmlformats.org/officeDocument/2006/relationships/oleObject" Target="embeddings/oleObject741.bin"/><Relationship Id="rId2404" Type="http://schemas.openxmlformats.org/officeDocument/2006/relationships/oleObject" Target="embeddings/oleObject1288.bin"/><Relationship Id="rId5974" Type="http://schemas.openxmlformats.org/officeDocument/2006/relationships/image" Target="media/image2812.wmf"/><Relationship Id="rId8033" Type="http://schemas.openxmlformats.org/officeDocument/2006/relationships/oleObject" Target="embeddings/oleObject4271.bin"/><Relationship Id="rId1420" Type="http://schemas.openxmlformats.org/officeDocument/2006/relationships/image" Target="media/image642.wmf"/><Relationship Id="rId4576" Type="http://schemas.openxmlformats.org/officeDocument/2006/relationships/image" Target="media/image2183.wmf"/><Relationship Id="rId4990" Type="http://schemas.openxmlformats.org/officeDocument/2006/relationships/image" Target="media/image2357.wmf"/><Relationship Id="rId5627" Type="http://schemas.openxmlformats.org/officeDocument/2006/relationships/oleObject" Target="embeddings/oleObject2975.bin"/><Relationship Id="rId3178" Type="http://schemas.openxmlformats.org/officeDocument/2006/relationships/oleObject" Target="embeddings/oleObject1679.bin"/><Relationship Id="rId3592" Type="http://schemas.openxmlformats.org/officeDocument/2006/relationships/oleObject" Target="embeddings/oleObject1893.bin"/><Relationship Id="rId4229" Type="http://schemas.openxmlformats.org/officeDocument/2006/relationships/oleObject" Target="embeddings/oleObject2215.bin"/><Relationship Id="rId4643" Type="http://schemas.openxmlformats.org/officeDocument/2006/relationships/oleObject" Target="embeddings/oleObject2423.bin"/><Relationship Id="rId7799" Type="http://schemas.openxmlformats.org/officeDocument/2006/relationships/image" Target="media/image3643.wmf"/><Relationship Id="rId8100" Type="http://schemas.openxmlformats.org/officeDocument/2006/relationships/oleObject" Target="embeddings/oleObject4306.bin"/><Relationship Id="rId2194" Type="http://schemas.openxmlformats.org/officeDocument/2006/relationships/image" Target="media/image1015.wmf"/><Relationship Id="rId3245" Type="http://schemas.openxmlformats.org/officeDocument/2006/relationships/image" Target="media/image1529.wmf"/><Relationship Id="rId4710" Type="http://schemas.openxmlformats.org/officeDocument/2006/relationships/image" Target="media/image2242.wmf"/><Relationship Id="rId7866" Type="http://schemas.openxmlformats.org/officeDocument/2006/relationships/oleObject" Target="embeddings/oleObject4186.bin"/><Relationship Id="rId166" Type="http://schemas.openxmlformats.org/officeDocument/2006/relationships/oleObject" Target="embeddings/oleObject103.bin"/><Relationship Id="rId580" Type="http://schemas.openxmlformats.org/officeDocument/2006/relationships/oleObject" Target="embeddings/oleObject346.bin"/><Relationship Id="rId2261" Type="http://schemas.openxmlformats.org/officeDocument/2006/relationships/oleObject" Target="embeddings/oleObject1209.bin"/><Relationship Id="rId3312" Type="http://schemas.openxmlformats.org/officeDocument/2006/relationships/oleObject" Target="embeddings/oleObject1747.bin"/><Relationship Id="rId6468" Type="http://schemas.openxmlformats.org/officeDocument/2006/relationships/image" Target="media/image3030.wmf"/><Relationship Id="rId7519" Type="http://schemas.openxmlformats.org/officeDocument/2006/relationships/oleObject" Target="embeddings/oleObject3992.bin"/><Relationship Id="rId8917" Type="http://schemas.openxmlformats.org/officeDocument/2006/relationships/oleObject" Target="embeddings/oleObject4736.bin"/><Relationship Id="rId233" Type="http://schemas.openxmlformats.org/officeDocument/2006/relationships/oleObject" Target="embeddings/oleObject147.bin"/><Relationship Id="rId5484" Type="http://schemas.openxmlformats.org/officeDocument/2006/relationships/oleObject" Target="embeddings/oleObject2902.bin"/><Relationship Id="rId6882" Type="http://schemas.openxmlformats.org/officeDocument/2006/relationships/image" Target="media/image3226.wmf"/><Relationship Id="rId7933" Type="http://schemas.openxmlformats.org/officeDocument/2006/relationships/image" Target="media/image3710.wmf"/><Relationship Id="rId300" Type="http://schemas.openxmlformats.org/officeDocument/2006/relationships/oleObject" Target="embeddings/oleObject190.bin"/><Relationship Id="rId4086" Type="http://schemas.openxmlformats.org/officeDocument/2006/relationships/oleObject" Target="embeddings/oleObject2143.bin"/><Relationship Id="rId5137" Type="http://schemas.openxmlformats.org/officeDocument/2006/relationships/oleObject" Target="embeddings/oleObject2705.bin"/><Relationship Id="rId6535" Type="http://schemas.openxmlformats.org/officeDocument/2006/relationships/oleObject" Target="embeddings/oleObject3469.bin"/><Relationship Id="rId5551" Type="http://schemas.openxmlformats.org/officeDocument/2006/relationships/image" Target="media/image2612.wmf"/><Relationship Id="rId6602" Type="http://schemas.openxmlformats.org/officeDocument/2006/relationships/oleObject" Target="embeddings/oleObject3509.bin"/><Relationship Id="rId1747" Type="http://schemas.openxmlformats.org/officeDocument/2006/relationships/oleObject" Target="embeddings/oleObject943.bin"/><Relationship Id="rId4153" Type="http://schemas.openxmlformats.org/officeDocument/2006/relationships/image" Target="media/image1973.wmf"/><Relationship Id="rId5204" Type="http://schemas.openxmlformats.org/officeDocument/2006/relationships/image" Target="media/image2451.wmf"/><Relationship Id="rId8774" Type="http://schemas.openxmlformats.org/officeDocument/2006/relationships/oleObject" Target="embeddings/oleObject4661.bin"/><Relationship Id="rId39" Type="http://schemas.openxmlformats.org/officeDocument/2006/relationships/image" Target="media/image17.wmf"/><Relationship Id="rId1814" Type="http://schemas.openxmlformats.org/officeDocument/2006/relationships/oleObject" Target="embeddings/oleObject983.bin"/><Relationship Id="rId4220" Type="http://schemas.openxmlformats.org/officeDocument/2006/relationships/image" Target="media/image2006.wmf"/><Relationship Id="rId7376" Type="http://schemas.openxmlformats.org/officeDocument/2006/relationships/oleObject" Target="embeddings/oleObject3918.bin"/><Relationship Id="rId7790" Type="http://schemas.openxmlformats.org/officeDocument/2006/relationships/oleObject" Target="embeddings/oleObject4148.bin"/><Relationship Id="rId8427" Type="http://schemas.openxmlformats.org/officeDocument/2006/relationships/oleObject" Target="embeddings/oleObject4477.bin"/><Relationship Id="rId8841" Type="http://schemas.openxmlformats.org/officeDocument/2006/relationships/oleObject" Target="embeddings/oleObject4698.bin"/><Relationship Id="rId6392" Type="http://schemas.openxmlformats.org/officeDocument/2006/relationships/oleObject" Target="embeddings/oleObject3391.bin"/><Relationship Id="rId7029" Type="http://schemas.openxmlformats.org/officeDocument/2006/relationships/image" Target="media/image3299.wmf"/><Relationship Id="rId7443" Type="http://schemas.openxmlformats.org/officeDocument/2006/relationships/image" Target="media/image3488.wmf"/><Relationship Id="rId2588" Type="http://schemas.openxmlformats.org/officeDocument/2006/relationships/oleObject" Target="embeddings/oleObject1383.bin"/><Relationship Id="rId3986" Type="http://schemas.openxmlformats.org/officeDocument/2006/relationships/image" Target="media/image1890.wmf"/><Relationship Id="rId6045" Type="http://schemas.openxmlformats.org/officeDocument/2006/relationships/image" Target="media/image2847.wmf"/><Relationship Id="rId3639" Type="http://schemas.openxmlformats.org/officeDocument/2006/relationships/image" Target="media/image1719.wmf"/><Relationship Id="rId5061" Type="http://schemas.openxmlformats.org/officeDocument/2006/relationships/oleObject" Target="embeddings/oleObject2665.bin"/><Relationship Id="rId6112" Type="http://schemas.openxmlformats.org/officeDocument/2006/relationships/image" Target="media/image2880.wmf"/><Relationship Id="rId7510" Type="http://schemas.openxmlformats.org/officeDocument/2006/relationships/image" Target="media/image3519.wmf"/><Relationship Id="rId9268" Type="http://schemas.openxmlformats.org/officeDocument/2006/relationships/image" Target="media/image4348.wmf"/><Relationship Id="rId974" Type="http://schemas.openxmlformats.org/officeDocument/2006/relationships/image" Target="media/image423.wmf"/><Relationship Id="rId2655" Type="http://schemas.openxmlformats.org/officeDocument/2006/relationships/image" Target="media/image1235.wmf"/><Relationship Id="rId3706" Type="http://schemas.openxmlformats.org/officeDocument/2006/relationships/oleObject" Target="embeddings/oleObject1950.bin"/><Relationship Id="rId627" Type="http://schemas.openxmlformats.org/officeDocument/2006/relationships/image" Target="media/image254.wmf"/><Relationship Id="rId1257" Type="http://schemas.openxmlformats.org/officeDocument/2006/relationships/oleObject" Target="embeddings/oleObject690.bin"/><Relationship Id="rId1671" Type="http://schemas.openxmlformats.org/officeDocument/2006/relationships/oleObject" Target="embeddings/oleObject901.bin"/><Relationship Id="rId2308" Type="http://schemas.openxmlformats.org/officeDocument/2006/relationships/image" Target="media/image1072.wmf"/><Relationship Id="rId2722" Type="http://schemas.openxmlformats.org/officeDocument/2006/relationships/image" Target="media/image1268.wmf"/><Relationship Id="rId5878" Type="http://schemas.openxmlformats.org/officeDocument/2006/relationships/oleObject" Target="embeddings/oleObject3110.bin"/><Relationship Id="rId6929" Type="http://schemas.openxmlformats.org/officeDocument/2006/relationships/oleObject" Target="embeddings/oleObject3676.bin"/><Relationship Id="rId8284" Type="http://schemas.openxmlformats.org/officeDocument/2006/relationships/image" Target="media/image3876.wmf"/><Relationship Id="rId1324" Type="http://schemas.openxmlformats.org/officeDocument/2006/relationships/image" Target="media/image594.wmf"/><Relationship Id="rId4894" Type="http://schemas.openxmlformats.org/officeDocument/2006/relationships/oleObject" Target="embeddings/oleObject2575.bin"/><Relationship Id="rId5945" Type="http://schemas.openxmlformats.org/officeDocument/2006/relationships/oleObject" Target="embeddings/oleObject3144.bin"/><Relationship Id="rId8351" Type="http://schemas.openxmlformats.org/officeDocument/2006/relationships/oleObject" Target="embeddings/oleObject4439.bin"/><Relationship Id="rId30" Type="http://schemas.openxmlformats.org/officeDocument/2006/relationships/oleObject" Target="embeddings/oleObject12.bin"/><Relationship Id="rId3496" Type="http://schemas.openxmlformats.org/officeDocument/2006/relationships/oleObject" Target="embeddings/oleObject1842.bin"/><Relationship Id="rId4547" Type="http://schemas.openxmlformats.org/officeDocument/2006/relationships/oleObject" Target="embeddings/oleObject2375.bin"/><Relationship Id="rId8004" Type="http://schemas.openxmlformats.org/officeDocument/2006/relationships/image" Target="media/image3744.wmf"/><Relationship Id="rId2098" Type="http://schemas.openxmlformats.org/officeDocument/2006/relationships/oleObject" Target="embeddings/oleObject1127.bin"/><Relationship Id="rId3149" Type="http://schemas.openxmlformats.org/officeDocument/2006/relationships/image" Target="media/image1481.wmf"/><Relationship Id="rId3563" Type="http://schemas.openxmlformats.org/officeDocument/2006/relationships/image" Target="media/image1681.wmf"/><Relationship Id="rId4961" Type="http://schemas.openxmlformats.org/officeDocument/2006/relationships/oleObject" Target="embeddings/oleObject2615.bin"/><Relationship Id="rId7020" Type="http://schemas.openxmlformats.org/officeDocument/2006/relationships/oleObject" Target="embeddings/oleObject3722.bin"/><Relationship Id="rId484" Type="http://schemas.openxmlformats.org/officeDocument/2006/relationships/image" Target="media/image183.wmf"/><Relationship Id="rId2165" Type="http://schemas.openxmlformats.org/officeDocument/2006/relationships/oleObject" Target="embeddings/oleObject1161.bin"/><Relationship Id="rId3216" Type="http://schemas.openxmlformats.org/officeDocument/2006/relationships/oleObject" Target="embeddings/oleObject1698.bin"/><Relationship Id="rId4614" Type="http://schemas.openxmlformats.org/officeDocument/2006/relationships/image" Target="media/image2202.wmf"/><Relationship Id="rId9192" Type="http://schemas.openxmlformats.org/officeDocument/2006/relationships/image" Target="media/image4310.wmf"/><Relationship Id="rId137" Type="http://schemas.openxmlformats.org/officeDocument/2006/relationships/image" Target="media/image56.wmf"/><Relationship Id="rId3630" Type="http://schemas.openxmlformats.org/officeDocument/2006/relationships/oleObject" Target="embeddings/oleObject1912.bin"/><Relationship Id="rId6786" Type="http://schemas.openxmlformats.org/officeDocument/2006/relationships/oleObject" Target="embeddings/oleObject3604.bin"/><Relationship Id="rId7837" Type="http://schemas.openxmlformats.org/officeDocument/2006/relationships/image" Target="media/image3662.wmf"/><Relationship Id="rId551" Type="http://schemas.openxmlformats.org/officeDocument/2006/relationships/image" Target="media/image216.wmf"/><Relationship Id="rId1181" Type="http://schemas.openxmlformats.org/officeDocument/2006/relationships/image" Target="media/image526.wmf"/><Relationship Id="rId2232" Type="http://schemas.openxmlformats.org/officeDocument/2006/relationships/image" Target="media/image1034.wmf"/><Relationship Id="rId5388" Type="http://schemas.openxmlformats.org/officeDocument/2006/relationships/image" Target="media/image2535.wmf"/><Relationship Id="rId6439" Type="http://schemas.openxmlformats.org/officeDocument/2006/relationships/oleObject" Target="embeddings/oleObject3418.bin"/><Relationship Id="rId6853" Type="http://schemas.openxmlformats.org/officeDocument/2006/relationships/oleObject" Target="embeddings/oleObject3638.bin"/><Relationship Id="rId7904" Type="http://schemas.openxmlformats.org/officeDocument/2006/relationships/oleObject" Target="embeddings/oleObject4205.bin"/><Relationship Id="rId204" Type="http://schemas.openxmlformats.org/officeDocument/2006/relationships/oleObject" Target="embeddings/oleObject127.bin"/><Relationship Id="rId1998" Type="http://schemas.openxmlformats.org/officeDocument/2006/relationships/oleObject" Target="embeddings/oleObject1077.bin"/><Relationship Id="rId5455" Type="http://schemas.openxmlformats.org/officeDocument/2006/relationships/oleObject" Target="embeddings/oleObject2887.bin"/><Relationship Id="rId6506" Type="http://schemas.openxmlformats.org/officeDocument/2006/relationships/image" Target="media/image3048.wmf"/><Relationship Id="rId6920" Type="http://schemas.openxmlformats.org/officeDocument/2006/relationships/image" Target="media/image3245.wmf"/><Relationship Id="rId4057" Type="http://schemas.openxmlformats.org/officeDocument/2006/relationships/image" Target="media/image1925.wmf"/><Relationship Id="rId4471" Type="http://schemas.openxmlformats.org/officeDocument/2006/relationships/oleObject" Target="embeddings/oleObject2337.bin"/><Relationship Id="rId5108" Type="http://schemas.openxmlformats.org/officeDocument/2006/relationships/image" Target="media/image2416.wmf"/><Relationship Id="rId5522" Type="http://schemas.openxmlformats.org/officeDocument/2006/relationships/oleObject" Target="embeddings/oleObject2921.bin"/><Relationship Id="rId8678" Type="http://schemas.openxmlformats.org/officeDocument/2006/relationships/oleObject" Target="embeddings/oleObject4608.bin"/><Relationship Id="rId3073" Type="http://schemas.openxmlformats.org/officeDocument/2006/relationships/image" Target="media/image1443.wmf"/><Relationship Id="rId4124" Type="http://schemas.openxmlformats.org/officeDocument/2006/relationships/oleObject" Target="embeddings/oleObject2162.bin"/><Relationship Id="rId7694" Type="http://schemas.openxmlformats.org/officeDocument/2006/relationships/image" Target="media/image3604.wmf"/><Relationship Id="rId1718" Type="http://schemas.openxmlformats.org/officeDocument/2006/relationships/image" Target="media/image789.wmf"/><Relationship Id="rId3140" Type="http://schemas.openxmlformats.org/officeDocument/2006/relationships/oleObject" Target="embeddings/oleObject1660.bin"/><Relationship Id="rId6296" Type="http://schemas.openxmlformats.org/officeDocument/2006/relationships/image" Target="media/image2958.wmf"/><Relationship Id="rId7347" Type="http://schemas.openxmlformats.org/officeDocument/2006/relationships/image" Target="media/image3440.wmf"/><Relationship Id="rId8745" Type="http://schemas.openxmlformats.org/officeDocument/2006/relationships/oleObject" Target="embeddings/oleObject4645.bin"/><Relationship Id="rId7761" Type="http://schemas.openxmlformats.org/officeDocument/2006/relationships/image" Target="media/image3624.wmf"/><Relationship Id="rId8812" Type="http://schemas.openxmlformats.org/officeDocument/2006/relationships/oleObject" Target="embeddings/oleObject4682.bin"/><Relationship Id="rId3957" Type="http://schemas.openxmlformats.org/officeDocument/2006/relationships/oleObject" Target="embeddings/oleObject2078.bin"/><Relationship Id="rId6363" Type="http://schemas.openxmlformats.org/officeDocument/2006/relationships/image" Target="media/image2983.wmf"/><Relationship Id="rId7414" Type="http://schemas.openxmlformats.org/officeDocument/2006/relationships/oleObject" Target="embeddings/oleObject3937.bin"/><Relationship Id="rId878" Type="http://schemas.openxmlformats.org/officeDocument/2006/relationships/oleObject" Target="embeddings/oleObject497.bin"/><Relationship Id="rId2559" Type="http://schemas.openxmlformats.org/officeDocument/2006/relationships/image" Target="media/image1187.wmf"/><Relationship Id="rId2973" Type="http://schemas.openxmlformats.org/officeDocument/2006/relationships/image" Target="media/image1393.wmf"/><Relationship Id="rId6016" Type="http://schemas.openxmlformats.org/officeDocument/2006/relationships/oleObject" Target="embeddings/oleObject3180.bin"/><Relationship Id="rId6430" Type="http://schemas.openxmlformats.org/officeDocument/2006/relationships/image" Target="media/image3013.wmf"/><Relationship Id="rId945" Type="http://schemas.openxmlformats.org/officeDocument/2006/relationships/image" Target="media/image410.wmf"/><Relationship Id="rId1575" Type="http://schemas.openxmlformats.org/officeDocument/2006/relationships/oleObject" Target="embeddings/oleObject853.bin"/><Relationship Id="rId2626" Type="http://schemas.openxmlformats.org/officeDocument/2006/relationships/oleObject" Target="embeddings/oleObject1402.bin"/><Relationship Id="rId5032" Type="http://schemas.openxmlformats.org/officeDocument/2006/relationships/image" Target="media/image2378.wmf"/><Relationship Id="rId8188" Type="http://schemas.openxmlformats.org/officeDocument/2006/relationships/oleObject" Target="embeddings/oleObject4350.bin"/><Relationship Id="rId9239" Type="http://schemas.openxmlformats.org/officeDocument/2006/relationships/oleObject" Target="embeddings/oleObject4902.bin"/><Relationship Id="rId1228" Type="http://schemas.openxmlformats.org/officeDocument/2006/relationships/oleObject" Target="embeddings/oleObject675.bin"/><Relationship Id="rId4798" Type="http://schemas.openxmlformats.org/officeDocument/2006/relationships/oleObject" Target="embeddings/oleObject2520.bin"/><Relationship Id="rId8255" Type="http://schemas.openxmlformats.org/officeDocument/2006/relationships/oleObject" Target="embeddings/oleObject4390.bin"/><Relationship Id="rId1642" Type="http://schemas.openxmlformats.org/officeDocument/2006/relationships/image" Target="media/image752.wmf"/><Relationship Id="rId5849" Type="http://schemas.openxmlformats.org/officeDocument/2006/relationships/image" Target="media/image2750.wmf"/><Relationship Id="rId7271" Type="http://schemas.openxmlformats.org/officeDocument/2006/relationships/oleObject" Target="embeddings/oleObject3865.bin"/><Relationship Id="rId8322" Type="http://schemas.openxmlformats.org/officeDocument/2006/relationships/image" Target="media/image3895.wmf"/><Relationship Id="rId4865" Type="http://schemas.openxmlformats.org/officeDocument/2006/relationships/image" Target="media/image2302.wmf"/><Relationship Id="rId5916" Type="http://schemas.openxmlformats.org/officeDocument/2006/relationships/oleObject" Target="embeddings/oleObject3129.bin"/><Relationship Id="rId388" Type="http://schemas.openxmlformats.org/officeDocument/2006/relationships/oleObject" Target="embeddings/oleObject244.bin"/><Relationship Id="rId2069" Type="http://schemas.openxmlformats.org/officeDocument/2006/relationships/image" Target="media/image953.wmf"/><Relationship Id="rId3467" Type="http://schemas.openxmlformats.org/officeDocument/2006/relationships/oleObject" Target="embeddings/oleObject1827.bin"/><Relationship Id="rId3881" Type="http://schemas.openxmlformats.org/officeDocument/2006/relationships/oleObject" Target="embeddings/oleObject2038.bin"/><Relationship Id="rId4518" Type="http://schemas.openxmlformats.org/officeDocument/2006/relationships/image" Target="media/image2154.wmf"/><Relationship Id="rId4932" Type="http://schemas.openxmlformats.org/officeDocument/2006/relationships/image" Target="media/image2328.wmf"/><Relationship Id="rId9096" Type="http://schemas.openxmlformats.org/officeDocument/2006/relationships/image" Target="media/image4261.wmf"/><Relationship Id="rId2483" Type="http://schemas.openxmlformats.org/officeDocument/2006/relationships/image" Target="media/image1150.wmf"/><Relationship Id="rId3534" Type="http://schemas.openxmlformats.org/officeDocument/2006/relationships/oleObject" Target="embeddings/oleObject1861.bin"/><Relationship Id="rId455" Type="http://schemas.openxmlformats.org/officeDocument/2006/relationships/oleObject" Target="embeddings/oleObject283.bin"/><Relationship Id="rId1085" Type="http://schemas.openxmlformats.org/officeDocument/2006/relationships/oleObject" Target="embeddings/oleObject603.bin"/><Relationship Id="rId2136" Type="http://schemas.openxmlformats.org/officeDocument/2006/relationships/oleObject" Target="embeddings/oleObject1146.bin"/><Relationship Id="rId2550" Type="http://schemas.openxmlformats.org/officeDocument/2006/relationships/oleObject" Target="embeddings/oleObject1364.bin"/><Relationship Id="rId3601" Type="http://schemas.openxmlformats.org/officeDocument/2006/relationships/image" Target="media/image1700.wmf"/><Relationship Id="rId6757" Type="http://schemas.openxmlformats.org/officeDocument/2006/relationships/oleObject" Target="embeddings/oleObject3590.bin"/><Relationship Id="rId7808" Type="http://schemas.openxmlformats.org/officeDocument/2006/relationships/oleObject" Target="embeddings/oleObject4157.bin"/><Relationship Id="rId9163" Type="http://schemas.openxmlformats.org/officeDocument/2006/relationships/oleObject" Target="embeddings/oleObject4865.bin"/><Relationship Id="rId108" Type="http://schemas.openxmlformats.org/officeDocument/2006/relationships/oleObject" Target="embeddings/oleObject63.bin"/><Relationship Id="rId522" Type="http://schemas.openxmlformats.org/officeDocument/2006/relationships/oleObject" Target="embeddings/oleObject317.bin"/><Relationship Id="rId1152" Type="http://schemas.openxmlformats.org/officeDocument/2006/relationships/image" Target="media/image512.wmf"/><Relationship Id="rId2203" Type="http://schemas.openxmlformats.org/officeDocument/2006/relationships/oleObject" Target="embeddings/oleObject1180.bin"/><Relationship Id="rId5359" Type="http://schemas.openxmlformats.org/officeDocument/2006/relationships/oleObject" Target="embeddings/oleObject2835.bin"/><Relationship Id="rId5773" Type="http://schemas.openxmlformats.org/officeDocument/2006/relationships/image" Target="media/image2712.wmf"/><Relationship Id="rId9230" Type="http://schemas.openxmlformats.org/officeDocument/2006/relationships/image" Target="media/image4329.wmf"/><Relationship Id="rId4375" Type="http://schemas.openxmlformats.org/officeDocument/2006/relationships/image" Target="media/image2084.wmf"/><Relationship Id="rId5426" Type="http://schemas.openxmlformats.org/officeDocument/2006/relationships/image" Target="media/image2553.wmf"/><Relationship Id="rId6824" Type="http://schemas.openxmlformats.org/officeDocument/2006/relationships/image" Target="media/image3197.wmf"/><Relationship Id="rId1969" Type="http://schemas.openxmlformats.org/officeDocument/2006/relationships/image" Target="media/image904.wmf"/><Relationship Id="rId4028" Type="http://schemas.openxmlformats.org/officeDocument/2006/relationships/oleObject" Target="embeddings/oleObject2114.bin"/><Relationship Id="rId5840" Type="http://schemas.openxmlformats.org/officeDocument/2006/relationships/oleObject" Target="embeddings/oleObject3091.bin"/><Relationship Id="rId8996" Type="http://schemas.openxmlformats.org/officeDocument/2006/relationships/image" Target="media/image4217.wmf"/><Relationship Id="rId3391" Type="http://schemas.openxmlformats.org/officeDocument/2006/relationships/image" Target="media/image1600.wmf"/><Relationship Id="rId4442" Type="http://schemas.openxmlformats.org/officeDocument/2006/relationships/image" Target="media/image2116.wmf"/><Relationship Id="rId7598" Type="http://schemas.openxmlformats.org/officeDocument/2006/relationships/image" Target="media/image3563.wmf"/><Relationship Id="rId8649" Type="http://schemas.openxmlformats.org/officeDocument/2006/relationships/image" Target="media/image4053.wmf"/><Relationship Id="rId3044" Type="http://schemas.openxmlformats.org/officeDocument/2006/relationships/oleObject" Target="embeddings/oleObject1612.bin"/><Relationship Id="rId7665" Type="http://schemas.openxmlformats.org/officeDocument/2006/relationships/oleObject" Target="embeddings/oleObject4069.bin"/><Relationship Id="rId8716" Type="http://schemas.openxmlformats.org/officeDocument/2006/relationships/image" Target="media/image4082.wmf"/><Relationship Id="rId2060" Type="http://schemas.openxmlformats.org/officeDocument/2006/relationships/oleObject" Target="embeddings/oleObject1108.bin"/><Relationship Id="rId3111" Type="http://schemas.openxmlformats.org/officeDocument/2006/relationships/image" Target="media/image1462.wmf"/><Relationship Id="rId6267" Type="http://schemas.openxmlformats.org/officeDocument/2006/relationships/oleObject" Target="embeddings/oleObject3320.bin"/><Relationship Id="rId6681" Type="http://schemas.openxmlformats.org/officeDocument/2006/relationships/image" Target="media/image3127.wmf"/><Relationship Id="rId7318" Type="http://schemas.openxmlformats.org/officeDocument/2006/relationships/oleObject" Target="embeddings/oleObject3889.bin"/><Relationship Id="rId7732" Type="http://schemas.openxmlformats.org/officeDocument/2006/relationships/oleObject" Target="embeddings/oleObject4112.bin"/><Relationship Id="rId2877" Type="http://schemas.openxmlformats.org/officeDocument/2006/relationships/image" Target="media/image1345.wmf"/><Relationship Id="rId5283" Type="http://schemas.openxmlformats.org/officeDocument/2006/relationships/oleObject" Target="embeddings/oleObject2795.bin"/><Relationship Id="rId6334" Type="http://schemas.openxmlformats.org/officeDocument/2006/relationships/oleObject" Target="embeddings/oleObject3355.bin"/><Relationship Id="rId849" Type="http://schemas.openxmlformats.org/officeDocument/2006/relationships/image" Target="media/image363.wmf"/><Relationship Id="rId1479" Type="http://schemas.openxmlformats.org/officeDocument/2006/relationships/oleObject" Target="embeddings/oleObject804.bin"/><Relationship Id="rId3928" Type="http://schemas.openxmlformats.org/officeDocument/2006/relationships/oleObject" Target="embeddings/oleObject2063.bin"/><Relationship Id="rId5350" Type="http://schemas.openxmlformats.org/officeDocument/2006/relationships/image" Target="media/image2518.wmf"/><Relationship Id="rId6401" Type="http://schemas.openxmlformats.org/officeDocument/2006/relationships/oleObject" Target="embeddings/oleObject3396.bin"/><Relationship Id="rId1893" Type="http://schemas.openxmlformats.org/officeDocument/2006/relationships/image" Target="media/image866.wmf"/><Relationship Id="rId2944" Type="http://schemas.openxmlformats.org/officeDocument/2006/relationships/oleObject" Target="embeddings/oleObject1562.bin"/><Relationship Id="rId5003" Type="http://schemas.openxmlformats.org/officeDocument/2006/relationships/oleObject" Target="embeddings/oleObject2636.bin"/><Relationship Id="rId8159" Type="http://schemas.openxmlformats.org/officeDocument/2006/relationships/image" Target="media/image3820.wmf"/><Relationship Id="rId916" Type="http://schemas.openxmlformats.org/officeDocument/2006/relationships/image" Target="media/image396.wmf"/><Relationship Id="rId1546" Type="http://schemas.openxmlformats.org/officeDocument/2006/relationships/image" Target="media/image704.wmf"/><Relationship Id="rId1960" Type="http://schemas.openxmlformats.org/officeDocument/2006/relationships/oleObject" Target="embeddings/oleObject1057.bin"/><Relationship Id="rId7175" Type="http://schemas.openxmlformats.org/officeDocument/2006/relationships/oleObject" Target="embeddings/oleObject3812.bin"/><Relationship Id="rId8573" Type="http://schemas.openxmlformats.org/officeDocument/2006/relationships/image" Target="media/image4017.wmf"/><Relationship Id="rId1613" Type="http://schemas.openxmlformats.org/officeDocument/2006/relationships/oleObject" Target="embeddings/oleObject872.bin"/><Relationship Id="rId4769" Type="http://schemas.openxmlformats.org/officeDocument/2006/relationships/image" Target="media/image2266.wmf"/><Relationship Id="rId8226" Type="http://schemas.openxmlformats.org/officeDocument/2006/relationships/image" Target="media/image3848.wmf"/><Relationship Id="rId8640" Type="http://schemas.openxmlformats.org/officeDocument/2006/relationships/oleObject" Target="embeddings/oleObject4586.bin"/><Relationship Id="rId3785" Type="http://schemas.openxmlformats.org/officeDocument/2006/relationships/oleObject" Target="embeddings/oleObject1990.bin"/><Relationship Id="rId4836" Type="http://schemas.openxmlformats.org/officeDocument/2006/relationships/image" Target="media/image2287.wmf"/><Relationship Id="rId6191" Type="http://schemas.openxmlformats.org/officeDocument/2006/relationships/oleObject" Target="embeddings/oleObject3279.bin"/><Relationship Id="rId7242" Type="http://schemas.openxmlformats.org/officeDocument/2006/relationships/image" Target="media/image3390.wmf"/><Relationship Id="rId2387" Type="http://schemas.openxmlformats.org/officeDocument/2006/relationships/image" Target="media/image1104.wmf"/><Relationship Id="rId3438" Type="http://schemas.openxmlformats.org/officeDocument/2006/relationships/oleObject" Target="embeddings/oleObject1811.bin"/><Relationship Id="rId3852" Type="http://schemas.openxmlformats.org/officeDocument/2006/relationships/image" Target="media/image1825.wmf"/><Relationship Id="rId359" Type="http://schemas.openxmlformats.org/officeDocument/2006/relationships/oleObject" Target="embeddings/oleObject227.bin"/><Relationship Id="rId773" Type="http://schemas.openxmlformats.org/officeDocument/2006/relationships/image" Target="media/image325.wmf"/><Relationship Id="rId2454" Type="http://schemas.openxmlformats.org/officeDocument/2006/relationships/oleObject" Target="embeddings/oleObject1313.bin"/><Relationship Id="rId3505" Type="http://schemas.openxmlformats.org/officeDocument/2006/relationships/image" Target="media/image1655.wmf"/><Relationship Id="rId4903" Type="http://schemas.openxmlformats.org/officeDocument/2006/relationships/oleObject" Target="embeddings/oleObject2584.bin"/><Relationship Id="rId9067" Type="http://schemas.openxmlformats.org/officeDocument/2006/relationships/oleObject" Target="embeddings/oleObject4815.bin"/><Relationship Id="rId426" Type="http://schemas.openxmlformats.org/officeDocument/2006/relationships/image" Target="media/image155.wmf"/><Relationship Id="rId1056" Type="http://schemas.openxmlformats.org/officeDocument/2006/relationships/image" Target="media/image464.wmf"/><Relationship Id="rId2107" Type="http://schemas.openxmlformats.org/officeDocument/2006/relationships/image" Target="media/image972.wmf"/><Relationship Id="rId8083" Type="http://schemas.openxmlformats.org/officeDocument/2006/relationships/oleObject" Target="embeddings/oleObject4297.bin"/><Relationship Id="rId9134" Type="http://schemas.openxmlformats.org/officeDocument/2006/relationships/image" Target="media/image4280.wmf"/><Relationship Id="rId840" Type="http://schemas.openxmlformats.org/officeDocument/2006/relationships/oleObject" Target="embeddings/oleObject478.bin"/><Relationship Id="rId1470" Type="http://schemas.openxmlformats.org/officeDocument/2006/relationships/image" Target="media/image667.wmf"/><Relationship Id="rId2521" Type="http://schemas.openxmlformats.org/officeDocument/2006/relationships/image" Target="media/image1168.wmf"/><Relationship Id="rId4279" Type="http://schemas.openxmlformats.org/officeDocument/2006/relationships/oleObject" Target="embeddings/oleObject2240.bin"/><Relationship Id="rId5677" Type="http://schemas.openxmlformats.org/officeDocument/2006/relationships/oleObject" Target="embeddings/oleObject3006.bin"/><Relationship Id="rId6728" Type="http://schemas.openxmlformats.org/officeDocument/2006/relationships/image" Target="media/image3149.wmf"/><Relationship Id="rId1123" Type="http://schemas.openxmlformats.org/officeDocument/2006/relationships/oleObject" Target="embeddings/oleObject622.bin"/><Relationship Id="rId4693" Type="http://schemas.openxmlformats.org/officeDocument/2006/relationships/oleObject" Target="embeddings/oleObject2448.bin"/><Relationship Id="rId5744" Type="http://schemas.openxmlformats.org/officeDocument/2006/relationships/oleObject" Target="embeddings/oleObject3043.bin"/><Relationship Id="rId8150" Type="http://schemas.openxmlformats.org/officeDocument/2006/relationships/oleObject" Target="embeddings/oleObject4331.bin"/><Relationship Id="rId9201" Type="http://schemas.openxmlformats.org/officeDocument/2006/relationships/oleObject" Target="embeddings/oleObject4883.bin"/><Relationship Id="rId3295" Type="http://schemas.openxmlformats.org/officeDocument/2006/relationships/image" Target="media/image1553.wmf"/><Relationship Id="rId4346" Type="http://schemas.openxmlformats.org/officeDocument/2006/relationships/oleObject" Target="embeddings/oleObject2273.bin"/><Relationship Id="rId4760" Type="http://schemas.openxmlformats.org/officeDocument/2006/relationships/image" Target="media/image2261.wmf"/><Relationship Id="rId5811" Type="http://schemas.openxmlformats.org/officeDocument/2006/relationships/image" Target="media/image2731.wmf"/><Relationship Id="rId8967" Type="http://schemas.openxmlformats.org/officeDocument/2006/relationships/oleObject" Target="embeddings/oleObject4761.bin"/><Relationship Id="rId3362" Type="http://schemas.openxmlformats.org/officeDocument/2006/relationships/oleObject" Target="embeddings/oleObject1773.bin"/><Relationship Id="rId4413" Type="http://schemas.openxmlformats.org/officeDocument/2006/relationships/image" Target="media/image2103.wmf"/><Relationship Id="rId7569" Type="http://schemas.openxmlformats.org/officeDocument/2006/relationships/oleObject" Target="embeddings/oleObject4017.bin"/><Relationship Id="rId7983" Type="http://schemas.openxmlformats.org/officeDocument/2006/relationships/oleObject" Target="embeddings/oleObject4249.bin"/><Relationship Id="rId283" Type="http://schemas.openxmlformats.org/officeDocument/2006/relationships/oleObject" Target="embeddings/oleObject173.bin"/><Relationship Id="rId3015" Type="http://schemas.openxmlformats.org/officeDocument/2006/relationships/image" Target="media/image1414.wmf"/><Relationship Id="rId6585" Type="http://schemas.openxmlformats.org/officeDocument/2006/relationships/image" Target="media/image3083.wmf"/><Relationship Id="rId7636" Type="http://schemas.openxmlformats.org/officeDocument/2006/relationships/oleObject" Target="embeddings/oleObject4050.bin"/><Relationship Id="rId350" Type="http://schemas.openxmlformats.org/officeDocument/2006/relationships/image" Target="media/image124.wmf"/><Relationship Id="rId2031" Type="http://schemas.openxmlformats.org/officeDocument/2006/relationships/image" Target="media/image934.wmf"/><Relationship Id="rId5187" Type="http://schemas.openxmlformats.org/officeDocument/2006/relationships/oleObject" Target="embeddings/oleObject2741.bin"/><Relationship Id="rId6238" Type="http://schemas.openxmlformats.org/officeDocument/2006/relationships/image" Target="media/image2929.wmf"/><Relationship Id="rId5254" Type="http://schemas.openxmlformats.org/officeDocument/2006/relationships/image" Target="media/image2475.wmf"/><Relationship Id="rId6652" Type="http://schemas.openxmlformats.org/officeDocument/2006/relationships/oleObject" Target="embeddings/oleObject3536.bin"/><Relationship Id="rId7703" Type="http://schemas.openxmlformats.org/officeDocument/2006/relationships/oleObject" Target="embeddings/oleObject4091.bin"/><Relationship Id="rId1797" Type="http://schemas.openxmlformats.org/officeDocument/2006/relationships/oleObject" Target="embeddings/oleObject971.bin"/><Relationship Id="rId2848" Type="http://schemas.openxmlformats.org/officeDocument/2006/relationships/oleObject" Target="embeddings/oleObject1514.bin"/><Relationship Id="rId6305" Type="http://schemas.openxmlformats.org/officeDocument/2006/relationships/oleObject" Target="embeddings/oleObject3339.bin"/><Relationship Id="rId89" Type="http://schemas.openxmlformats.org/officeDocument/2006/relationships/oleObject" Target="embeddings/oleObject49.bin"/><Relationship Id="rId1864" Type="http://schemas.openxmlformats.org/officeDocument/2006/relationships/oleObject" Target="embeddings/oleObject1009.bin"/><Relationship Id="rId2915" Type="http://schemas.openxmlformats.org/officeDocument/2006/relationships/image" Target="media/image1364.wmf"/><Relationship Id="rId4270" Type="http://schemas.openxmlformats.org/officeDocument/2006/relationships/image" Target="media/image2031.wmf"/><Relationship Id="rId5321" Type="http://schemas.openxmlformats.org/officeDocument/2006/relationships/oleObject" Target="embeddings/oleObject2814.bin"/><Relationship Id="rId8477" Type="http://schemas.openxmlformats.org/officeDocument/2006/relationships/oleObject" Target="embeddings/oleObject4502.bin"/><Relationship Id="rId8891" Type="http://schemas.openxmlformats.org/officeDocument/2006/relationships/oleObject" Target="embeddings/oleObject4723.bin"/><Relationship Id="rId1517" Type="http://schemas.openxmlformats.org/officeDocument/2006/relationships/oleObject" Target="embeddings/oleObject824.bin"/><Relationship Id="rId7079" Type="http://schemas.openxmlformats.org/officeDocument/2006/relationships/image" Target="media/image3317.wmf"/><Relationship Id="rId7493" Type="http://schemas.openxmlformats.org/officeDocument/2006/relationships/oleObject" Target="embeddings/oleObject3979.bin"/><Relationship Id="rId8544" Type="http://schemas.openxmlformats.org/officeDocument/2006/relationships/image" Target="media/image4004.wmf"/><Relationship Id="rId1931" Type="http://schemas.openxmlformats.org/officeDocument/2006/relationships/image" Target="media/image885.wmf"/><Relationship Id="rId3689" Type="http://schemas.openxmlformats.org/officeDocument/2006/relationships/image" Target="media/image1744.wmf"/><Relationship Id="rId6095" Type="http://schemas.openxmlformats.org/officeDocument/2006/relationships/image" Target="media/image2872.wmf"/><Relationship Id="rId7146" Type="http://schemas.openxmlformats.org/officeDocument/2006/relationships/oleObject" Target="embeddings/oleObject3796.bin"/><Relationship Id="rId7560" Type="http://schemas.openxmlformats.org/officeDocument/2006/relationships/image" Target="media/image3544.wmf"/><Relationship Id="rId8611" Type="http://schemas.openxmlformats.org/officeDocument/2006/relationships/image" Target="media/image4036.wmf"/><Relationship Id="rId6162" Type="http://schemas.openxmlformats.org/officeDocument/2006/relationships/oleObject" Target="embeddings/oleObject3264.bin"/><Relationship Id="rId7213" Type="http://schemas.openxmlformats.org/officeDocument/2006/relationships/image" Target="media/image3377.wmf"/><Relationship Id="rId677" Type="http://schemas.openxmlformats.org/officeDocument/2006/relationships/oleObject" Target="embeddings/oleObject396.bin"/><Relationship Id="rId2358" Type="http://schemas.openxmlformats.org/officeDocument/2006/relationships/oleObject" Target="embeddings/oleObject1263.bin"/><Relationship Id="rId3756" Type="http://schemas.openxmlformats.org/officeDocument/2006/relationships/image" Target="media/image1777.wmf"/><Relationship Id="rId4807" Type="http://schemas.openxmlformats.org/officeDocument/2006/relationships/image" Target="media/image2277.wmf"/><Relationship Id="rId2772" Type="http://schemas.openxmlformats.org/officeDocument/2006/relationships/image" Target="media/image1293.wmf"/><Relationship Id="rId3409" Type="http://schemas.openxmlformats.org/officeDocument/2006/relationships/image" Target="media/image1609.wmf"/><Relationship Id="rId3823" Type="http://schemas.openxmlformats.org/officeDocument/2006/relationships/oleObject" Target="embeddings/oleObject2009.bin"/><Relationship Id="rId6979" Type="http://schemas.openxmlformats.org/officeDocument/2006/relationships/image" Target="media/image3274.wmf"/><Relationship Id="rId9038" Type="http://schemas.openxmlformats.org/officeDocument/2006/relationships/oleObject" Target="embeddings/oleObject4798.bin"/><Relationship Id="rId744" Type="http://schemas.openxmlformats.org/officeDocument/2006/relationships/oleObject" Target="embeddings/oleObject430.bin"/><Relationship Id="rId1374" Type="http://schemas.openxmlformats.org/officeDocument/2006/relationships/image" Target="media/image619.wmf"/><Relationship Id="rId2425" Type="http://schemas.openxmlformats.org/officeDocument/2006/relationships/image" Target="media/image1123.wmf"/><Relationship Id="rId5995" Type="http://schemas.openxmlformats.org/officeDocument/2006/relationships/oleObject" Target="embeddings/oleObject3169.bin"/><Relationship Id="rId80" Type="http://schemas.openxmlformats.org/officeDocument/2006/relationships/oleObject" Target="embeddings/oleObject43.bin"/><Relationship Id="rId811" Type="http://schemas.openxmlformats.org/officeDocument/2006/relationships/image" Target="media/image344.wmf"/><Relationship Id="rId1027" Type="http://schemas.openxmlformats.org/officeDocument/2006/relationships/oleObject" Target="embeddings/oleObject574.bin"/><Relationship Id="rId1441" Type="http://schemas.openxmlformats.org/officeDocument/2006/relationships/oleObject" Target="embeddings/oleObject785.bin"/><Relationship Id="rId4597" Type="http://schemas.openxmlformats.org/officeDocument/2006/relationships/oleObject" Target="embeddings/oleObject2400.bin"/><Relationship Id="rId5648" Type="http://schemas.openxmlformats.org/officeDocument/2006/relationships/image" Target="media/image2654.wmf"/><Relationship Id="rId8054" Type="http://schemas.openxmlformats.org/officeDocument/2006/relationships/image" Target="media/image3769.wmf"/><Relationship Id="rId9105" Type="http://schemas.openxmlformats.org/officeDocument/2006/relationships/oleObject" Target="embeddings/oleObject4836.bin"/><Relationship Id="rId3199" Type="http://schemas.openxmlformats.org/officeDocument/2006/relationships/image" Target="media/image1506.wmf"/><Relationship Id="rId4664" Type="http://schemas.openxmlformats.org/officeDocument/2006/relationships/image" Target="media/image2227.wmf"/><Relationship Id="rId5715" Type="http://schemas.openxmlformats.org/officeDocument/2006/relationships/oleObject" Target="embeddings/oleObject3027.bin"/><Relationship Id="rId7070" Type="http://schemas.openxmlformats.org/officeDocument/2006/relationships/oleObject" Target="embeddings/oleObject3753.bin"/><Relationship Id="rId8121" Type="http://schemas.openxmlformats.org/officeDocument/2006/relationships/image" Target="media/image3801.wmf"/><Relationship Id="rId3266" Type="http://schemas.openxmlformats.org/officeDocument/2006/relationships/oleObject" Target="embeddings/oleObject1723.bin"/><Relationship Id="rId4317" Type="http://schemas.openxmlformats.org/officeDocument/2006/relationships/oleObject" Target="embeddings/oleObject2259.bin"/><Relationship Id="rId187" Type="http://schemas.openxmlformats.org/officeDocument/2006/relationships/oleObject" Target="embeddings/oleObject115.bin"/><Relationship Id="rId2282" Type="http://schemas.openxmlformats.org/officeDocument/2006/relationships/image" Target="media/image1059.wmf"/><Relationship Id="rId3680" Type="http://schemas.openxmlformats.org/officeDocument/2006/relationships/oleObject" Target="embeddings/oleObject1937.bin"/><Relationship Id="rId4731" Type="http://schemas.openxmlformats.org/officeDocument/2006/relationships/image" Target="media/image2252.wmf"/><Relationship Id="rId6489" Type="http://schemas.openxmlformats.org/officeDocument/2006/relationships/image" Target="media/image3040.wmf"/><Relationship Id="rId7887" Type="http://schemas.openxmlformats.org/officeDocument/2006/relationships/image" Target="media/image3687.wmf"/><Relationship Id="rId8938" Type="http://schemas.openxmlformats.org/officeDocument/2006/relationships/image" Target="media/image4188.wmf"/><Relationship Id="rId254" Type="http://schemas.openxmlformats.org/officeDocument/2006/relationships/image" Target="media/image93.wmf"/><Relationship Id="rId3333" Type="http://schemas.openxmlformats.org/officeDocument/2006/relationships/image" Target="media/image1571.wmf"/><Relationship Id="rId7954" Type="http://schemas.openxmlformats.org/officeDocument/2006/relationships/image" Target="media/image3720.wmf"/><Relationship Id="rId3400" Type="http://schemas.openxmlformats.org/officeDocument/2006/relationships/oleObject" Target="embeddings/oleObject1792.bin"/><Relationship Id="rId6556" Type="http://schemas.openxmlformats.org/officeDocument/2006/relationships/oleObject" Target="embeddings/oleObject3482.bin"/><Relationship Id="rId6970" Type="http://schemas.openxmlformats.org/officeDocument/2006/relationships/oleObject" Target="embeddings/oleObject3697.bin"/><Relationship Id="rId7607" Type="http://schemas.openxmlformats.org/officeDocument/2006/relationships/oleObject" Target="embeddings/oleObject4036.bin"/><Relationship Id="rId321" Type="http://schemas.openxmlformats.org/officeDocument/2006/relationships/image" Target="media/image115.png"/><Relationship Id="rId2002" Type="http://schemas.openxmlformats.org/officeDocument/2006/relationships/oleObject" Target="embeddings/oleObject1079.bin"/><Relationship Id="rId5158" Type="http://schemas.openxmlformats.org/officeDocument/2006/relationships/oleObject" Target="embeddings/oleObject2722.bin"/><Relationship Id="rId5572" Type="http://schemas.openxmlformats.org/officeDocument/2006/relationships/oleObject" Target="embeddings/oleObject2946.bin"/><Relationship Id="rId6209" Type="http://schemas.openxmlformats.org/officeDocument/2006/relationships/oleObject" Target="embeddings/oleObject3291.bin"/><Relationship Id="rId6623" Type="http://schemas.openxmlformats.org/officeDocument/2006/relationships/image" Target="media/image3099.wmf"/><Relationship Id="rId1768" Type="http://schemas.openxmlformats.org/officeDocument/2006/relationships/oleObject" Target="embeddings/oleObject955.bin"/><Relationship Id="rId2819" Type="http://schemas.openxmlformats.org/officeDocument/2006/relationships/oleObject" Target="embeddings/oleObject1499.bin"/><Relationship Id="rId4174" Type="http://schemas.openxmlformats.org/officeDocument/2006/relationships/oleObject" Target="embeddings/oleObject2187.bin"/><Relationship Id="rId5225" Type="http://schemas.openxmlformats.org/officeDocument/2006/relationships/oleObject" Target="embeddings/oleObject2761.bin"/><Relationship Id="rId8795" Type="http://schemas.openxmlformats.org/officeDocument/2006/relationships/image" Target="media/image4119.wmf"/><Relationship Id="rId3190" Type="http://schemas.openxmlformats.org/officeDocument/2006/relationships/oleObject" Target="embeddings/oleObject1685.bin"/><Relationship Id="rId4241" Type="http://schemas.openxmlformats.org/officeDocument/2006/relationships/oleObject" Target="embeddings/oleObject2221.bin"/><Relationship Id="rId7397" Type="http://schemas.openxmlformats.org/officeDocument/2006/relationships/image" Target="media/image3465.wmf"/><Relationship Id="rId8448" Type="http://schemas.openxmlformats.org/officeDocument/2006/relationships/image" Target="media/image3957.wmf"/><Relationship Id="rId1835" Type="http://schemas.openxmlformats.org/officeDocument/2006/relationships/image" Target="media/image837.wmf"/><Relationship Id="rId7464" Type="http://schemas.openxmlformats.org/officeDocument/2006/relationships/oleObject" Target="embeddings/oleObject3963.bin"/><Relationship Id="rId8862" Type="http://schemas.openxmlformats.org/officeDocument/2006/relationships/image" Target="media/image4150.wmf"/><Relationship Id="rId1902" Type="http://schemas.openxmlformats.org/officeDocument/2006/relationships/oleObject" Target="embeddings/oleObject1028.bin"/><Relationship Id="rId6066" Type="http://schemas.openxmlformats.org/officeDocument/2006/relationships/oleObject" Target="embeddings/oleObject3205.bin"/><Relationship Id="rId7117" Type="http://schemas.openxmlformats.org/officeDocument/2006/relationships/image" Target="media/image3332.wmf"/><Relationship Id="rId8515" Type="http://schemas.openxmlformats.org/officeDocument/2006/relationships/image" Target="media/image3990.wmf"/><Relationship Id="rId6480" Type="http://schemas.openxmlformats.org/officeDocument/2006/relationships/oleObject" Target="embeddings/oleObject3441.bin"/><Relationship Id="rId7531" Type="http://schemas.openxmlformats.org/officeDocument/2006/relationships/oleObject" Target="embeddings/oleObject3998.bin"/><Relationship Id="rId995" Type="http://schemas.openxmlformats.org/officeDocument/2006/relationships/oleObject" Target="embeddings/oleObject558.bin"/><Relationship Id="rId2676" Type="http://schemas.openxmlformats.org/officeDocument/2006/relationships/image" Target="media/image1245.wmf"/><Relationship Id="rId3727" Type="http://schemas.openxmlformats.org/officeDocument/2006/relationships/image" Target="media/image1763.wmf"/><Relationship Id="rId5082" Type="http://schemas.openxmlformats.org/officeDocument/2006/relationships/image" Target="media/image2403.wmf"/><Relationship Id="rId6133" Type="http://schemas.openxmlformats.org/officeDocument/2006/relationships/oleObject" Target="embeddings/oleObject3240.bin"/><Relationship Id="rId648" Type="http://schemas.openxmlformats.org/officeDocument/2006/relationships/image" Target="media/image264.wmf"/><Relationship Id="rId1278" Type="http://schemas.openxmlformats.org/officeDocument/2006/relationships/image" Target="media/image574.wmf"/><Relationship Id="rId1692" Type="http://schemas.openxmlformats.org/officeDocument/2006/relationships/oleObject" Target="embeddings/oleObject912.bin"/><Relationship Id="rId2329" Type="http://schemas.openxmlformats.org/officeDocument/2006/relationships/oleObject" Target="embeddings/oleObject1248.bin"/><Relationship Id="rId2743" Type="http://schemas.openxmlformats.org/officeDocument/2006/relationships/oleObject" Target="embeddings/oleObject1461.bin"/><Relationship Id="rId5899" Type="http://schemas.openxmlformats.org/officeDocument/2006/relationships/image" Target="media/image2775.wmf"/><Relationship Id="rId6200" Type="http://schemas.openxmlformats.org/officeDocument/2006/relationships/oleObject" Target="embeddings/oleObject3285.bin"/><Relationship Id="rId715" Type="http://schemas.openxmlformats.org/officeDocument/2006/relationships/image" Target="media/image296.wmf"/><Relationship Id="rId1345" Type="http://schemas.openxmlformats.org/officeDocument/2006/relationships/oleObject" Target="embeddings/oleObject737.bin"/><Relationship Id="rId8372" Type="http://schemas.openxmlformats.org/officeDocument/2006/relationships/image" Target="media/image3919.wmf"/><Relationship Id="rId9009" Type="http://schemas.openxmlformats.org/officeDocument/2006/relationships/oleObject" Target="embeddings/oleObject4782.bin"/><Relationship Id="rId2810" Type="http://schemas.openxmlformats.org/officeDocument/2006/relationships/image" Target="media/image1312.wmf"/><Relationship Id="rId4568" Type="http://schemas.openxmlformats.org/officeDocument/2006/relationships/image" Target="media/image2179.wmf"/><Relationship Id="rId5966" Type="http://schemas.openxmlformats.org/officeDocument/2006/relationships/image" Target="media/image2808.wmf"/><Relationship Id="rId8025" Type="http://schemas.openxmlformats.org/officeDocument/2006/relationships/oleObject" Target="embeddings/oleObject4267.bin"/><Relationship Id="rId51" Type="http://schemas.openxmlformats.org/officeDocument/2006/relationships/oleObject" Target="embeddings/oleObject25.bin"/><Relationship Id="rId1412" Type="http://schemas.openxmlformats.org/officeDocument/2006/relationships/image" Target="media/image638.wmf"/><Relationship Id="rId4982" Type="http://schemas.openxmlformats.org/officeDocument/2006/relationships/image" Target="media/image2353.wmf"/><Relationship Id="rId5619" Type="http://schemas.openxmlformats.org/officeDocument/2006/relationships/oleObject" Target="embeddings/oleObject2971.bin"/><Relationship Id="rId7041" Type="http://schemas.openxmlformats.org/officeDocument/2006/relationships/image" Target="media/image3305.wmf"/><Relationship Id="rId3584" Type="http://schemas.openxmlformats.org/officeDocument/2006/relationships/oleObject" Target="embeddings/oleObject1889.bin"/><Relationship Id="rId4635" Type="http://schemas.openxmlformats.org/officeDocument/2006/relationships/oleObject" Target="embeddings/oleObject2419.bin"/><Relationship Id="rId158" Type="http://schemas.openxmlformats.org/officeDocument/2006/relationships/oleObject" Target="embeddings/oleObject97.bin"/><Relationship Id="rId2186" Type="http://schemas.openxmlformats.org/officeDocument/2006/relationships/image" Target="media/image1011.wmf"/><Relationship Id="rId3237" Type="http://schemas.openxmlformats.org/officeDocument/2006/relationships/image" Target="media/image1525.wmf"/><Relationship Id="rId3651" Type="http://schemas.openxmlformats.org/officeDocument/2006/relationships/image" Target="media/image1725.wmf"/><Relationship Id="rId4702" Type="http://schemas.openxmlformats.org/officeDocument/2006/relationships/oleObject" Target="embeddings/oleObject2457.bin"/><Relationship Id="rId7858" Type="http://schemas.openxmlformats.org/officeDocument/2006/relationships/oleObject" Target="embeddings/oleObject4182.bin"/><Relationship Id="rId8909" Type="http://schemas.openxmlformats.org/officeDocument/2006/relationships/oleObject" Target="embeddings/oleObject4732.bin"/><Relationship Id="rId572" Type="http://schemas.openxmlformats.org/officeDocument/2006/relationships/oleObject" Target="embeddings/oleObject342.bin"/><Relationship Id="rId2253" Type="http://schemas.openxmlformats.org/officeDocument/2006/relationships/oleObject" Target="embeddings/oleObject1205.bin"/><Relationship Id="rId3304" Type="http://schemas.openxmlformats.org/officeDocument/2006/relationships/oleObject" Target="embeddings/oleObject1743.bin"/><Relationship Id="rId6874" Type="http://schemas.openxmlformats.org/officeDocument/2006/relationships/image" Target="media/image3222.wmf"/><Relationship Id="rId7925" Type="http://schemas.openxmlformats.org/officeDocument/2006/relationships/image" Target="media/image3706.wmf"/><Relationship Id="rId9280" Type="http://schemas.openxmlformats.org/officeDocument/2006/relationships/image" Target="media/image4354.wmf"/><Relationship Id="rId225" Type="http://schemas.openxmlformats.org/officeDocument/2006/relationships/oleObject" Target="embeddings/oleObject140.bin"/><Relationship Id="rId2320" Type="http://schemas.openxmlformats.org/officeDocument/2006/relationships/oleObject" Target="embeddings/oleObject1239.bin"/><Relationship Id="rId5476" Type="http://schemas.openxmlformats.org/officeDocument/2006/relationships/image" Target="media/image2575.wmf"/><Relationship Id="rId6527" Type="http://schemas.openxmlformats.org/officeDocument/2006/relationships/oleObject" Target="embeddings/oleObject3465.bin"/><Relationship Id="rId4078" Type="http://schemas.openxmlformats.org/officeDocument/2006/relationships/oleObject" Target="embeddings/oleObject2139.bin"/><Relationship Id="rId4492" Type="http://schemas.openxmlformats.org/officeDocument/2006/relationships/image" Target="media/image2141.wmf"/><Relationship Id="rId5129" Type="http://schemas.openxmlformats.org/officeDocument/2006/relationships/oleObject" Target="embeddings/oleObject2701.bin"/><Relationship Id="rId5543" Type="http://schemas.openxmlformats.org/officeDocument/2006/relationships/image" Target="media/image2608.wmf"/><Relationship Id="rId5890" Type="http://schemas.openxmlformats.org/officeDocument/2006/relationships/oleObject" Target="embeddings/oleObject3116.bin"/><Relationship Id="rId6941" Type="http://schemas.openxmlformats.org/officeDocument/2006/relationships/oleObject" Target="embeddings/oleObject3682.bin"/><Relationship Id="rId8699" Type="http://schemas.openxmlformats.org/officeDocument/2006/relationships/image" Target="media/image4076.wmf"/><Relationship Id="rId9000" Type="http://schemas.openxmlformats.org/officeDocument/2006/relationships/image" Target="media/image4219.wmf"/><Relationship Id="rId3094" Type="http://schemas.openxmlformats.org/officeDocument/2006/relationships/oleObject" Target="embeddings/oleObject1637.bin"/><Relationship Id="rId4145" Type="http://schemas.openxmlformats.org/officeDocument/2006/relationships/image" Target="media/image1969.wmf"/><Relationship Id="rId1739" Type="http://schemas.openxmlformats.org/officeDocument/2006/relationships/oleObject" Target="embeddings/oleObject936.bin"/><Relationship Id="rId5610" Type="http://schemas.openxmlformats.org/officeDocument/2006/relationships/image" Target="media/image2640.wmf"/><Relationship Id="rId8766" Type="http://schemas.openxmlformats.org/officeDocument/2006/relationships/oleObject" Target="embeddings/oleObject4657.bin"/><Relationship Id="rId1806" Type="http://schemas.openxmlformats.org/officeDocument/2006/relationships/image" Target="media/image827.wmf"/><Relationship Id="rId3161" Type="http://schemas.openxmlformats.org/officeDocument/2006/relationships/image" Target="media/image1487.wmf"/><Relationship Id="rId4212" Type="http://schemas.openxmlformats.org/officeDocument/2006/relationships/oleObject" Target="embeddings/oleObject2206.bin"/><Relationship Id="rId7368" Type="http://schemas.openxmlformats.org/officeDocument/2006/relationships/oleObject" Target="embeddings/oleObject3914.bin"/><Relationship Id="rId7782" Type="http://schemas.openxmlformats.org/officeDocument/2006/relationships/oleObject" Target="embeddings/oleObject4144.bin"/><Relationship Id="rId8419" Type="http://schemas.openxmlformats.org/officeDocument/2006/relationships/oleObject" Target="embeddings/oleObject4473.bin"/><Relationship Id="rId8833" Type="http://schemas.openxmlformats.org/officeDocument/2006/relationships/oleObject" Target="embeddings/oleObject4694.bin"/><Relationship Id="rId3978" Type="http://schemas.openxmlformats.org/officeDocument/2006/relationships/image" Target="media/image1886.wmf"/><Relationship Id="rId6384" Type="http://schemas.openxmlformats.org/officeDocument/2006/relationships/oleObject" Target="embeddings/oleObject3387.bin"/><Relationship Id="rId7435" Type="http://schemas.openxmlformats.org/officeDocument/2006/relationships/image" Target="media/image3484.wmf"/><Relationship Id="rId8900" Type="http://schemas.openxmlformats.org/officeDocument/2006/relationships/image" Target="media/image4169.wmf"/><Relationship Id="rId899" Type="http://schemas.openxmlformats.org/officeDocument/2006/relationships/oleObject" Target="embeddings/oleObject508.bin"/><Relationship Id="rId6037" Type="http://schemas.openxmlformats.org/officeDocument/2006/relationships/image" Target="media/image2843.wmf"/><Relationship Id="rId6451" Type="http://schemas.openxmlformats.org/officeDocument/2006/relationships/oleObject" Target="embeddings/oleObject3426.bin"/><Relationship Id="rId7502" Type="http://schemas.openxmlformats.org/officeDocument/2006/relationships/image" Target="media/image3515.wmf"/><Relationship Id="rId966" Type="http://schemas.openxmlformats.org/officeDocument/2006/relationships/image" Target="media/image419.wmf"/><Relationship Id="rId1596" Type="http://schemas.openxmlformats.org/officeDocument/2006/relationships/image" Target="media/image729.wmf"/><Relationship Id="rId2647" Type="http://schemas.openxmlformats.org/officeDocument/2006/relationships/image" Target="media/image1231.wmf"/><Relationship Id="rId2994" Type="http://schemas.openxmlformats.org/officeDocument/2006/relationships/oleObject" Target="embeddings/oleObject1587.bin"/><Relationship Id="rId5053" Type="http://schemas.openxmlformats.org/officeDocument/2006/relationships/oleObject" Target="embeddings/oleObject2661.bin"/><Relationship Id="rId6104" Type="http://schemas.openxmlformats.org/officeDocument/2006/relationships/oleObject" Target="embeddings/oleObject3224.bin"/><Relationship Id="rId619" Type="http://schemas.openxmlformats.org/officeDocument/2006/relationships/image" Target="media/image250.wmf"/><Relationship Id="rId1249" Type="http://schemas.openxmlformats.org/officeDocument/2006/relationships/oleObject" Target="embeddings/oleObject686.bin"/><Relationship Id="rId5120" Type="http://schemas.openxmlformats.org/officeDocument/2006/relationships/image" Target="media/image2420.wmf"/><Relationship Id="rId8276" Type="http://schemas.openxmlformats.org/officeDocument/2006/relationships/image" Target="media/image3872.wmf"/><Relationship Id="rId1663" Type="http://schemas.openxmlformats.org/officeDocument/2006/relationships/oleObject" Target="embeddings/oleObject897.bin"/><Relationship Id="rId2714" Type="http://schemas.openxmlformats.org/officeDocument/2006/relationships/image" Target="media/image1264.wmf"/><Relationship Id="rId8690" Type="http://schemas.openxmlformats.org/officeDocument/2006/relationships/oleObject" Target="embeddings/oleObject4614.bin"/><Relationship Id="rId1316" Type="http://schemas.openxmlformats.org/officeDocument/2006/relationships/image" Target="media/image590.wmf"/><Relationship Id="rId1730" Type="http://schemas.openxmlformats.org/officeDocument/2006/relationships/image" Target="media/image795.wmf"/><Relationship Id="rId4886" Type="http://schemas.openxmlformats.org/officeDocument/2006/relationships/image" Target="media/image2313.wmf"/><Relationship Id="rId5937" Type="http://schemas.openxmlformats.org/officeDocument/2006/relationships/oleObject" Target="embeddings/oleObject3140.bin"/><Relationship Id="rId7292" Type="http://schemas.openxmlformats.org/officeDocument/2006/relationships/image" Target="media/image3413.wmf"/><Relationship Id="rId8343" Type="http://schemas.openxmlformats.org/officeDocument/2006/relationships/oleObject" Target="embeddings/oleObject4434.bin"/><Relationship Id="rId22" Type="http://schemas.openxmlformats.org/officeDocument/2006/relationships/image" Target="media/image12.wmf"/><Relationship Id="rId3488" Type="http://schemas.openxmlformats.org/officeDocument/2006/relationships/oleObject" Target="embeddings/oleObject1838.bin"/><Relationship Id="rId4539" Type="http://schemas.openxmlformats.org/officeDocument/2006/relationships/oleObject" Target="embeddings/oleObject2371.bin"/><Relationship Id="rId4953" Type="http://schemas.openxmlformats.org/officeDocument/2006/relationships/oleObject" Target="embeddings/oleObject2611.bin"/><Relationship Id="rId8410" Type="http://schemas.openxmlformats.org/officeDocument/2006/relationships/image" Target="media/image3938.wmf"/><Relationship Id="rId3555" Type="http://schemas.openxmlformats.org/officeDocument/2006/relationships/image" Target="media/image1677.wmf"/><Relationship Id="rId4606" Type="http://schemas.openxmlformats.org/officeDocument/2006/relationships/image" Target="media/image2198.wmf"/><Relationship Id="rId7012" Type="http://schemas.openxmlformats.org/officeDocument/2006/relationships/oleObject" Target="embeddings/oleObject3718.bin"/><Relationship Id="rId476" Type="http://schemas.openxmlformats.org/officeDocument/2006/relationships/image" Target="media/image179.wmf"/><Relationship Id="rId890" Type="http://schemas.openxmlformats.org/officeDocument/2006/relationships/image" Target="media/image383.wmf"/><Relationship Id="rId2157" Type="http://schemas.openxmlformats.org/officeDocument/2006/relationships/oleObject" Target="embeddings/oleObject1157.bin"/><Relationship Id="rId2571" Type="http://schemas.openxmlformats.org/officeDocument/2006/relationships/image" Target="media/image1193.wmf"/><Relationship Id="rId3208" Type="http://schemas.openxmlformats.org/officeDocument/2006/relationships/oleObject" Target="embeddings/oleObject1694.bin"/><Relationship Id="rId6778" Type="http://schemas.openxmlformats.org/officeDocument/2006/relationships/oleObject" Target="embeddings/oleObject3600.bin"/><Relationship Id="rId9184" Type="http://schemas.openxmlformats.org/officeDocument/2006/relationships/image" Target="media/image4306.wmf"/><Relationship Id="rId129" Type="http://schemas.openxmlformats.org/officeDocument/2006/relationships/image" Target="media/image52.wmf"/><Relationship Id="rId543" Type="http://schemas.openxmlformats.org/officeDocument/2006/relationships/image" Target="media/image212.wmf"/><Relationship Id="rId1173" Type="http://schemas.openxmlformats.org/officeDocument/2006/relationships/image" Target="media/image522.wmf"/><Relationship Id="rId2224" Type="http://schemas.openxmlformats.org/officeDocument/2006/relationships/image" Target="media/image1030.wmf"/><Relationship Id="rId3622" Type="http://schemas.openxmlformats.org/officeDocument/2006/relationships/oleObject" Target="embeddings/oleObject1908.bin"/><Relationship Id="rId7829" Type="http://schemas.openxmlformats.org/officeDocument/2006/relationships/image" Target="media/image3658.wmf"/><Relationship Id="rId9251" Type="http://schemas.openxmlformats.org/officeDocument/2006/relationships/oleObject" Target="embeddings/oleObject4908.bin"/><Relationship Id="rId5794" Type="http://schemas.openxmlformats.org/officeDocument/2006/relationships/oleObject" Target="embeddings/oleObject3068.bin"/><Relationship Id="rId6845" Type="http://schemas.openxmlformats.org/officeDocument/2006/relationships/oleObject" Target="embeddings/oleObject3634.bin"/><Relationship Id="rId610" Type="http://schemas.openxmlformats.org/officeDocument/2006/relationships/oleObject" Target="embeddings/oleObject361.bin"/><Relationship Id="rId1240" Type="http://schemas.openxmlformats.org/officeDocument/2006/relationships/image" Target="media/image555.wmf"/><Relationship Id="rId4049" Type="http://schemas.openxmlformats.org/officeDocument/2006/relationships/image" Target="media/image1921.wmf"/><Relationship Id="rId4396" Type="http://schemas.openxmlformats.org/officeDocument/2006/relationships/oleObject" Target="embeddings/oleObject2298.bin"/><Relationship Id="rId5447" Type="http://schemas.openxmlformats.org/officeDocument/2006/relationships/oleObject" Target="embeddings/oleObject2882.bin"/><Relationship Id="rId5861" Type="http://schemas.openxmlformats.org/officeDocument/2006/relationships/image" Target="media/image2756.wmf"/><Relationship Id="rId6912" Type="http://schemas.openxmlformats.org/officeDocument/2006/relationships/image" Target="media/image3241.wmf"/><Relationship Id="rId4463" Type="http://schemas.openxmlformats.org/officeDocument/2006/relationships/oleObject" Target="embeddings/oleObject2333.bin"/><Relationship Id="rId5514" Type="http://schemas.openxmlformats.org/officeDocument/2006/relationships/oleObject" Target="embeddings/oleObject2917.bin"/><Relationship Id="rId3065" Type="http://schemas.openxmlformats.org/officeDocument/2006/relationships/image" Target="media/image1439.wmf"/><Relationship Id="rId4116" Type="http://schemas.openxmlformats.org/officeDocument/2006/relationships/oleObject" Target="embeddings/oleObject2158.bin"/><Relationship Id="rId4530" Type="http://schemas.openxmlformats.org/officeDocument/2006/relationships/image" Target="media/image2160.wmf"/><Relationship Id="rId7686" Type="http://schemas.openxmlformats.org/officeDocument/2006/relationships/image" Target="media/image3600.wmf"/><Relationship Id="rId8737" Type="http://schemas.openxmlformats.org/officeDocument/2006/relationships/oleObject" Target="embeddings/oleObject4641.bin"/><Relationship Id="rId2081" Type="http://schemas.openxmlformats.org/officeDocument/2006/relationships/image" Target="media/image959.wmf"/><Relationship Id="rId3132" Type="http://schemas.openxmlformats.org/officeDocument/2006/relationships/oleObject" Target="embeddings/oleObject1656.bin"/><Relationship Id="rId6288" Type="http://schemas.openxmlformats.org/officeDocument/2006/relationships/image" Target="media/image2954.wmf"/><Relationship Id="rId7339" Type="http://schemas.openxmlformats.org/officeDocument/2006/relationships/image" Target="media/image3436.wmf"/><Relationship Id="rId7753" Type="http://schemas.openxmlformats.org/officeDocument/2006/relationships/image" Target="media/image3620.wmf"/><Relationship Id="rId6355" Type="http://schemas.openxmlformats.org/officeDocument/2006/relationships/oleObject" Target="embeddings/oleObject3372.bin"/><Relationship Id="rId7406" Type="http://schemas.openxmlformats.org/officeDocument/2006/relationships/oleObject" Target="embeddings/oleObject3933.bin"/><Relationship Id="rId8804" Type="http://schemas.openxmlformats.org/officeDocument/2006/relationships/oleObject" Target="embeddings/oleObject4678.bin"/><Relationship Id="rId120" Type="http://schemas.openxmlformats.org/officeDocument/2006/relationships/oleObject" Target="embeddings/oleObject69.bin"/><Relationship Id="rId2898" Type="http://schemas.openxmlformats.org/officeDocument/2006/relationships/oleObject" Target="embeddings/oleObject1539.bin"/><Relationship Id="rId3949" Type="http://schemas.openxmlformats.org/officeDocument/2006/relationships/oleObject" Target="embeddings/oleObject2074.bin"/><Relationship Id="rId6008" Type="http://schemas.openxmlformats.org/officeDocument/2006/relationships/image" Target="media/image2829.wmf"/><Relationship Id="rId7820" Type="http://schemas.openxmlformats.org/officeDocument/2006/relationships/oleObject" Target="embeddings/oleObject4163.bin"/><Relationship Id="rId2965" Type="http://schemas.openxmlformats.org/officeDocument/2006/relationships/image" Target="media/image1389.wmf"/><Relationship Id="rId5024" Type="http://schemas.openxmlformats.org/officeDocument/2006/relationships/image" Target="media/image2374.wmf"/><Relationship Id="rId5371" Type="http://schemas.openxmlformats.org/officeDocument/2006/relationships/oleObject" Target="embeddings/oleObject2841.bin"/><Relationship Id="rId6422" Type="http://schemas.openxmlformats.org/officeDocument/2006/relationships/image" Target="media/image3009.wmf"/><Relationship Id="rId937" Type="http://schemas.openxmlformats.org/officeDocument/2006/relationships/image" Target="media/image406.wmf"/><Relationship Id="rId1567" Type="http://schemas.openxmlformats.org/officeDocument/2006/relationships/oleObject" Target="embeddings/oleObject849.bin"/><Relationship Id="rId1981" Type="http://schemas.openxmlformats.org/officeDocument/2006/relationships/image" Target="media/image909.wmf"/><Relationship Id="rId2618" Type="http://schemas.openxmlformats.org/officeDocument/2006/relationships/oleObject" Target="embeddings/oleObject1398.bin"/><Relationship Id="rId8594" Type="http://schemas.openxmlformats.org/officeDocument/2006/relationships/oleObject" Target="embeddings/oleObject4563.bin"/><Relationship Id="rId1634" Type="http://schemas.openxmlformats.org/officeDocument/2006/relationships/image" Target="media/image748.wmf"/><Relationship Id="rId4040" Type="http://schemas.openxmlformats.org/officeDocument/2006/relationships/oleObject" Target="embeddings/oleObject2120.bin"/><Relationship Id="rId7196" Type="http://schemas.openxmlformats.org/officeDocument/2006/relationships/oleObject" Target="embeddings/oleObject3824.bin"/><Relationship Id="rId8247" Type="http://schemas.openxmlformats.org/officeDocument/2006/relationships/oleObject" Target="embeddings/oleObject4386.bin"/><Relationship Id="rId8661" Type="http://schemas.openxmlformats.org/officeDocument/2006/relationships/image" Target="media/image4058.wmf"/><Relationship Id="rId4857" Type="http://schemas.openxmlformats.org/officeDocument/2006/relationships/oleObject" Target="embeddings/oleObject2556.bin"/><Relationship Id="rId7263" Type="http://schemas.openxmlformats.org/officeDocument/2006/relationships/oleObject" Target="embeddings/oleObject3860.bin"/><Relationship Id="rId8314" Type="http://schemas.openxmlformats.org/officeDocument/2006/relationships/image" Target="media/image3891.wmf"/><Relationship Id="rId1701" Type="http://schemas.openxmlformats.org/officeDocument/2006/relationships/oleObject" Target="embeddings/oleObject917.bin"/><Relationship Id="rId3459" Type="http://schemas.openxmlformats.org/officeDocument/2006/relationships/image" Target="media/image1633.wmf"/><Relationship Id="rId5908" Type="http://schemas.openxmlformats.org/officeDocument/2006/relationships/oleObject" Target="embeddings/oleObject3125.bin"/><Relationship Id="rId7330" Type="http://schemas.openxmlformats.org/officeDocument/2006/relationships/oleObject" Target="embeddings/oleObject3895.bin"/><Relationship Id="rId3873" Type="http://schemas.openxmlformats.org/officeDocument/2006/relationships/oleObject" Target="embeddings/oleObject2034.bin"/><Relationship Id="rId4924" Type="http://schemas.openxmlformats.org/officeDocument/2006/relationships/image" Target="media/image2324.wmf"/><Relationship Id="rId9088" Type="http://schemas.openxmlformats.org/officeDocument/2006/relationships/image" Target="media/image4258.wmf"/><Relationship Id="rId447" Type="http://schemas.openxmlformats.org/officeDocument/2006/relationships/image" Target="media/image165.wmf"/><Relationship Id="rId794" Type="http://schemas.openxmlformats.org/officeDocument/2006/relationships/oleObject" Target="embeddings/oleObject455.bin"/><Relationship Id="rId1077" Type="http://schemas.openxmlformats.org/officeDocument/2006/relationships/oleObject" Target="embeddings/oleObject599.bin"/><Relationship Id="rId2128" Type="http://schemas.openxmlformats.org/officeDocument/2006/relationships/oleObject" Target="embeddings/oleObject1142.bin"/><Relationship Id="rId2475" Type="http://schemas.openxmlformats.org/officeDocument/2006/relationships/oleObject" Target="embeddings/oleObject1325.bin"/><Relationship Id="rId3526" Type="http://schemas.openxmlformats.org/officeDocument/2006/relationships/oleObject" Target="embeddings/oleObject1857.bin"/><Relationship Id="rId3940" Type="http://schemas.openxmlformats.org/officeDocument/2006/relationships/oleObject" Target="embeddings/oleObject2069.bin"/><Relationship Id="rId9155" Type="http://schemas.openxmlformats.org/officeDocument/2006/relationships/oleObject" Target="embeddings/oleObject4861.bin"/><Relationship Id="rId861" Type="http://schemas.openxmlformats.org/officeDocument/2006/relationships/image" Target="media/image369.wmf"/><Relationship Id="rId1491" Type="http://schemas.openxmlformats.org/officeDocument/2006/relationships/oleObject" Target="embeddings/oleObject811.bin"/><Relationship Id="rId2542" Type="http://schemas.openxmlformats.org/officeDocument/2006/relationships/oleObject" Target="embeddings/oleObject1360.bin"/><Relationship Id="rId5698" Type="http://schemas.openxmlformats.org/officeDocument/2006/relationships/oleObject" Target="embeddings/oleObject3018.bin"/><Relationship Id="rId6749" Type="http://schemas.openxmlformats.org/officeDocument/2006/relationships/oleObject" Target="embeddings/oleObject3586.bin"/><Relationship Id="rId514" Type="http://schemas.openxmlformats.org/officeDocument/2006/relationships/image" Target="media/image198.wmf"/><Relationship Id="rId1144" Type="http://schemas.openxmlformats.org/officeDocument/2006/relationships/image" Target="media/image508.wmf"/><Relationship Id="rId5765" Type="http://schemas.openxmlformats.org/officeDocument/2006/relationships/image" Target="media/image2708.wmf"/><Relationship Id="rId6816" Type="http://schemas.openxmlformats.org/officeDocument/2006/relationships/image" Target="media/image3193.wmf"/><Relationship Id="rId8171" Type="http://schemas.openxmlformats.org/officeDocument/2006/relationships/image" Target="media/image3826.wmf"/><Relationship Id="rId9222" Type="http://schemas.openxmlformats.org/officeDocument/2006/relationships/image" Target="media/image4325.wmf"/><Relationship Id="rId1211" Type="http://schemas.openxmlformats.org/officeDocument/2006/relationships/image" Target="media/image541.wmf"/><Relationship Id="rId4367" Type="http://schemas.openxmlformats.org/officeDocument/2006/relationships/image" Target="media/image2080.wmf"/><Relationship Id="rId4781" Type="http://schemas.openxmlformats.org/officeDocument/2006/relationships/image" Target="media/image2272.wmf"/><Relationship Id="rId5418" Type="http://schemas.openxmlformats.org/officeDocument/2006/relationships/image" Target="media/image2549.wmf"/><Relationship Id="rId5832" Type="http://schemas.openxmlformats.org/officeDocument/2006/relationships/oleObject" Target="embeddings/oleObject3087.bin"/><Relationship Id="rId8988" Type="http://schemas.openxmlformats.org/officeDocument/2006/relationships/image" Target="media/image4213.wmf"/><Relationship Id="rId3383" Type="http://schemas.openxmlformats.org/officeDocument/2006/relationships/image" Target="media/image1596.wmf"/><Relationship Id="rId4434" Type="http://schemas.openxmlformats.org/officeDocument/2006/relationships/image" Target="media/image2113.wmf"/><Relationship Id="rId3036" Type="http://schemas.openxmlformats.org/officeDocument/2006/relationships/oleObject" Target="embeddings/oleObject1608.bin"/><Relationship Id="rId371" Type="http://schemas.openxmlformats.org/officeDocument/2006/relationships/oleObject" Target="embeddings/oleObject234.bin"/><Relationship Id="rId2052" Type="http://schemas.openxmlformats.org/officeDocument/2006/relationships/oleObject" Target="embeddings/oleObject1104.bin"/><Relationship Id="rId3450" Type="http://schemas.openxmlformats.org/officeDocument/2006/relationships/oleObject" Target="embeddings/oleObject1817.bin"/><Relationship Id="rId4501" Type="http://schemas.openxmlformats.org/officeDocument/2006/relationships/oleObject" Target="embeddings/oleObject2352.bin"/><Relationship Id="rId6259" Type="http://schemas.openxmlformats.org/officeDocument/2006/relationships/oleObject" Target="embeddings/oleObject3316.bin"/><Relationship Id="rId7657" Type="http://schemas.openxmlformats.org/officeDocument/2006/relationships/oleObject" Target="embeddings/oleObject4063.bin"/><Relationship Id="rId8708" Type="http://schemas.openxmlformats.org/officeDocument/2006/relationships/image" Target="media/image4078.wmf"/><Relationship Id="rId3103" Type="http://schemas.openxmlformats.org/officeDocument/2006/relationships/image" Target="media/image1458.wmf"/><Relationship Id="rId6673" Type="http://schemas.openxmlformats.org/officeDocument/2006/relationships/image" Target="media/image3123.wmf"/><Relationship Id="rId7724" Type="http://schemas.openxmlformats.org/officeDocument/2006/relationships/image" Target="media/image3613.wmf"/><Relationship Id="rId2869" Type="http://schemas.openxmlformats.org/officeDocument/2006/relationships/image" Target="media/image1341.wmf"/><Relationship Id="rId5275" Type="http://schemas.openxmlformats.org/officeDocument/2006/relationships/oleObject" Target="embeddings/oleObject2789.bin"/><Relationship Id="rId6326" Type="http://schemas.openxmlformats.org/officeDocument/2006/relationships/image" Target="media/image2973.wmf"/><Relationship Id="rId6740" Type="http://schemas.openxmlformats.org/officeDocument/2006/relationships/image" Target="media/image3155.wmf"/><Relationship Id="rId1885" Type="http://schemas.openxmlformats.org/officeDocument/2006/relationships/image" Target="media/image862.wmf"/><Relationship Id="rId2936" Type="http://schemas.openxmlformats.org/officeDocument/2006/relationships/oleObject" Target="embeddings/oleObject1558.bin"/><Relationship Id="rId4291" Type="http://schemas.openxmlformats.org/officeDocument/2006/relationships/oleObject" Target="embeddings/oleObject2246.bin"/><Relationship Id="rId5342" Type="http://schemas.openxmlformats.org/officeDocument/2006/relationships/image" Target="media/image2514.wmf"/><Relationship Id="rId8498" Type="http://schemas.openxmlformats.org/officeDocument/2006/relationships/image" Target="media/image3982.wmf"/><Relationship Id="rId908" Type="http://schemas.openxmlformats.org/officeDocument/2006/relationships/image" Target="media/image392.wmf"/><Relationship Id="rId1538" Type="http://schemas.openxmlformats.org/officeDocument/2006/relationships/image" Target="media/image700.wmf"/><Relationship Id="rId8565" Type="http://schemas.openxmlformats.org/officeDocument/2006/relationships/image" Target="media/image4013.wmf"/><Relationship Id="rId1952" Type="http://schemas.openxmlformats.org/officeDocument/2006/relationships/oleObject" Target="embeddings/oleObject1053.bin"/><Relationship Id="rId4011" Type="http://schemas.openxmlformats.org/officeDocument/2006/relationships/image" Target="media/image1902.wmf"/><Relationship Id="rId7167" Type="http://schemas.openxmlformats.org/officeDocument/2006/relationships/image" Target="media/image3356.wmf"/><Relationship Id="rId8218" Type="http://schemas.openxmlformats.org/officeDocument/2006/relationships/image" Target="media/image3847.wmf"/><Relationship Id="rId1605" Type="http://schemas.openxmlformats.org/officeDocument/2006/relationships/oleObject" Target="embeddings/oleObject868.bin"/><Relationship Id="rId6183" Type="http://schemas.openxmlformats.org/officeDocument/2006/relationships/oleObject" Target="embeddings/oleObject3275.bin"/><Relationship Id="rId7234" Type="http://schemas.openxmlformats.org/officeDocument/2006/relationships/image" Target="media/image3386.wmf"/><Relationship Id="rId7581" Type="http://schemas.openxmlformats.org/officeDocument/2006/relationships/oleObject" Target="embeddings/oleObject4023.bin"/><Relationship Id="rId8632" Type="http://schemas.openxmlformats.org/officeDocument/2006/relationships/oleObject" Target="embeddings/oleObject4582.bin"/><Relationship Id="rId3777" Type="http://schemas.openxmlformats.org/officeDocument/2006/relationships/oleObject" Target="embeddings/oleObject1986.bin"/><Relationship Id="rId4828" Type="http://schemas.openxmlformats.org/officeDocument/2006/relationships/oleObject" Target="embeddings/oleObject2541.bin"/><Relationship Id="rId698" Type="http://schemas.openxmlformats.org/officeDocument/2006/relationships/image" Target="media/image288.wmf"/><Relationship Id="rId2379" Type="http://schemas.openxmlformats.org/officeDocument/2006/relationships/image" Target="media/image1100.wmf"/><Relationship Id="rId2793" Type="http://schemas.openxmlformats.org/officeDocument/2006/relationships/oleObject" Target="embeddings/oleObject1486.bin"/><Relationship Id="rId3844" Type="http://schemas.openxmlformats.org/officeDocument/2006/relationships/image" Target="media/image1821.wmf"/><Relationship Id="rId6250" Type="http://schemas.openxmlformats.org/officeDocument/2006/relationships/image" Target="media/image2935.wmf"/><Relationship Id="rId7301" Type="http://schemas.openxmlformats.org/officeDocument/2006/relationships/oleObject" Target="embeddings/oleObject3880.bin"/><Relationship Id="rId765" Type="http://schemas.openxmlformats.org/officeDocument/2006/relationships/image" Target="media/image321.wmf"/><Relationship Id="rId1395" Type="http://schemas.openxmlformats.org/officeDocument/2006/relationships/oleObject" Target="embeddings/oleObject762.bin"/><Relationship Id="rId2446" Type="http://schemas.openxmlformats.org/officeDocument/2006/relationships/oleObject" Target="embeddings/oleObject1309.bin"/><Relationship Id="rId2860" Type="http://schemas.openxmlformats.org/officeDocument/2006/relationships/oleObject" Target="embeddings/oleObject1520.bin"/><Relationship Id="rId9059" Type="http://schemas.openxmlformats.org/officeDocument/2006/relationships/oleObject" Target="embeddings/oleObject4810.bin"/><Relationship Id="rId418" Type="http://schemas.openxmlformats.org/officeDocument/2006/relationships/image" Target="media/image151.wmf"/><Relationship Id="rId832" Type="http://schemas.openxmlformats.org/officeDocument/2006/relationships/oleObject" Target="embeddings/oleObject474.bin"/><Relationship Id="rId1048" Type="http://schemas.openxmlformats.org/officeDocument/2006/relationships/image" Target="media/image460.wmf"/><Relationship Id="rId1462" Type="http://schemas.openxmlformats.org/officeDocument/2006/relationships/image" Target="media/image663.wmf"/><Relationship Id="rId2513" Type="http://schemas.openxmlformats.org/officeDocument/2006/relationships/image" Target="media/image1164.wmf"/><Relationship Id="rId3911" Type="http://schemas.openxmlformats.org/officeDocument/2006/relationships/image" Target="media/image1853.wmf"/><Relationship Id="rId5669" Type="http://schemas.openxmlformats.org/officeDocument/2006/relationships/oleObject" Target="embeddings/oleObject3001.bin"/><Relationship Id="rId8075" Type="http://schemas.openxmlformats.org/officeDocument/2006/relationships/oleObject" Target="embeddings/oleObject4292.bin"/><Relationship Id="rId9126" Type="http://schemas.openxmlformats.org/officeDocument/2006/relationships/image" Target="media/image4276.wmf"/><Relationship Id="rId1115" Type="http://schemas.openxmlformats.org/officeDocument/2006/relationships/oleObject" Target="embeddings/oleObject618.bin"/><Relationship Id="rId7091" Type="http://schemas.openxmlformats.org/officeDocument/2006/relationships/image" Target="media/image3323.wmf"/><Relationship Id="rId8142" Type="http://schemas.openxmlformats.org/officeDocument/2006/relationships/oleObject" Target="embeddings/oleObject4327.bin"/><Relationship Id="rId3287" Type="http://schemas.openxmlformats.org/officeDocument/2006/relationships/oleObject" Target="embeddings/oleObject1734.bin"/><Relationship Id="rId4338" Type="http://schemas.openxmlformats.org/officeDocument/2006/relationships/oleObject" Target="embeddings/oleObject2269.bin"/><Relationship Id="rId4685" Type="http://schemas.openxmlformats.org/officeDocument/2006/relationships/oleObject" Target="embeddings/oleObject2444.bin"/><Relationship Id="rId5736" Type="http://schemas.openxmlformats.org/officeDocument/2006/relationships/oleObject" Target="embeddings/oleObject3039.bin"/><Relationship Id="rId4752" Type="http://schemas.openxmlformats.org/officeDocument/2006/relationships/image" Target="media/image2256.wmf"/><Relationship Id="rId5803" Type="http://schemas.openxmlformats.org/officeDocument/2006/relationships/image" Target="media/image2727.wmf"/><Relationship Id="rId8959" Type="http://schemas.openxmlformats.org/officeDocument/2006/relationships/oleObject" Target="embeddings/oleObject4757.bin"/><Relationship Id="rId3354" Type="http://schemas.openxmlformats.org/officeDocument/2006/relationships/oleObject" Target="embeddings/oleObject1769.bin"/><Relationship Id="rId4405" Type="http://schemas.openxmlformats.org/officeDocument/2006/relationships/image" Target="media/image2099.wmf"/><Relationship Id="rId7975" Type="http://schemas.openxmlformats.org/officeDocument/2006/relationships/image" Target="media/image3726.wmf"/><Relationship Id="rId275" Type="http://schemas.openxmlformats.org/officeDocument/2006/relationships/oleObject" Target="embeddings/oleObject168.bin"/><Relationship Id="rId2370" Type="http://schemas.openxmlformats.org/officeDocument/2006/relationships/oleObject" Target="embeddings/oleObject1271.bin"/><Relationship Id="rId3007" Type="http://schemas.openxmlformats.org/officeDocument/2006/relationships/image" Target="media/image1410.wmf"/><Relationship Id="rId3421" Type="http://schemas.openxmlformats.org/officeDocument/2006/relationships/image" Target="media/image1615.wmf"/><Relationship Id="rId6577" Type="http://schemas.openxmlformats.org/officeDocument/2006/relationships/image" Target="media/image3079.wmf"/><Relationship Id="rId6991" Type="http://schemas.openxmlformats.org/officeDocument/2006/relationships/image" Target="media/image3280.wmf"/><Relationship Id="rId7628" Type="http://schemas.openxmlformats.org/officeDocument/2006/relationships/oleObject" Target="embeddings/oleObject4046.bin"/><Relationship Id="rId342" Type="http://schemas.openxmlformats.org/officeDocument/2006/relationships/image" Target="media/image122.png"/><Relationship Id="rId2023" Type="http://schemas.openxmlformats.org/officeDocument/2006/relationships/image" Target="media/image930.wmf"/><Relationship Id="rId5179" Type="http://schemas.openxmlformats.org/officeDocument/2006/relationships/oleObject" Target="embeddings/oleObject2737.bin"/><Relationship Id="rId5593" Type="http://schemas.openxmlformats.org/officeDocument/2006/relationships/oleObject" Target="embeddings/oleObject2958.bin"/><Relationship Id="rId6644" Type="http://schemas.openxmlformats.org/officeDocument/2006/relationships/oleObject" Target="embeddings/oleObject3532.bin"/><Relationship Id="rId9050" Type="http://schemas.openxmlformats.org/officeDocument/2006/relationships/image" Target="media/image4241.wmf"/><Relationship Id="rId4195" Type="http://schemas.openxmlformats.org/officeDocument/2006/relationships/image" Target="media/image1994.wmf"/><Relationship Id="rId5246" Type="http://schemas.openxmlformats.org/officeDocument/2006/relationships/image" Target="media/image2471.wmf"/><Relationship Id="rId1789" Type="http://schemas.openxmlformats.org/officeDocument/2006/relationships/oleObject" Target="embeddings/oleObject967.bin"/><Relationship Id="rId4262" Type="http://schemas.openxmlformats.org/officeDocument/2006/relationships/image" Target="media/image2027.wmf"/><Relationship Id="rId5660" Type="http://schemas.openxmlformats.org/officeDocument/2006/relationships/image" Target="media/image2660.wmf"/><Relationship Id="rId6711" Type="http://schemas.openxmlformats.org/officeDocument/2006/relationships/oleObject" Target="embeddings/oleObject3567.bin"/><Relationship Id="rId8469" Type="http://schemas.openxmlformats.org/officeDocument/2006/relationships/oleObject" Target="embeddings/oleObject4498.bin"/><Relationship Id="rId1856" Type="http://schemas.openxmlformats.org/officeDocument/2006/relationships/oleObject" Target="embeddings/oleObject1005.bin"/><Relationship Id="rId2907" Type="http://schemas.openxmlformats.org/officeDocument/2006/relationships/image" Target="media/image1360.wmf"/><Relationship Id="rId5313" Type="http://schemas.openxmlformats.org/officeDocument/2006/relationships/oleObject" Target="embeddings/oleObject2810.bin"/><Relationship Id="rId8883" Type="http://schemas.openxmlformats.org/officeDocument/2006/relationships/oleObject" Target="embeddings/oleObject4719.bin"/><Relationship Id="rId1509" Type="http://schemas.openxmlformats.org/officeDocument/2006/relationships/oleObject" Target="embeddings/oleObject820.bin"/><Relationship Id="rId1923" Type="http://schemas.openxmlformats.org/officeDocument/2006/relationships/image" Target="media/image881.wmf"/><Relationship Id="rId7485" Type="http://schemas.openxmlformats.org/officeDocument/2006/relationships/oleObject" Target="embeddings/oleObject3975.bin"/><Relationship Id="rId8536" Type="http://schemas.openxmlformats.org/officeDocument/2006/relationships/image" Target="media/image4000.wmf"/><Relationship Id="rId8950" Type="http://schemas.openxmlformats.org/officeDocument/2006/relationships/image" Target="media/image4194.wmf"/><Relationship Id="rId6087" Type="http://schemas.openxmlformats.org/officeDocument/2006/relationships/image" Target="media/image2868.wmf"/><Relationship Id="rId7138" Type="http://schemas.openxmlformats.org/officeDocument/2006/relationships/oleObject" Target="embeddings/oleObject3792.bin"/><Relationship Id="rId7552" Type="http://schemas.openxmlformats.org/officeDocument/2006/relationships/image" Target="media/image3540.wmf"/><Relationship Id="rId8603" Type="http://schemas.openxmlformats.org/officeDocument/2006/relationships/image" Target="media/image4032.wmf"/><Relationship Id="rId2697" Type="http://schemas.openxmlformats.org/officeDocument/2006/relationships/oleObject" Target="embeddings/oleObject1438.bin"/><Relationship Id="rId3748" Type="http://schemas.openxmlformats.org/officeDocument/2006/relationships/image" Target="media/image1773.wmf"/><Relationship Id="rId6154" Type="http://schemas.openxmlformats.org/officeDocument/2006/relationships/oleObject" Target="embeddings/oleObject3257.bin"/><Relationship Id="rId7205" Type="http://schemas.openxmlformats.org/officeDocument/2006/relationships/image" Target="media/image3373.wmf"/><Relationship Id="rId669" Type="http://schemas.openxmlformats.org/officeDocument/2006/relationships/oleObject" Target="embeddings/oleObject392.bin"/><Relationship Id="rId1299" Type="http://schemas.openxmlformats.org/officeDocument/2006/relationships/oleObject" Target="embeddings/oleObject714.bin"/><Relationship Id="rId5170" Type="http://schemas.openxmlformats.org/officeDocument/2006/relationships/image" Target="media/image2434.wmf"/><Relationship Id="rId6221" Type="http://schemas.openxmlformats.org/officeDocument/2006/relationships/oleObject" Target="embeddings/oleObject3297.bin"/><Relationship Id="rId736" Type="http://schemas.openxmlformats.org/officeDocument/2006/relationships/oleObject" Target="embeddings/oleObject426.bin"/><Relationship Id="rId1366" Type="http://schemas.openxmlformats.org/officeDocument/2006/relationships/image" Target="media/image615.wmf"/><Relationship Id="rId2417" Type="http://schemas.openxmlformats.org/officeDocument/2006/relationships/image" Target="media/image1119.wmf"/><Relationship Id="rId2764" Type="http://schemas.openxmlformats.org/officeDocument/2006/relationships/image" Target="media/image1289.wmf"/><Relationship Id="rId3815" Type="http://schemas.openxmlformats.org/officeDocument/2006/relationships/oleObject" Target="embeddings/oleObject2005.bin"/><Relationship Id="rId8393" Type="http://schemas.openxmlformats.org/officeDocument/2006/relationships/oleObject" Target="embeddings/oleObject4460.bin"/><Relationship Id="rId1019" Type="http://schemas.openxmlformats.org/officeDocument/2006/relationships/oleObject" Target="embeddings/oleObject570.bin"/><Relationship Id="rId1780" Type="http://schemas.openxmlformats.org/officeDocument/2006/relationships/image" Target="media/image814.wmf"/><Relationship Id="rId2831" Type="http://schemas.openxmlformats.org/officeDocument/2006/relationships/oleObject" Target="embeddings/oleObject1505.bin"/><Relationship Id="rId5987" Type="http://schemas.openxmlformats.org/officeDocument/2006/relationships/oleObject" Target="embeddings/oleObject3165.bin"/><Relationship Id="rId8046" Type="http://schemas.openxmlformats.org/officeDocument/2006/relationships/image" Target="media/image3765.wmf"/><Relationship Id="rId72" Type="http://schemas.openxmlformats.org/officeDocument/2006/relationships/oleObject" Target="embeddings/oleObject39.bin"/><Relationship Id="rId803" Type="http://schemas.openxmlformats.org/officeDocument/2006/relationships/image" Target="media/image340.wmf"/><Relationship Id="rId1433" Type="http://schemas.openxmlformats.org/officeDocument/2006/relationships/oleObject" Target="embeddings/oleObject781.bin"/><Relationship Id="rId4589" Type="http://schemas.openxmlformats.org/officeDocument/2006/relationships/oleObject" Target="embeddings/oleObject2396.bin"/><Relationship Id="rId8460" Type="http://schemas.openxmlformats.org/officeDocument/2006/relationships/image" Target="media/image3963.wmf"/><Relationship Id="rId1500" Type="http://schemas.openxmlformats.org/officeDocument/2006/relationships/image" Target="media/image681.wmf"/><Relationship Id="rId4656" Type="http://schemas.openxmlformats.org/officeDocument/2006/relationships/image" Target="media/image2223.wmf"/><Relationship Id="rId5707" Type="http://schemas.openxmlformats.org/officeDocument/2006/relationships/image" Target="media/image2681.wmf"/><Relationship Id="rId7062" Type="http://schemas.openxmlformats.org/officeDocument/2006/relationships/oleObject" Target="embeddings/oleObject3746.bin"/><Relationship Id="rId8113" Type="http://schemas.openxmlformats.org/officeDocument/2006/relationships/image" Target="media/image3797.wmf"/><Relationship Id="rId3258" Type="http://schemas.openxmlformats.org/officeDocument/2006/relationships/oleObject" Target="embeddings/oleObject1719.bin"/><Relationship Id="rId3672" Type="http://schemas.openxmlformats.org/officeDocument/2006/relationships/oleObject" Target="embeddings/oleObject1933.bin"/><Relationship Id="rId4309" Type="http://schemas.openxmlformats.org/officeDocument/2006/relationships/oleObject" Target="embeddings/oleObject2255.bin"/><Relationship Id="rId4723" Type="http://schemas.openxmlformats.org/officeDocument/2006/relationships/oleObject" Target="embeddings/oleObject2471.bin"/><Relationship Id="rId7879" Type="http://schemas.openxmlformats.org/officeDocument/2006/relationships/image" Target="media/image3683.wmf"/><Relationship Id="rId179" Type="http://schemas.openxmlformats.org/officeDocument/2006/relationships/oleObject" Target="embeddings/oleObject109.bin"/><Relationship Id="rId593" Type="http://schemas.openxmlformats.org/officeDocument/2006/relationships/image" Target="media/image237.wmf"/><Relationship Id="rId2274" Type="http://schemas.openxmlformats.org/officeDocument/2006/relationships/image" Target="media/image1055.wmf"/><Relationship Id="rId3325" Type="http://schemas.openxmlformats.org/officeDocument/2006/relationships/image" Target="media/image1567.wmf"/><Relationship Id="rId246" Type="http://schemas.openxmlformats.org/officeDocument/2006/relationships/image" Target="media/image89.wmf"/><Relationship Id="rId660" Type="http://schemas.openxmlformats.org/officeDocument/2006/relationships/image" Target="media/image270.wmf"/><Relationship Id="rId1290" Type="http://schemas.openxmlformats.org/officeDocument/2006/relationships/image" Target="media/image577.wmf"/><Relationship Id="rId2341" Type="http://schemas.openxmlformats.org/officeDocument/2006/relationships/image" Target="media/image1083.wmf"/><Relationship Id="rId5497" Type="http://schemas.openxmlformats.org/officeDocument/2006/relationships/image" Target="media/image2585.wmf"/><Relationship Id="rId6548" Type="http://schemas.openxmlformats.org/officeDocument/2006/relationships/image" Target="media/image3069.wmf"/><Relationship Id="rId6895" Type="http://schemas.openxmlformats.org/officeDocument/2006/relationships/oleObject" Target="embeddings/oleObject3659.bin"/><Relationship Id="rId7946" Type="http://schemas.openxmlformats.org/officeDocument/2006/relationships/oleObject" Target="embeddings/oleObject4226.bin"/><Relationship Id="rId313" Type="http://schemas.openxmlformats.org/officeDocument/2006/relationships/image" Target="media/image111.wmf"/><Relationship Id="rId4099" Type="http://schemas.openxmlformats.org/officeDocument/2006/relationships/image" Target="media/image1946.wmf"/><Relationship Id="rId6962" Type="http://schemas.openxmlformats.org/officeDocument/2006/relationships/image" Target="media/image3266.wmf"/><Relationship Id="rId9021" Type="http://schemas.openxmlformats.org/officeDocument/2006/relationships/oleObject" Target="embeddings/oleObject4788.bin"/><Relationship Id="rId5564" Type="http://schemas.openxmlformats.org/officeDocument/2006/relationships/oleObject" Target="embeddings/oleObject2942.bin"/><Relationship Id="rId6615" Type="http://schemas.openxmlformats.org/officeDocument/2006/relationships/image" Target="media/image3096.wmf"/><Relationship Id="rId1010" Type="http://schemas.openxmlformats.org/officeDocument/2006/relationships/image" Target="media/image441.wmf"/><Relationship Id="rId4166" Type="http://schemas.openxmlformats.org/officeDocument/2006/relationships/oleObject" Target="embeddings/oleObject2183.bin"/><Relationship Id="rId4580" Type="http://schemas.openxmlformats.org/officeDocument/2006/relationships/image" Target="media/image2185.wmf"/><Relationship Id="rId5217" Type="http://schemas.openxmlformats.org/officeDocument/2006/relationships/oleObject" Target="embeddings/oleObject2757.bin"/><Relationship Id="rId5631" Type="http://schemas.openxmlformats.org/officeDocument/2006/relationships/oleObject" Target="embeddings/oleObject2979.bin"/><Relationship Id="rId8787" Type="http://schemas.openxmlformats.org/officeDocument/2006/relationships/image" Target="media/image4116.wmf"/><Relationship Id="rId1827" Type="http://schemas.openxmlformats.org/officeDocument/2006/relationships/image" Target="media/image833.wmf"/><Relationship Id="rId7389" Type="http://schemas.openxmlformats.org/officeDocument/2006/relationships/image" Target="media/image3461.wmf"/><Relationship Id="rId3999" Type="http://schemas.openxmlformats.org/officeDocument/2006/relationships/oleObject" Target="embeddings/oleObject2099.bin"/><Relationship Id="rId4300" Type="http://schemas.openxmlformats.org/officeDocument/2006/relationships/image" Target="media/image2046.wmf"/><Relationship Id="rId170" Type="http://schemas.openxmlformats.org/officeDocument/2006/relationships/image" Target="media/image62.wmf"/><Relationship Id="rId6472" Type="http://schemas.openxmlformats.org/officeDocument/2006/relationships/oleObject" Target="embeddings/oleObject3437.bin"/><Relationship Id="rId7523" Type="http://schemas.openxmlformats.org/officeDocument/2006/relationships/oleObject" Target="embeddings/oleObject3994.bin"/><Relationship Id="rId7870" Type="http://schemas.openxmlformats.org/officeDocument/2006/relationships/oleObject" Target="embeddings/oleObject4188.bin"/><Relationship Id="rId8921" Type="http://schemas.openxmlformats.org/officeDocument/2006/relationships/oleObject" Target="embeddings/oleObject4738.bin"/><Relationship Id="rId5074" Type="http://schemas.openxmlformats.org/officeDocument/2006/relationships/image" Target="media/image2399.wmf"/><Relationship Id="rId6125" Type="http://schemas.openxmlformats.org/officeDocument/2006/relationships/image" Target="media/image2886.wmf"/><Relationship Id="rId8297" Type="http://schemas.openxmlformats.org/officeDocument/2006/relationships/oleObject" Target="embeddings/oleObject4411.bin"/><Relationship Id="rId1684" Type="http://schemas.openxmlformats.org/officeDocument/2006/relationships/image" Target="media/image773.wmf"/><Relationship Id="rId2735" Type="http://schemas.openxmlformats.org/officeDocument/2006/relationships/oleObject" Target="embeddings/oleObject1457.bin"/><Relationship Id="rId707" Type="http://schemas.openxmlformats.org/officeDocument/2006/relationships/oleObject" Target="embeddings/oleObject411.bin"/><Relationship Id="rId1337" Type="http://schemas.openxmlformats.org/officeDocument/2006/relationships/oleObject" Target="embeddings/oleObject733.bin"/><Relationship Id="rId5958" Type="http://schemas.openxmlformats.org/officeDocument/2006/relationships/image" Target="media/image2804.wmf"/><Relationship Id="rId43" Type="http://schemas.openxmlformats.org/officeDocument/2006/relationships/image" Target="media/image19.wmf"/><Relationship Id="rId7380" Type="http://schemas.openxmlformats.org/officeDocument/2006/relationships/oleObject" Target="embeddings/oleObject3920.bin"/><Relationship Id="rId8431" Type="http://schemas.openxmlformats.org/officeDocument/2006/relationships/oleObject" Target="embeddings/oleObject4479.bin"/><Relationship Id="rId7033" Type="http://schemas.openxmlformats.org/officeDocument/2006/relationships/image" Target="media/image3301.wmf"/><Relationship Id="rId3990" Type="http://schemas.openxmlformats.org/officeDocument/2006/relationships/image" Target="media/image1892.wmf"/><Relationship Id="rId1194" Type="http://schemas.openxmlformats.org/officeDocument/2006/relationships/oleObject" Target="embeddings/oleObject658.bin"/><Relationship Id="rId2592" Type="http://schemas.openxmlformats.org/officeDocument/2006/relationships/oleObject" Target="embeddings/oleObject1385.bin"/><Relationship Id="rId3643" Type="http://schemas.openxmlformats.org/officeDocument/2006/relationships/image" Target="media/image1721.wmf"/><Relationship Id="rId217" Type="http://schemas.openxmlformats.org/officeDocument/2006/relationships/oleObject" Target="embeddings/oleObject133.bin"/><Relationship Id="rId564" Type="http://schemas.openxmlformats.org/officeDocument/2006/relationships/oleObject" Target="embeddings/oleObject338.bin"/><Relationship Id="rId2245" Type="http://schemas.openxmlformats.org/officeDocument/2006/relationships/oleObject" Target="embeddings/oleObject1201.bin"/><Relationship Id="rId6866" Type="http://schemas.openxmlformats.org/officeDocument/2006/relationships/image" Target="media/image3218.wmf"/><Relationship Id="rId7917" Type="http://schemas.openxmlformats.org/officeDocument/2006/relationships/image" Target="media/image3702.wmf"/><Relationship Id="rId5468" Type="http://schemas.openxmlformats.org/officeDocument/2006/relationships/image" Target="media/image2571.wmf"/><Relationship Id="rId6519" Type="http://schemas.openxmlformats.org/officeDocument/2006/relationships/oleObject" Target="embeddings/oleObject3461.bin"/><Relationship Id="rId4551" Type="http://schemas.openxmlformats.org/officeDocument/2006/relationships/oleObject" Target="embeddings/oleObject2377.bin"/><Relationship Id="rId3153" Type="http://schemas.openxmlformats.org/officeDocument/2006/relationships/image" Target="media/image1483.wmf"/><Relationship Id="rId4204" Type="http://schemas.openxmlformats.org/officeDocument/2006/relationships/oleObject" Target="embeddings/oleObject2202.bin"/><Relationship Id="rId5602" Type="http://schemas.openxmlformats.org/officeDocument/2006/relationships/image" Target="media/image2636.wmf"/><Relationship Id="rId7774" Type="http://schemas.openxmlformats.org/officeDocument/2006/relationships/oleObject" Target="embeddings/oleObject4140.bin"/><Relationship Id="rId8825" Type="http://schemas.openxmlformats.org/officeDocument/2006/relationships/oleObject" Target="embeddings/oleObject4690.bin"/><Relationship Id="rId6029" Type="http://schemas.openxmlformats.org/officeDocument/2006/relationships/image" Target="media/image2839.wmf"/><Relationship Id="rId6376" Type="http://schemas.openxmlformats.org/officeDocument/2006/relationships/oleObject" Target="embeddings/oleObject3383.bin"/><Relationship Id="rId7427" Type="http://schemas.openxmlformats.org/officeDocument/2006/relationships/image" Target="media/image3480.wmf"/><Relationship Id="rId2986" Type="http://schemas.openxmlformats.org/officeDocument/2006/relationships/oleObject" Target="embeddings/oleObject1583.bin"/><Relationship Id="rId958" Type="http://schemas.openxmlformats.org/officeDocument/2006/relationships/image" Target="media/image415.wmf"/><Relationship Id="rId1588" Type="http://schemas.openxmlformats.org/officeDocument/2006/relationships/image" Target="media/image725.wmf"/><Relationship Id="rId2639" Type="http://schemas.openxmlformats.org/officeDocument/2006/relationships/image" Target="media/image1227.wmf"/><Relationship Id="rId6510" Type="http://schemas.openxmlformats.org/officeDocument/2006/relationships/image" Target="media/image3050.wmf"/><Relationship Id="rId4061" Type="http://schemas.openxmlformats.org/officeDocument/2006/relationships/image" Target="media/image1927.wmf"/><Relationship Id="rId5112" Type="http://schemas.openxmlformats.org/officeDocument/2006/relationships/image" Target="media/image2418.wmf"/><Relationship Id="rId8682" Type="http://schemas.openxmlformats.org/officeDocument/2006/relationships/oleObject" Target="embeddings/oleObject4610.bin"/><Relationship Id="rId7284" Type="http://schemas.openxmlformats.org/officeDocument/2006/relationships/image" Target="media/image3409.wmf"/><Relationship Id="rId8335" Type="http://schemas.openxmlformats.org/officeDocument/2006/relationships/oleObject" Target="embeddings/oleObject4430.bin"/><Relationship Id="rId1722" Type="http://schemas.openxmlformats.org/officeDocument/2006/relationships/image" Target="media/image791.wmf"/><Relationship Id="rId3894" Type="http://schemas.openxmlformats.org/officeDocument/2006/relationships/oleObject" Target="embeddings/oleObject2046.bin"/><Relationship Id="rId4945" Type="http://schemas.openxmlformats.org/officeDocument/2006/relationships/oleObject" Target="embeddings/oleObject2607.bin"/><Relationship Id="rId2496" Type="http://schemas.openxmlformats.org/officeDocument/2006/relationships/oleObject" Target="embeddings/oleObject1337.bin"/><Relationship Id="rId3547" Type="http://schemas.openxmlformats.org/officeDocument/2006/relationships/oleObject" Target="embeddings/oleObject1870.bin"/><Relationship Id="rId468" Type="http://schemas.openxmlformats.org/officeDocument/2006/relationships/image" Target="media/image175.wmf"/><Relationship Id="rId1098" Type="http://schemas.openxmlformats.org/officeDocument/2006/relationships/image" Target="media/image485.wmf"/><Relationship Id="rId2149" Type="http://schemas.openxmlformats.org/officeDocument/2006/relationships/image" Target="media/image993.wmf"/><Relationship Id="rId6020" Type="http://schemas.openxmlformats.org/officeDocument/2006/relationships/oleObject" Target="embeddings/oleObject3182.bin"/><Relationship Id="rId2630" Type="http://schemas.openxmlformats.org/officeDocument/2006/relationships/oleObject" Target="embeddings/oleObject1404.bin"/><Relationship Id="rId8192" Type="http://schemas.openxmlformats.org/officeDocument/2006/relationships/oleObject" Target="embeddings/oleObject4352.bin"/><Relationship Id="rId9243" Type="http://schemas.openxmlformats.org/officeDocument/2006/relationships/oleObject" Target="embeddings/oleObject4904.bin"/><Relationship Id="rId602" Type="http://schemas.openxmlformats.org/officeDocument/2006/relationships/oleObject" Target="embeddings/oleObject357.bin"/><Relationship Id="rId1232" Type="http://schemas.openxmlformats.org/officeDocument/2006/relationships/image" Target="media/image551.wmf"/><Relationship Id="rId5853" Type="http://schemas.openxmlformats.org/officeDocument/2006/relationships/image" Target="media/image2752.wmf"/><Relationship Id="rId6904" Type="http://schemas.openxmlformats.org/officeDocument/2006/relationships/image" Target="media/image3237.wmf"/><Relationship Id="rId3057" Type="http://schemas.openxmlformats.org/officeDocument/2006/relationships/image" Target="media/image1435.wmf"/><Relationship Id="rId4108" Type="http://schemas.openxmlformats.org/officeDocument/2006/relationships/oleObject" Target="embeddings/oleObject2154.bin"/><Relationship Id="rId4455" Type="http://schemas.openxmlformats.org/officeDocument/2006/relationships/oleObject" Target="embeddings/oleObject2329.bin"/><Relationship Id="rId5506" Type="http://schemas.openxmlformats.org/officeDocument/2006/relationships/oleObject" Target="embeddings/oleObject2913.bin"/><Relationship Id="rId7678" Type="http://schemas.openxmlformats.org/officeDocument/2006/relationships/oleObject" Target="embeddings/oleObject4077.bin"/><Relationship Id="rId8729" Type="http://schemas.openxmlformats.org/officeDocument/2006/relationships/oleObject" Target="embeddings/oleObject4637.bin"/><Relationship Id="rId2140" Type="http://schemas.openxmlformats.org/officeDocument/2006/relationships/oleObject" Target="embeddings/oleObject1148.bin"/><Relationship Id="rId6761" Type="http://schemas.openxmlformats.org/officeDocument/2006/relationships/image" Target="media/image3166.wmf"/><Relationship Id="rId7812" Type="http://schemas.openxmlformats.org/officeDocument/2006/relationships/oleObject" Target="embeddings/oleObject4159.bin"/><Relationship Id="rId112" Type="http://schemas.openxmlformats.org/officeDocument/2006/relationships/oleObject" Target="embeddings/oleObject65.bin"/><Relationship Id="rId5363" Type="http://schemas.openxmlformats.org/officeDocument/2006/relationships/oleObject" Target="embeddings/oleObject2837.bin"/><Relationship Id="rId6414" Type="http://schemas.openxmlformats.org/officeDocument/2006/relationships/image" Target="media/image3005.wmf"/><Relationship Id="rId5016" Type="http://schemas.openxmlformats.org/officeDocument/2006/relationships/image" Target="media/image2370.wmf"/><Relationship Id="rId1973" Type="http://schemas.openxmlformats.org/officeDocument/2006/relationships/image" Target="media/image906.wmf"/><Relationship Id="rId7188" Type="http://schemas.openxmlformats.org/officeDocument/2006/relationships/oleObject" Target="embeddings/oleObject3819.bin"/><Relationship Id="rId8239" Type="http://schemas.openxmlformats.org/officeDocument/2006/relationships/image" Target="media/image3854.wmf"/><Relationship Id="rId8586" Type="http://schemas.openxmlformats.org/officeDocument/2006/relationships/oleObject" Target="embeddings/oleObject4559.bin"/><Relationship Id="rId1626" Type="http://schemas.openxmlformats.org/officeDocument/2006/relationships/image" Target="media/image744.wmf"/><Relationship Id="rId3798" Type="http://schemas.openxmlformats.org/officeDocument/2006/relationships/image" Target="media/image1798.wmf"/><Relationship Id="rId4849" Type="http://schemas.openxmlformats.org/officeDocument/2006/relationships/oleObject" Target="embeddings/oleObject2552.bin"/><Relationship Id="rId8720" Type="http://schemas.openxmlformats.org/officeDocument/2006/relationships/image" Target="media/image4084.wmf"/><Relationship Id="rId6271" Type="http://schemas.openxmlformats.org/officeDocument/2006/relationships/oleObject" Target="embeddings/oleObject3322.bin"/><Relationship Id="rId7322" Type="http://schemas.openxmlformats.org/officeDocument/2006/relationships/oleObject" Target="embeddings/oleObject3891.bin"/><Relationship Id="rId1483" Type="http://schemas.openxmlformats.org/officeDocument/2006/relationships/oleObject" Target="embeddings/oleObject807.bin"/><Relationship Id="rId2881" Type="http://schemas.openxmlformats.org/officeDocument/2006/relationships/image" Target="media/image1347.wmf"/><Relationship Id="rId3932" Type="http://schemas.openxmlformats.org/officeDocument/2006/relationships/image" Target="media/image1864.wmf"/><Relationship Id="rId8096" Type="http://schemas.openxmlformats.org/officeDocument/2006/relationships/oleObject" Target="embeddings/oleObject4304.bin"/><Relationship Id="rId9147" Type="http://schemas.openxmlformats.org/officeDocument/2006/relationships/oleObject" Target="embeddings/oleObject4857.bin"/><Relationship Id="rId506" Type="http://schemas.openxmlformats.org/officeDocument/2006/relationships/image" Target="media/image194.wmf"/><Relationship Id="rId853" Type="http://schemas.openxmlformats.org/officeDocument/2006/relationships/image" Target="media/image365.wmf"/><Relationship Id="rId1136" Type="http://schemas.openxmlformats.org/officeDocument/2006/relationships/image" Target="media/image504.wmf"/><Relationship Id="rId2534" Type="http://schemas.openxmlformats.org/officeDocument/2006/relationships/oleObject" Target="embeddings/oleObject1356.bin"/><Relationship Id="rId5757" Type="http://schemas.openxmlformats.org/officeDocument/2006/relationships/image" Target="media/image2704.wmf"/><Relationship Id="rId6808" Type="http://schemas.openxmlformats.org/officeDocument/2006/relationships/oleObject" Target="embeddings/oleObject3615.bin"/><Relationship Id="rId4359" Type="http://schemas.openxmlformats.org/officeDocument/2006/relationships/image" Target="media/image2076.wmf"/><Relationship Id="rId8230" Type="http://schemas.openxmlformats.org/officeDocument/2006/relationships/oleObject" Target="embeddings/oleObject4377.bin"/><Relationship Id="rId4840" Type="http://schemas.openxmlformats.org/officeDocument/2006/relationships/image" Target="media/image2289.wmf"/><Relationship Id="rId2391" Type="http://schemas.openxmlformats.org/officeDocument/2006/relationships/image" Target="media/image1106.wmf"/><Relationship Id="rId3442" Type="http://schemas.openxmlformats.org/officeDocument/2006/relationships/oleObject" Target="embeddings/oleObject1813.bin"/><Relationship Id="rId363" Type="http://schemas.openxmlformats.org/officeDocument/2006/relationships/oleObject" Target="embeddings/oleObject230.bin"/><Relationship Id="rId2044" Type="http://schemas.openxmlformats.org/officeDocument/2006/relationships/oleObject" Target="embeddings/oleObject1100.bin"/><Relationship Id="rId5267" Type="http://schemas.openxmlformats.org/officeDocument/2006/relationships/image" Target="media/image2481.wmf"/><Relationship Id="rId6318" Type="http://schemas.openxmlformats.org/officeDocument/2006/relationships/image" Target="media/image2969.wmf"/><Relationship Id="rId6665" Type="http://schemas.openxmlformats.org/officeDocument/2006/relationships/image" Target="media/image3119.wmf"/><Relationship Id="rId7716" Type="http://schemas.openxmlformats.org/officeDocument/2006/relationships/oleObject" Target="embeddings/oleObject4102.bin"/><Relationship Id="rId1877" Type="http://schemas.openxmlformats.org/officeDocument/2006/relationships/image" Target="media/image858.wmf"/><Relationship Id="rId2928" Type="http://schemas.openxmlformats.org/officeDocument/2006/relationships/oleObject" Target="embeddings/oleObject1554.bin"/><Relationship Id="rId4350" Type="http://schemas.openxmlformats.org/officeDocument/2006/relationships/oleObject" Target="embeddings/oleObject2275.bin"/><Relationship Id="rId5401" Type="http://schemas.openxmlformats.org/officeDocument/2006/relationships/oleObject" Target="embeddings/oleObject2856.bin"/><Relationship Id="rId8971" Type="http://schemas.openxmlformats.org/officeDocument/2006/relationships/oleObject" Target="embeddings/oleObject4763.bin"/><Relationship Id="rId4003" Type="http://schemas.openxmlformats.org/officeDocument/2006/relationships/image" Target="media/image1898.wmf"/><Relationship Id="rId7573" Type="http://schemas.openxmlformats.org/officeDocument/2006/relationships/oleObject" Target="embeddings/oleObject4019.bin"/><Relationship Id="rId8624" Type="http://schemas.openxmlformats.org/officeDocument/2006/relationships/oleObject" Target="embeddings/oleObject4578.bin"/><Relationship Id="rId6175" Type="http://schemas.openxmlformats.org/officeDocument/2006/relationships/image" Target="media/image2901.wmf"/><Relationship Id="rId7226" Type="http://schemas.openxmlformats.org/officeDocument/2006/relationships/oleObject" Target="embeddings/oleObject3839.bin"/><Relationship Id="rId2785" Type="http://schemas.openxmlformats.org/officeDocument/2006/relationships/oleObject" Target="embeddings/oleObject1482.bin"/><Relationship Id="rId3836" Type="http://schemas.openxmlformats.org/officeDocument/2006/relationships/image" Target="media/image1817.wmf"/><Relationship Id="rId757" Type="http://schemas.openxmlformats.org/officeDocument/2006/relationships/image" Target="media/image317.wmf"/><Relationship Id="rId1387" Type="http://schemas.openxmlformats.org/officeDocument/2006/relationships/oleObject" Target="embeddings/oleObject758.bin"/><Relationship Id="rId2438" Type="http://schemas.openxmlformats.org/officeDocument/2006/relationships/oleObject" Target="embeddings/oleObject1305.bin"/><Relationship Id="rId93" Type="http://schemas.openxmlformats.org/officeDocument/2006/relationships/oleObject" Target="embeddings/oleObject53.bin"/><Relationship Id="rId8481" Type="http://schemas.openxmlformats.org/officeDocument/2006/relationships/oleObject" Target="embeddings/oleObject4504.bin"/><Relationship Id="rId1521" Type="http://schemas.openxmlformats.org/officeDocument/2006/relationships/oleObject" Target="embeddings/oleObject826.bin"/><Relationship Id="rId7083" Type="http://schemas.openxmlformats.org/officeDocument/2006/relationships/image" Target="media/image3319.wmf"/><Relationship Id="rId8134" Type="http://schemas.openxmlformats.org/officeDocument/2006/relationships/oleObject" Target="embeddings/oleObject4323.bin"/><Relationship Id="rId3693" Type="http://schemas.openxmlformats.org/officeDocument/2006/relationships/image" Target="media/image1746.wmf"/><Relationship Id="rId2295" Type="http://schemas.openxmlformats.org/officeDocument/2006/relationships/oleObject" Target="embeddings/oleObject1226.bin"/><Relationship Id="rId3346" Type="http://schemas.openxmlformats.org/officeDocument/2006/relationships/oleObject" Target="embeddings/oleObject1765.bin"/><Relationship Id="rId4744" Type="http://schemas.openxmlformats.org/officeDocument/2006/relationships/oleObject" Target="embeddings/oleObject2485.bin"/><Relationship Id="rId267" Type="http://schemas.openxmlformats.org/officeDocument/2006/relationships/oleObject" Target="embeddings/oleObject164.bin"/><Relationship Id="rId7967" Type="http://schemas.openxmlformats.org/officeDocument/2006/relationships/oleObject" Target="embeddings/oleObject4240.bin"/><Relationship Id="rId6569" Type="http://schemas.openxmlformats.org/officeDocument/2006/relationships/oleObject" Target="embeddings/oleObject3490.bin"/><Relationship Id="rId9042" Type="http://schemas.openxmlformats.org/officeDocument/2006/relationships/image" Target="media/image4238.wmf"/><Relationship Id="rId401" Type="http://schemas.openxmlformats.org/officeDocument/2006/relationships/oleObject" Target="embeddings/oleObject253.bin"/><Relationship Id="rId1031" Type="http://schemas.openxmlformats.org/officeDocument/2006/relationships/oleObject" Target="embeddings/oleObject576.bin"/><Relationship Id="rId5652" Type="http://schemas.openxmlformats.org/officeDocument/2006/relationships/image" Target="media/image2656.wmf"/><Relationship Id="rId6703" Type="http://schemas.openxmlformats.org/officeDocument/2006/relationships/image" Target="media/image3138.wmf"/><Relationship Id="rId4254" Type="http://schemas.openxmlformats.org/officeDocument/2006/relationships/image" Target="media/image2023.wmf"/><Relationship Id="rId5305" Type="http://schemas.openxmlformats.org/officeDocument/2006/relationships/oleObject" Target="embeddings/oleObject2806.bin"/><Relationship Id="rId7477" Type="http://schemas.openxmlformats.org/officeDocument/2006/relationships/oleObject" Target="embeddings/oleObject3971.bin"/><Relationship Id="rId8528" Type="http://schemas.openxmlformats.org/officeDocument/2006/relationships/image" Target="media/image3996.wmf"/><Relationship Id="rId8875" Type="http://schemas.openxmlformats.org/officeDocument/2006/relationships/oleObject" Target="embeddings/oleObject4715.bin"/><Relationship Id="rId1915" Type="http://schemas.openxmlformats.org/officeDocument/2006/relationships/image" Target="media/image877.wmf"/><Relationship Id="rId6079" Type="http://schemas.openxmlformats.org/officeDocument/2006/relationships/image" Target="media/image2864.wmf"/><Relationship Id="rId2689" Type="http://schemas.openxmlformats.org/officeDocument/2006/relationships/oleObject" Target="embeddings/oleObject1434.bin"/><Relationship Id="rId6560" Type="http://schemas.openxmlformats.org/officeDocument/2006/relationships/image" Target="media/image3071.wmf"/><Relationship Id="rId7611" Type="http://schemas.openxmlformats.org/officeDocument/2006/relationships/oleObject" Target="embeddings/oleObject4038.bin"/><Relationship Id="rId5162" Type="http://schemas.openxmlformats.org/officeDocument/2006/relationships/oleObject" Target="embeddings/oleObject2726.bin"/><Relationship Id="rId6213" Type="http://schemas.openxmlformats.org/officeDocument/2006/relationships/oleObject" Target="embeddings/oleObject3293.bin"/><Relationship Id="rId1772" Type="http://schemas.openxmlformats.org/officeDocument/2006/relationships/image" Target="media/image810.wmf"/><Relationship Id="rId8385" Type="http://schemas.openxmlformats.org/officeDocument/2006/relationships/oleObject" Target="embeddings/oleObject4456.bin"/><Relationship Id="rId1425" Type="http://schemas.openxmlformats.org/officeDocument/2006/relationships/oleObject" Target="embeddings/oleObject777.bin"/><Relationship Id="rId2823" Type="http://schemas.openxmlformats.org/officeDocument/2006/relationships/oleObject" Target="embeddings/oleObject1501.bin"/><Relationship Id="rId8038" Type="http://schemas.openxmlformats.org/officeDocument/2006/relationships/image" Target="media/image3761.wmf"/><Relationship Id="rId4995" Type="http://schemas.openxmlformats.org/officeDocument/2006/relationships/oleObject" Target="embeddings/oleObject2632.bin"/><Relationship Id="rId2199" Type="http://schemas.openxmlformats.org/officeDocument/2006/relationships/oleObject" Target="embeddings/oleObject1178.bin"/><Relationship Id="rId3597" Type="http://schemas.openxmlformats.org/officeDocument/2006/relationships/image" Target="media/image1698.wmf"/><Relationship Id="rId4648" Type="http://schemas.openxmlformats.org/officeDocument/2006/relationships/image" Target="media/image2219.wmf"/><Relationship Id="rId6070" Type="http://schemas.openxmlformats.org/officeDocument/2006/relationships/oleObject" Target="embeddings/oleObject3207.bin"/><Relationship Id="rId7121" Type="http://schemas.openxmlformats.org/officeDocument/2006/relationships/image" Target="media/image3334.wmf"/><Relationship Id="rId2680" Type="http://schemas.openxmlformats.org/officeDocument/2006/relationships/image" Target="media/image1247.wmf"/><Relationship Id="rId3731" Type="http://schemas.openxmlformats.org/officeDocument/2006/relationships/image" Target="media/image1765.wmf"/><Relationship Id="rId652" Type="http://schemas.openxmlformats.org/officeDocument/2006/relationships/image" Target="media/image266.wmf"/><Relationship Id="rId1282" Type="http://schemas.openxmlformats.org/officeDocument/2006/relationships/oleObject" Target="embeddings/oleObject704.bin"/><Relationship Id="rId2333" Type="http://schemas.openxmlformats.org/officeDocument/2006/relationships/image" Target="media/image1079.wmf"/><Relationship Id="rId305" Type="http://schemas.openxmlformats.org/officeDocument/2006/relationships/image" Target="media/image107.wmf"/><Relationship Id="rId5556" Type="http://schemas.openxmlformats.org/officeDocument/2006/relationships/oleObject" Target="embeddings/oleObject2938.bin"/><Relationship Id="rId6607" Type="http://schemas.openxmlformats.org/officeDocument/2006/relationships/image" Target="media/image3092.wmf"/><Relationship Id="rId6954" Type="http://schemas.openxmlformats.org/officeDocument/2006/relationships/image" Target="media/image3262.wmf"/><Relationship Id="rId4158" Type="http://schemas.openxmlformats.org/officeDocument/2006/relationships/oleObject" Target="embeddings/oleObject2179.bin"/><Relationship Id="rId5209" Type="http://schemas.openxmlformats.org/officeDocument/2006/relationships/oleObject" Target="embeddings/oleObject2752.bin"/><Relationship Id="rId8779" Type="http://schemas.openxmlformats.org/officeDocument/2006/relationships/image" Target="media/image4112.wmf"/><Relationship Id="rId1819" Type="http://schemas.openxmlformats.org/officeDocument/2006/relationships/image" Target="media/image829.wmf"/><Relationship Id="rId2190" Type="http://schemas.openxmlformats.org/officeDocument/2006/relationships/image" Target="media/image1013.wmf"/><Relationship Id="rId3241" Type="http://schemas.openxmlformats.org/officeDocument/2006/relationships/image" Target="media/image1527.wmf"/><Relationship Id="rId7862" Type="http://schemas.openxmlformats.org/officeDocument/2006/relationships/oleObject" Target="embeddings/oleObject4184.bin"/><Relationship Id="rId8913" Type="http://schemas.openxmlformats.org/officeDocument/2006/relationships/oleObject" Target="embeddings/oleObject4734.bin"/><Relationship Id="rId162" Type="http://schemas.openxmlformats.org/officeDocument/2006/relationships/image" Target="media/image58.wmf"/><Relationship Id="rId6464" Type="http://schemas.openxmlformats.org/officeDocument/2006/relationships/image" Target="media/image3028.wmf"/><Relationship Id="rId7515" Type="http://schemas.openxmlformats.org/officeDocument/2006/relationships/oleObject" Target="embeddings/oleObject3990.bin"/><Relationship Id="rId5066" Type="http://schemas.openxmlformats.org/officeDocument/2006/relationships/image" Target="media/image2395.wmf"/><Relationship Id="rId6117" Type="http://schemas.openxmlformats.org/officeDocument/2006/relationships/image" Target="media/image2882.wmf"/><Relationship Id="rId8289" Type="http://schemas.openxmlformats.org/officeDocument/2006/relationships/oleObject" Target="embeddings/oleObject4407.bin"/><Relationship Id="rId1676" Type="http://schemas.openxmlformats.org/officeDocument/2006/relationships/image" Target="media/image769.wmf"/><Relationship Id="rId2727" Type="http://schemas.openxmlformats.org/officeDocument/2006/relationships/oleObject" Target="embeddings/oleObject1453.bin"/><Relationship Id="rId1329" Type="http://schemas.openxmlformats.org/officeDocument/2006/relationships/oleObject" Target="embeddings/oleObject729.bin"/><Relationship Id="rId4899" Type="http://schemas.openxmlformats.org/officeDocument/2006/relationships/oleObject" Target="embeddings/oleObject2580.bin"/><Relationship Id="rId5200" Type="http://schemas.openxmlformats.org/officeDocument/2006/relationships/image" Target="media/image2449.wmf"/><Relationship Id="rId8770" Type="http://schemas.openxmlformats.org/officeDocument/2006/relationships/oleObject" Target="embeddings/oleObject4659.bin"/><Relationship Id="rId35" Type="http://schemas.openxmlformats.org/officeDocument/2006/relationships/image" Target="media/image15.wmf"/><Relationship Id="rId1810" Type="http://schemas.openxmlformats.org/officeDocument/2006/relationships/oleObject" Target="embeddings/oleObject979.bin"/><Relationship Id="rId7372" Type="http://schemas.openxmlformats.org/officeDocument/2006/relationships/oleObject" Target="embeddings/oleObject3916.bin"/><Relationship Id="rId8423" Type="http://schemas.openxmlformats.org/officeDocument/2006/relationships/oleObject" Target="embeddings/oleObject4475.bin"/><Relationship Id="rId3982" Type="http://schemas.openxmlformats.org/officeDocument/2006/relationships/image" Target="media/image1888.wmf"/><Relationship Id="rId7025" Type="http://schemas.openxmlformats.org/officeDocument/2006/relationships/image" Target="media/image3297.wmf"/><Relationship Id="rId2584" Type="http://schemas.openxmlformats.org/officeDocument/2006/relationships/oleObject" Target="embeddings/oleObject1381.bin"/><Relationship Id="rId3635" Type="http://schemas.openxmlformats.org/officeDocument/2006/relationships/image" Target="media/image1717.wmf"/><Relationship Id="rId9197" Type="http://schemas.openxmlformats.org/officeDocument/2006/relationships/oleObject" Target="embeddings/oleObject4881.bin"/><Relationship Id="rId556" Type="http://schemas.openxmlformats.org/officeDocument/2006/relationships/oleObject" Target="embeddings/oleObject334.bin"/><Relationship Id="rId1186" Type="http://schemas.openxmlformats.org/officeDocument/2006/relationships/oleObject" Target="embeddings/oleObject654.bin"/><Relationship Id="rId2237" Type="http://schemas.openxmlformats.org/officeDocument/2006/relationships/oleObject" Target="embeddings/oleObject1197.bin"/><Relationship Id="rId209" Type="http://schemas.openxmlformats.org/officeDocument/2006/relationships/image" Target="media/image76.wmf"/><Relationship Id="rId6858" Type="http://schemas.openxmlformats.org/officeDocument/2006/relationships/image" Target="media/image3214.wmf"/><Relationship Id="rId7909" Type="http://schemas.openxmlformats.org/officeDocument/2006/relationships/image" Target="media/image3698.wmf"/><Relationship Id="rId8280" Type="http://schemas.openxmlformats.org/officeDocument/2006/relationships/image" Target="media/image3874.wmf"/><Relationship Id="rId1320" Type="http://schemas.openxmlformats.org/officeDocument/2006/relationships/image" Target="media/image592.wmf"/><Relationship Id="rId4890" Type="http://schemas.openxmlformats.org/officeDocument/2006/relationships/image" Target="media/image2315.wmf"/><Relationship Id="rId5941" Type="http://schemas.openxmlformats.org/officeDocument/2006/relationships/oleObject" Target="embeddings/oleObject3142.bin"/><Relationship Id="rId3492" Type="http://schemas.openxmlformats.org/officeDocument/2006/relationships/oleObject" Target="embeddings/oleObject1840.bin"/><Relationship Id="rId4543" Type="http://schemas.openxmlformats.org/officeDocument/2006/relationships/oleObject" Target="embeddings/oleObject2373.bin"/><Relationship Id="rId2094" Type="http://schemas.openxmlformats.org/officeDocument/2006/relationships/oleObject" Target="embeddings/oleObject1125.bin"/><Relationship Id="rId3145" Type="http://schemas.openxmlformats.org/officeDocument/2006/relationships/image" Target="media/image1479.wmf"/><Relationship Id="rId7766" Type="http://schemas.openxmlformats.org/officeDocument/2006/relationships/oleObject" Target="embeddings/oleObject4136.bin"/><Relationship Id="rId8817" Type="http://schemas.openxmlformats.org/officeDocument/2006/relationships/oleObject" Target="embeddings/oleObject4686.bin"/><Relationship Id="rId6368" Type="http://schemas.openxmlformats.org/officeDocument/2006/relationships/oleObject" Target="embeddings/oleObject3379.bin"/><Relationship Id="rId7419" Type="http://schemas.openxmlformats.org/officeDocument/2006/relationships/image" Target="media/image3476.wmf"/><Relationship Id="rId200" Type="http://schemas.openxmlformats.org/officeDocument/2006/relationships/oleObject" Target="embeddings/oleObject125.bin"/><Relationship Id="rId2978" Type="http://schemas.openxmlformats.org/officeDocument/2006/relationships/oleObject" Target="embeddings/oleObject1579.bin"/><Relationship Id="rId7900" Type="http://schemas.openxmlformats.org/officeDocument/2006/relationships/oleObject" Target="embeddings/oleObject4203.bin"/><Relationship Id="rId5451" Type="http://schemas.openxmlformats.org/officeDocument/2006/relationships/oleObject" Target="embeddings/oleObject2885.bin"/><Relationship Id="rId6502" Type="http://schemas.openxmlformats.org/officeDocument/2006/relationships/image" Target="media/image3046.wmf"/><Relationship Id="rId4053" Type="http://schemas.openxmlformats.org/officeDocument/2006/relationships/image" Target="media/image1923.wmf"/><Relationship Id="rId5104" Type="http://schemas.openxmlformats.org/officeDocument/2006/relationships/image" Target="media/image2414.wmf"/><Relationship Id="rId8674" Type="http://schemas.openxmlformats.org/officeDocument/2006/relationships/oleObject" Target="embeddings/oleObject4606.bin"/><Relationship Id="rId1714" Type="http://schemas.openxmlformats.org/officeDocument/2006/relationships/image" Target="media/image787.wmf"/><Relationship Id="rId7276" Type="http://schemas.openxmlformats.org/officeDocument/2006/relationships/image" Target="media/image3405.wmf"/><Relationship Id="rId8327" Type="http://schemas.openxmlformats.org/officeDocument/2006/relationships/oleObject" Target="embeddings/oleObject4426.bin"/><Relationship Id="rId2488" Type="http://schemas.openxmlformats.org/officeDocument/2006/relationships/oleObject" Target="embeddings/oleObject1333.bin"/><Relationship Id="rId3886" Type="http://schemas.openxmlformats.org/officeDocument/2006/relationships/oleObject" Target="embeddings/oleObject2042.bin"/><Relationship Id="rId4937" Type="http://schemas.openxmlformats.org/officeDocument/2006/relationships/oleObject" Target="embeddings/oleObject2603.bin"/><Relationship Id="rId3539" Type="http://schemas.openxmlformats.org/officeDocument/2006/relationships/image" Target="media/image1672.wmf"/><Relationship Id="rId6012" Type="http://schemas.openxmlformats.org/officeDocument/2006/relationships/oleObject" Target="embeddings/oleObject3178.bin"/><Relationship Id="rId7410" Type="http://schemas.openxmlformats.org/officeDocument/2006/relationships/oleObject" Target="embeddings/oleObject3935.bin"/><Relationship Id="rId941" Type="http://schemas.openxmlformats.org/officeDocument/2006/relationships/image" Target="media/image408.wmf"/><Relationship Id="rId1571" Type="http://schemas.openxmlformats.org/officeDocument/2006/relationships/oleObject" Target="embeddings/oleObject851.bin"/><Relationship Id="rId2622" Type="http://schemas.openxmlformats.org/officeDocument/2006/relationships/oleObject" Target="embeddings/oleObject1400.bin"/><Relationship Id="rId8184" Type="http://schemas.openxmlformats.org/officeDocument/2006/relationships/oleObject" Target="embeddings/oleObject4348.bin"/><Relationship Id="rId9235" Type="http://schemas.openxmlformats.org/officeDocument/2006/relationships/oleObject" Target="embeddings/oleObject4900.bin"/><Relationship Id="rId1224" Type="http://schemas.openxmlformats.org/officeDocument/2006/relationships/oleObject" Target="embeddings/oleObject673.bin"/><Relationship Id="rId4794" Type="http://schemas.openxmlformats.org/officeDocument/2006/relationships/oleObject" Target="embeddings/oleObject2516.bin"/><Relationship Id="rId5845" Type="http://schemas.openxmlformats.org/officeDocument/2006/relationships/image" Target="media/image2748.wmf"/><Relationship Id="rId3396" Type="http://schemas.openxmlformats.org/officeDocument/2006/relationships/oleObject" Target="embeddings/oleObject1790.bin"/><Relationship Id="rId4447" Type="http://schemas.openxmlformats.org/officeDocument/2006/relationships/oleObject" Target="embeddings/oleObject2325.bin"/><Relationship Id="rId3049" Type="http://schemas.openxmlformats.org/officeDocument/2006/relationships/image" Target="media/image1431.wmf"/><Relationship Id="rId9092" Type="http://schemas.openxmlformats.org/officeDocument/2006/relationships/image" Target="media/image4260.wmf"/><Relationship Id="rId1081" Type="http://schemas.openxmlformats.org/officeDocument/2006/relationships/oleObject" Target="embeddings/oleObject601.bin"/><Relationship Id="rId3530" Type="http://schemas.openxmlformats.org/officeDocument/2006/relationships/oleObject" Target="embeddings/oleObject1859.bin"/><Relationship Id="rId451" Type="http://schemas.openxmlformats.org/officeDocument/2006/relationships/oleObject" Target="embeddings/oleObject281.bin"/><Relationship Id="rId2132" Type="http://schemas.openxmlformats.org/officeDocument/2006/relationships/oleObject" Target="embeddings/oleObject1144.bin"/><Relationship Id="rId6753" Type="http://schemas.openxmlformats.org/officeDocument/2006/relationships/oleObject" Target="embeddings/oleObject3588.bin"/><Relationship Id="rId7804" Type="http://schemas.openxmlformats.org/officeDocument/2006/relationships/oleObject" Target="embeddings/oleObject4155.bin"/><Relationship Id="rId104" Type="http://schemas.openxmlformats.org/officeDocument/2006/relationships/oleObject" Target="embeddings/oleObject61.bin"/><Relationship Id="rId5355" Type="http://schemas.openxmlformats.org/officeDocument/2006/relationships/oleObject" Target="embeddings/oleObject2832.bin"/><Relationship Id="rId6406" Type="http://schemas.openxmlformats.org/officeDocument/2006/relationships/oleObject" Target="embeddings/oleObject3401.bin"/><Relationship Id="rId5008" Type="http://schemas.openxmlformats.org/officeDocument/2006/relationships/image" Target="media/image2366.wmf"/><Relationship Id="rId8578" Type="http://schemas.openxmlformats.org/officeDocument/2006/relationships/oleObject" Target="embeddings/oleObject4555.bin"/><Relationship Id="rId1965" Type="http://schemas.openxmlformats.org/officeDocument/2006/relationships/image" Target="media/image902.wmf"/><Relationship Id="rId1618" Type="http://schemas.openxmlformats.org/officeDocument/2006/relationships/image" Target="media/image740.wmf"/><Relationship Id="rId3040" Type="http://schemas.openxmlformats.org/officeDocument/2006/relationships/oleObject" Target="embeddings/oleObject1610.bin"/><Relationship Id="rId7661" Type="http://schemas.openxmlformats.org/officeDocument/2006/relationships/oleObject" Target="embeddings/oleObject4067.bin"/><Relationship Id="rId8712" Type="http://schemas.openxmlformats.org/officeDocument/2006/relationships/image" Target="media/image4080.wmf"/><Relationship Id="rId6263" Type="http://schemas.openxmlformats.org/officeDocument/2006/relationships/oleObject" Target="embeddings/oleObject3318.bin"/><Relationship Id="rId7314" Type="http://schemas.openxmlformats.org/officeDocument/2006/relationships/oleObject" Target="embeddings/oleObject3887.bin"/><Relationship Id="rId2873" Type="http://schemas.openxmlformats.org/officeDocument/2006/relationships/image" Target="media/image1343.wmf"/><Relationship Id="rId3924" Type="http://schemas.openxmlformats.org/officeDocument/2006/relationships/oleObject" Target="embeddings/oleObject2061.bin"/><Relationship Id="rId845" Type="http://schemas.openxmlformats.org/officeDocument/2006/relationships/image" Target="media/image361.wmf"/><Relationship Id="rId1475" Type="http://schemas.openxmlformats.org/officeDocument/2006/relationships/oleObject" Target="embeddings/oleObject802.bin"/><Relationship Id="rId2526" Type="http://schemas.openxmlformats.org/officeDocument/2006/relationships/oleObject" Target="embeddings/oleObject1352.bin"/><Relationship Id="rId8088" Type="http://schemas.openxmlformats.org/officeDocument/2006/relationships/oleObject" Target="embeddings/oleObject4300.bin"/><Relationship Id="rId9139" Type="http://schemas.openxmlformats.org/officeDocument/2006/relationships/oleObject" Target="embeddings/oleObject4853.bin"/><Relationship Id="rId1128" Type="http://schemas.openxmlformats.org/officeDocument/2006/relationships/image" Target="media/image500.wmf"/><Relationship Id="rId4698" Type="http://schemas.openxmlformats.org/officeDocument/2006/relationships/oleObject" Target="embeddings/oleObject2453.bin"/><Relationship Id="rId5749" Type="http://schemas.openxmlformats.org/officeDocument/2006/relationships/image" Target="media/image2700.wmf"/><Relationship Id="rId7171" Type="http://schemas.openxmlformats.org/officeDocument/2006/relationships/image" Target="media/image3358.wmf"/><Relationship Id="rId8222" Type="http://schemas.openxmlformats.org/officeDocument/2006/relationships/oleObject" Target="embeddings/oleObject4371.bin"/><Relationship Id="rId3781" Type="http://schemas.openxmlformats.org/officeDocument/2006/relationships/oleObject" Target="embeddings/oleObject1988.bin"/><Relationship Id="rId4832" Type="http://schemas.openxmlformats.org/officeDocument/2006/relationships/image" Target="media/image2285.wmf"/><Relationship Id="rId2383" Type="http://schemas.openxmlformats.org/officeDocument/2006/relationships/image" Target="media/image1102.wmf"/><Relationship Id="rId3434" Type="http://schemas.openxmlformats.org/officeDocument/2006/relationships/oleObject" Target="embeddings/oleObject1809.bin"/><Relationship Id="rId355" Type="http://schemas.openxmlformats.org/officeDocument/2006/relationships/oleObject" Target="embeddings/oleObject225.bin"/><Relationship Id="rId2036" Type="http://schemas.openxmlformats.org/officeDocument/2006/relationships/oleObject" Target="embeddings/oleObject1096.bin"/><Relationship Id="rId6657" Type="http://schemas.openxmlformats.org/officeDocument/2006/relationships/image" Target="media/image3115.wmf"/><Relationship Id="rId7708" Type="http://schemas.openxmlformats.org/officeDocument/2006/relationships/oleObject" Target="embeddings/oleObject4094.bin"/><Relationship Id="rId5259" Type="http://schemas.openxmlformats.org/officeDocument/2006/relationships/image" Target="media/image2477.wmf"/><Relationship Id="rId9130" Type="http://schemas.openxmlformats.org/officeDocument/2006/relationships/image" Target="media/image4278.wmf"/><Relationship Id="rId1869" Type="http://schemas.openxmlformats.org/officeDocument/2006/relationships/image" Target="media/image854.wmf"/><Relationship Id="rId3291" Type="http://schemas.openxmlformats.org/officeDocument/2006/relationships/image" Target="media/image1551.wmf"/><Relationship Id="rId5740" Type="http://schemas.openxmlformats.org/officeDocument/2006/relationships/oleObject" Target="embeddings/oleObject3041.bin"/><Relationship Id="rId4342" Type="http://schemas.openxmlformats.org/officeDocument/2006/relationships/oleObject" Target="embeddings/oleObject2271.bin"/><Relationship Id="rId8963" Type="http://schemas.openxmlformats.org/officeDocument/2006/relationships/oleObject" Target="embeddings/oleObject4759.bin"/><Relationship Id="rId7565" Type="http://schemas.openxmlformats.org/officeDocument/2006/relationships/oleObject" Target="embeddings/oleObject4015.bin"/><Relationship Id="rId8616" Type="http://schemas.openxmlformats.org/officeDocument/2006/relationships/oleObject" Target="embeddings/oleObject4574.bin"/><Relationship Id="rId6167" Type="http://schemas.openxmlformats.org/officeDocument/2006/relationships/image" Target="media/image2897.wmf"/><Relationship Id="rId7218" Type="http://schemas.openxmlformats.org/officeDocument/2006/relationships/oleObject" Target="embeddings/oleObject3835.bin"/><Relationship Id="rId2777" Type="http://schemas.openxmlformats.org/officeDocument/2006/relationships/oleObject" Target="embeddings/oleObject1478.bin"/><Relationship Id="rId749" Type="http://schemas.openxmlformats.org/officeDocument/2006/relationships/image" Target="media/image313.wmf"/><Relationship Id="rId1379" Type="http://schemas.openxmlformats.org/officeDocument/2006/relationships/oleObject" Target="embeddings/oleObject754.bin"/><Relationship Id="rId3828" Type="http://schemas.openxmlformats.org/officeDocument/2006/relationships/image" Target="media/image1813.wmf"/><Relationship Id="rId5250" Type="http://schemas.openxmlformats.org/officeDocument/2006/relationships/image" Target="media/image2473.wmf"/><Relationship Id="rId6301" Type="http://schemas.openxmlformats.org/officeDocument/2006/relationships/oleObject" Target="embeddings/oleObject3337.bin"/><Relationship Id="rId85" Type="http://schemas.openxmlformats.org/officeDocument/2006/relationships/image" Target="media/image36.png"/><Relationship Id="rId1860" Type="http://schemas.openxmlformats.org/officeDocument/2006/relationships/oleObject" Target="embeddings/oleObject1007.bin"/><Relationship Id="rId2911" Type="http://schemas.openxmlformats.org/officeDocument/2006/relationships/image" Target="media/image1362.wmf"/><Relationship Id="rId7075" Type="http://schemas.openxmlformats.org/officeDocument/2006/relationships/image" Target="media/image3315.wmf"/><Relationship Id="rId8473" Type="http://schemas.openxmlformats.org/officeDocument/2006/relationships/oleObject" Target="embeddings/oleObject4500.bin"/><Relationship Id="rId1513" Type="http://schemas.openxmlformats.org/officeDocument/2006/relationships/oleObject" Target="embeddings/oleObject822.bin"/><Relationship Id="rId8126" Type="http://schemas.openxmlformats.org/officeDocument/2006/relationships/oleObject" Target="embeddings/oleObject4319.bin"/><Relationship Id="rId3685" Type="http://schemas.openxmlformats.org/officeDocument/2006/relationships/image" Target="media/image1742.wmf"/><Relationship Id="rId4736" Type="http://schemas.openxmlformats.org/officeDocument/2006/relationships/oleObject" Target="embeddings/oleObject2478.bin"/><Relationship Id="rId2287" Type="http://schemas.openxmlformats.org/officeDocument/2006/relationships/oleObject" Target="embeddings/oleObject1222.bin"/><Relationship Id="rId3338" Type="http://schemas.openxmlformats.org/officeDocument/2006/relationships/oleObject" Target="embeddings/oleObject1761.bin"/><Relationship Id="rId7959" Type="http://schemas.openxmlformats.org/officeDocument/2006/relationships/image" Target="media/image3722.wmf"/><Relationship Id="rId259" Type="http://schemas.openxmlformats.org/officeDocument/2006/relationships/oleObject" Target="embeddings/oleObject160.bin"/><Relationship Id="rId1370" Type="http://schemas.openxmlformats.org/officeDocument/2006/relationships/image" Target="media/image617.wmf"/><Relationship Id="rId9034" Type="http://schemas.openxmlformats.org/officeDocument/2006/relationships/oleObject" Target="embeddings/oleObject4795.bin"/><Relationship Id="rId740" Type="http://schemas.openxmlformats.org/officeDocument/2006/relationships/oleObject" Target="embeddings/oleObject428.bin"/><Relationship Id="rId1023" Type="http://schemas.openxmlformats.org/officeDocument/2006/relationships/oleObject" Target="embeddings/oleObject572.bin"/><Relationship Id="rId2421" Type="http://schemas.openxmlformats.org/officeDocument/2006/relationships/image" Target="media/image1121.wmf"/><Relationship Id="rId5991" Type="http://schemas.openxmlformats.org/officeDocument/2006/relationships/oleObject" Target="embeddings/oleObject3167.bin"/><Relationship Id="rId4593" Type="http://schemas.openxmlformats.org/officeDocument/2006/relationships/oleObject" Target="embeddings/oleObject2398.bin"/><Relationship Id="rId5644" Type="http://schemas.openxmlformats.org/officeDocument/2006/relationships/oleObject" Target="embeddings/oleObject2988.bin"/><Relationship Id="rId3195" Type="http://schemas.openxmlformats.org/officeDocument/2006/relationships/image" Target="media/image1504.wmf"/><Relationship Id="rId4246" Type="http://schemas.openxmlformats.org/officeDocument/2006/relationships/image" Target="media/image2019.wmf"/><Relationship Id="rId8867" Type="http://schemas.openxmlformats.org/officeDocument/2006/relationships/oleObject" Target="embeddings/oleObject4711.bin"/><Relationship Id="rId7469" Type="http://schemas.openxmlformats.org/officeDocument/2006/relationships/oleObject" Target="embeddings/oleObject3966.bin"/><Relationship Id="rId1907" Type="http://schemas.openxmlformats.org/officeDocument/2006/relationships/image" Target="media/image873.wmf"/><Relationship Id="rId250" Type="http://schemas.openxmlformats.org/officeDocument/2006/relationships/image" Target="media/image91.wmf"/><Relationship Id="rId7950" Type="http://schemas.openxmlformats.org/officeDocument/2006/relationships/oleObject" Target="embeddings/oleObject4228.bin"/><Relationship Id="rId5154" Type="http://schemas.openxmlformats.org/officeDocument/2006/relationships/oleObject" Target="embeddings/oleObject2718.bin"/><Relationship Id="rId6552" Type="http://schemas.openxmlformats.org/officeDocument/2006/relationships/oleObject" Target="embeddings/oleObject3478.bin"/><Relationship Id="rId7603" Type="http://schemas.openxmlformats.org/officeDocument/2006/relationships/oleObject" Target="embeddings/oleObject4034.bin"/><Relationship Id="rId6205" Type="http://schemas.openxmlformats.org/officeDocument/2006/relationships/oleObject" Target="embeddings/oleObject3288.bin"/><Relationship Id="rId1764" Type="http://schemas.openxmlformats.org/officeDocument/2006/relationships/image" Target="media/image809.wmf"/><Relationship Id="rId2815" Type="http://schemas.openxmlformats.org/officeDocument/2006/relationships/oleObject" Target="embeddings/oleObject1497.bin"/><Relationship Id="rId8377" Type="http://schemas.openxmlformats.org/officeDocument/2006/relationships/oleObject" Target="embeddings/oleObject4452.bin"/><Relationship Id="rId1417" Type="http://schemas.openxmlformats.org/officeDocument/2006/relationships/oleObject" Target="embeddings/oleObject773.bin"/><Relationship Id="rId4987" Type="http://schemas.openxmlformats.org/officeDocument/2006/relationships/oleObject" Target="embeddings/oleObject2628.bin"/><Relationship Id="rId3589" Type="http://schemas.openxmlformats.org/officeDocument/2006/relationships/image" Target="media/image1694.wmf"/><Relationship Id="rId7460" Type="http://schemas.openxmlformats.org/officeDocument/2006/relationships/image" Target="media/image3496.wmf"/><Relationship Id="rId8511" Type="http://schemas.openxmlformats.org/officeDocument/2006/relationships/oleObject" Target="embeddings/oleObject4519.bin"/><Relationship Id="rId6062" Type="http://schemas.openxmlformats.org/officeDocument/2006/relationships/oleObject" Target="embeddings/oleObject3203.bin"/><Relationship Id="rId7113" Type="http://schemas.openxmlformats.org/officeDocument/2006/relationships/image" Target="media/image3331.wmf"/><Relationship Id="rId9285" Type="http://schemas.openxmlformats.org/officeDocument/2006/relationships/footer" Target="footer1.xml"/><Relationship Id="rId991" Type="http://schemas.openxmlformats.org/officeDocument/2006/relationships/oleObject" Target="embeddings/oleObject556.bin"/><Relationship Id="rId2672" Type="http://schemas.openxmlformats.org/officeDocument/2006/relationships/image" Target="media/image1243.wmf"/><Relationship Id="rId3723" Type="http://schemas.openxmlformats.org/officeDocument/2006/relationships/image" Target="media/image1761.wmf"/><Relationship Id="rId644" Type="http://schemas.openxmlformats.org/officeDocument/2006/relationships/image" Target="media/image262.wmf"/><Relationship Id="rId1274" Type="http://schemas.openxmlformats.org/officeDocument/2006/relationships/image" Target="media/image572.wmf"/><Relationship Id="rId2325" Type="http://schemas.openxmlformats.org/officeDocument/2006/relationships/oleObject" Target="embeddings/oleObject1244.bin"/><Relationship Id="rId5895" Type="http://schemas.openxmlformats.org/officeDocument/2006/relationships/image" Target="media/image2773.wmf"/><Relationship Id="rId6946" Type="http://schemas.openxmlformats.org/officeDocument/2006/relationships/image" Target="media/image3258.wmf"/><Relationship Id="rId4497" Type="http://schemas.openxmlformats.org/officeDocument/2006/relationships/oleObject" Target="embeddings/oleObject2350.bin"/><Relationship Id="rId5548" Type="http://schemas.openxmlformats.org/officeDocument/2006/relationships/oleObject" Target="embeddings/oleObject2934.bin"/><Relationship Id="rId3099" Type="http://schemas.openxmlformats.org/officeDocument/2006/relationships/image" Target="media/image1456.wmf"/><Relationship Id="rId8021" Type="http://schemas.openxmlformats.org/officeDocument/2006/relationships/oleObject" Target="embeddings/oleObject4265.bin"/><Relationship Id="rId3580" Type="http://schemas.openxmlformats.org/officeDocument/2006/relationships/oleObject" Target="embeddings/oleObject1887.bin"/><Relationship Id="rId2182" Type="http://schemas.openxmlformats.org/officeDocument/2006/relationships/image" Target="media/image1009.wmf"/><Relationship Id="rId3233" Type="http://schemas.openxmlformats.org/officeDocument/2006/relationships/image" Target="media/image1523.wmf"/><Relationship Id="rId4631" Type="http://schemas.openxmlformats.org/officeDocument/2006/relationships/oleObject" Target="embeddings/oleObject2417.bin"/><Relationship Id="rId154" Type="http://schemas.openxmlformats.org/officeDocument/2006/relationships/oleObject" Target="embeddings/oleObject93.bin"/><Relationship Id="rId7854" Type="http://schemas.openxmlformats.org/officeDocument/2006/relationships/oleObject" Target="embeddings/oleObject4180.bin"/><Relationship Id="rId8905" Type="http://schemas.openxmlformats.org/officeDocument/2006/relationships/oleObject" Target="embeddings/oleObject4730.bin"/><Relationship Id="rId6456" Type="http://schemas.openxmlformats.org/officeDocument/2006/relationships/image" Target="media/image3024.wmf"/><Relationship Id="rId7507" Type="http://schemas.openxmlformats.org/officeDocument/2006/relationships/oleObject" Target="embeddings/oleObject3986.bin"/><Relationship Id="rId5058" Type="http://schemas.openxmlformats.org/officeDocument/2006/relationships/image" Target="media/image2391.wmf"/><Relationship Id="rId6109" Type="http://schemas.openxmlformats.org/officeDocument/2006/relationships/image" Target="media/image2879.wmf"/><Relationship Id="rId1668" Type="http://schemas.openxmlformats.org/officeDocument/2006/relationships/image" Target="media/image765.wmf"/><Relationship Id="rId2719" Type="http://schemas.openxmlformats.org/officeDocument/2006/relationships/oleObject" Target="embeddings/oleObject1449.bin"/><Relationship Id="rId3090" Type="http://schemas.openxmlformats.org/officeDocument/2006/relationships/oleObject" Target="embeddings/oleObject1635.bin"/><Relationship Id="rId4141" Type="http://schemas.openxmlformats.org/officeDocument/2006/relationships/image" Target="media/image1967.wmf"/><Relationship Id="rId7364" Type="http://schemas.openxmlformats.org/officeDocument/2006/relationships/oleObject" Target="embeddings/oleObject3912.bin"/><Relationship Id="rId8762" Type="http://schemas.openxmlformats.org/officeDocument/2006/relationships/oleObject" Target="embeddings/oleObject4654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825.wmf"/><Relationship Id="rId7017" Type="http://schemas.openxmlformats.org/officeDocument/2006/relationships/image" Target="media/image3293.wmf"/><Relationship Id="rId8415" Type="http://schemas.openxmlformats.org/officeDocument/2006/relationships/oleObject" Target="embeddings/oleObject4471.bin"/><Relationship Id="rId3974" Type="http://schemas.openxmlformats.org/officeDocument/2006/relationships/image" Target="media/image1884.wmf"/><Relationship Id="rId895" Type="http://schemas.openxmlformats.org/officeDocument/2006/relationships/oleObject" Target="embeddings/oleObject506.bin"/><Relationship Id="rId2576" Type="http://schemas.openxmlformats.org/officeDocument/2006/relationships/oleObject" Target="embeddings/oleObject1377.bin"/><Relationship Id="rId3627" Type="http://schemas.openxmlformats.org/officeDocument/2006/relationships/image" Target="media/image1713.wmf"/><Relationship Id="rId9189" Type="http://schemas.openxmlformats.org/officeDocument/2006/relationships/oleObject" Target="embeddings/oleObject4877.bin"/><Relationship Id="rId548" Type="http://schemas.openxmlformats.org/officeDocument/2006/relationships/oleObject" Target="embeddings/oleObject330.bin"/><Relationship Id="rId1178" Type="http://schemas.openxmlformats.org/officeDocument/2006/relationships/oleObject" Target="embeddings/oleObject650.bin"/><Relationship Id="rId2229" Type="http://schemas.openxmlformats.org/officeDocument/2006/relationships/oleObject" Target="embeddings/oleObject1193.bin"/><Relationship Id="rId5799" Type="http://schemas.openxmlformats.org/officeDocument/2006/relationships/image" Target="media/image2725.wmf"/><Relationship Id="rId6100" Type="http://schemas.openxmlformats.org/officeDocument/2006/relationships/oleObject" Target="embeddings/oleObject3222.bin"/><Relationship Id="rId8272" Type="http://schemas.openxmlformats.org/officeDocument/2006/relationships/image" Target="media/image3870.wmf"/><Relationship Id="rId1312" Type="http://schemas.openxmlformats.org/officeDocument/2006/relationships/image" Target="media/image588.wmf"/><Relationship Id="rId2710" Type="http://schemas.openxmlformats.org/officeDocument/2006/relationships/image" Target="media/image1262.wmf"/><Relationship Id="rId4882" Type="http://schemas.openxmlformats.org/officeDocument/2006/relationships/image" Target="media/image2311.wmf"/><Relationship Id="rId5933" Type="http://schemas.openxmlformats.org/officeDocument/2006/relationships/oleObject" Target="embeddings/oleObject3138.bin"/><Relationship Id="rId2086" Type="http://schemas.openxmlformats.org/officeDocument/2006/relationships/oleObject" Target="embeddings/oleObject1121.bin"/><Relationship Id="rId3484" Type="http://schemas.openxmlformats.org/officeDocument/2006/relationships/oleObject" Target="embeddings/oleObject1836.bin"/><Relationship Id="rId4535" Type="http://schemas.openxmlformats.org/officeDocument/2006/relationships/oleObject" Target="embeddings/oleObject2369.bin"/><Relationship Id="rId3137" Type="http://schemas.openxmlformats.org/officeDocument/2006/relationships/image" Target="media/image1475.wmf"/><Relationship Id="rId7758" Type="http://schemas.openxmlformats.org/officeDocument/2006/relationships/oleObject" Target="embeddings/oleObject4132.bin"/><Relationship Id="rId8809" Type="http://schemas.openxmlformats.org/officeDocument/2006/relationships/image" Target="media/image4125.wmf"/><Relationship Id="rId9180" Type="http://schemas.openxmlformats.org/officeDocument/2006/relationships/image" Target="media/image4303.wmf"/><Relationship Id="rId2220" Type="http://schemas.openxmlformats.org/officeDocument/2006/relationships/image" Target="media/image1028.wmf"/><Relationship Id="rId5790" Type="http://schemas.openxmlformats.org/officeDocument/2006/relationships/oleObject" Target="embeddings/oleObject3066.bin"/><Relationship Id="rId4392" Type="http://schemas.openxmlformats.org/officeDocument/2006/relationships/oleObject" Target="embeddings/oleObject2296.bin"/><Relationship Id="rId5443" Type="http://schemas.openxmlformats.org/officeDocument/2006/relationships/oleObject" Target="embeddings/oleObject2878.bin"/><Relationship Id="rId6841" Type="http://schemas.openxmlformats.org/officeDocument/2006/relationships/oleObject" Target="embeddings/oleObject3632.bin"/><Relationship Id="rId4045" Type="http://schemas.openxmlformats.org/officeDocument/2006/relationships/image" Target="media/image1919.wmf"/><Relationship Id="rId8666" Type="http://schemas.openxmlformats.org/officeDocument/2006/relationships/oleObject" Target="embeddings/oleObject4602.bin"/><Relationship Id="rId1706" Type="http://schemas.openxmlformats.org/officeDocument/2006/relationships/image" Target="media/image783.wmf"/><Relationship Id="rId7268" Type="http://schemas.openxmlformats.org/officeDocument/2006/relationships/image" Target="media/image3401.wmf"/><Relationship Id="rId8319" Type="http://schemas.openxmlformats.org/officeDocument/2006/relationships/oleObject" Target="embeddings/oleObject4422.bin"/><Relationship Id="rId3878" Type="http://schemas.openxmlformats.org/officeDocument/2006/relationships/image" Target="media/image1838.wmf"/><Relationship Id="rId4929" Type="http://schemas.openxmlformats.org/officeDocument/2006/relationships/oleObject" Target="embeddings/oleObject2599.bin"/><Relationship Id="rId8800" Type="http://schemas.openxmlformats.org/officeDocument/2006/relationships/oleObject" Target="embeddings/oleObject4676.bin"/><Relationship Id="rId799" Type="http://schemas.openxmlformats.org/officeDocument/2006/relationships/image" Target="media/image338.wmf"/><Relationship Id="rId6351" Type="http://schemas.openxmlformats.org/officeDocument/2006/relationships/oleObject" Target="embeddings/oleObject3370.bin"/><Relationship Id="rId7402" Type="http://schemas.openxmlformats.org/officeDocument/2006/relationships/oleObject" Target="embeddings/oleObject3931.bin"/><Relationship Id="rId6004" Type="http://schemas.openxmlformats.org/officeDocument/2006/relationships/image" Target="media/image2827.wmf"/><Relationship Id="rId2961" Type="http://schemas.openxmlformats.org/officeDocument/2006/relationships/image" Target="media/image1387.wmf"/><Relationship Id="rId8176" Type="http://schemas.openxmlformats.org/officeDocument/2006/relationships/oleObject" Target="embeddings/oleObject4344.bin"/><Relationship Id="rId9227" Type="http://schemas.openxmlformats.org/officeDocument/2006/relationships/oleObject" Target="embeddings/oleObject4896.bin"/><Relationship Id="rId933" Type="http://schemas.openxmlformats.org/officeDocument/2006/relationships/image" Target="media/image404.wmf"/><Relationship Id="rId1563" Type="http://schemas.openxmlformats.org/officeDocument/2006/relationships/oleObject" Target="embeddings/oleObject847.bin"/><Relationship Id="rId2614" Type="http://schemas.openxmlformats.org/officeDocument/2006/relationships/oleObject" Target="embeddings/oleObject1396.bin"/><Relationship Id="rId1216" Type="http://schemas.openxmlformats.org/officeDocument/2006/relationships/oleObject" Target="embeddings/oleObject669.bin"/><Relationship Id="rId4786" Type="http://schemas.openxmlformats.org/officeDocument/2006/relationships/image" Target="media/image2274.emf"/><Relationship Id="rId5837" Type="http://schemas.openxmlformats.org/officeDocument/2006/relationships/image" Target="media/image2744.wmf"/><Relationship Id="rId3388" Type="http://schemas.openxmlformats.org/officeDocument/2006/relationships/oleObject" Target="embeddings/oleObject1786.bin"/><Relationship Id="rId4439" Type="http://schemas.openxmlformats.org/officeDocument/2006/relationships/oleObject" Target="embeddings/oleObject2320.bin"/><Relationship Id="rId8310" Type="http://schemas.openxmlformats.org/officeDocument/2006/relationships/image" Target="media/image3889.wmf"/><Relationship Id="rId790" Type="http://schemas.openxmlformats.org/officeDocument/2006/relationships/oleObject" Target="embeddings/oleObject453.bin"/><Relationship Id="rId2471" Type="http://schemas.openxmlformats.org/officeDocument/2006/relationships/oleObject" Target="embeddings/oleObject1322.bin"/><Relationship Id="rId3522" Type="http://schemas.openxmlformats.org/officeDocument/2006/relationships/oleObject" Target="embeddings/oleObject1855.bin"/><Relationship Id="rId4920" Type="http://schemas.openxmlformats.org/officeDocument/2006/relationships/image" Target="media/image2322.wmf"/><Relationship Id="rId9084" Type="http://schemas.openxmlformats.org/officeDocument/2006/relationships/image" Target="media/image4256.wmf"/><Relationship Id="rId443" Type="http://schemas.openxmlformats.org/officeDocument/2006/relationships/image" Target="media/image163.wmf"/><Relationship Id="rId1073" Type="http://schemas.openxmlformats.org/officeDocument/2006/relationships/oleObject" Target="embeddings/oleObject597.bin"/><Relationship Id="rId2124" Type="http://schemas.openxmlformats.org/officeDocument/2006/relationships/oleObject" Target="embeddings/oleObject1140.bin"/><Relationship Id="rId4296" Type="http://schemas.openxmlformats.org/officeDocument/2006/relationships/image" Target="media/image2044.wmf"/><Relationship Id="rId5694" Type="http://schemas.openxmlformats.org/officeDocument/2006/relationships/oleObject" Target="embeddings/oleObject3016.bin"/><Relationship Id="rId6745" Type="http://schemas.openxmlformats.org/officeDocument/2006/relationships/oleObject" Target="embeddings/oleObject3584.bin"/><Relationship Id="rId5347" Type="http://schemas.openxmlformats.org/officeDocument/2006/relationships/oleObject" Target="embeddings/oleObject2827.bin"/><Relationship Id="rId1957" Type="http://schemas.openxmlformats.org/officeDocument/2006/relationships/image" Target="media/image898.wmf"/><Relationship Id="rId4430" Type="http://schemas.openxmlformats.org/officeDocument/2006/relationships/image" Target="media/image2111.wmf"/><Relationship Id="rId3032" Type="http://schemas.openxmlformats.org/officeDocument/2006/relationships/oleObject" Target="embeddings/oleObject1606.bin"/><Relationship Id="rId7653" Type="http://schemas.openxmlformats.org/officeDocument/2006/relationships/oleObject" Target="embeddings/oleObject4059.bin"/><Relationship Id="rId6255" Type="http://schemas.openxmlformats.org/officeDocument/2006/relationships/oleObject" Target="embeddings/oleObject3314.bin"/><Relationship Id="rId7306" Type="http://schemas.openxmlformats.org/officeDocument/2006/relationships/oleObject" Target="embeddings/oleObject3883.bin"/><Relationship Id="rId8704" Type="http://schemas.openxmlformats.org/officeDocument/2006/relationships/oleObject" Target="embeddings/oleObject4624.bin"/><Relationship Id="rId2865" Type="http://schemas.openxmlformats.org/officeDocument/2006/relationships/image" Target="media/image1339.wmf"/><Relationship Id="rId3916" Type="http://schemas.openxmlformats.org/officeDocument/2006/relationships/oleObject" Target="embeddings/oleObject2057.bin"/><Relationship Id="rId837" Type="http://schemas.openxmlformats.org/officeDocument/2006/relationships/image" Target="media/image357.wmf"/><Relationship Id="rId1467" Type="http://schemas.openxmlformats.org/officeDocument/2006/relationships/oleObject" Target="embeddings/oleObject798.bin"/><Relationship Id="rId2518" Type="http://schemas.openxmlformats.org/officeDocument/2006/relationships/oleObject" Target="embeddings/oleObject1348.bin"/><Relationship Id="rId8561" Type="http://schemas.openxmlformats.org/officeDocument/2006/relationships/image" Target="media/image4011.wmf"/><Relationship Id="rId1601" Type="http://schemas.openxmlformats.org/officeDocument/2006/relationships/oleObject" Target="embeddings/oleObject866.bin"/><Relationship Id="rId7163" Type="http://schemas.openxmlformats.org/officeDocument/2006/relationships/image" Target="media/image3354.wmf"/><Relationship Id="rId8214" Type="http://schemas.openxmlformats.org/officeDocument/2006/relationships/oleObject" Target="embeddings/oleObject4365.bin"/><Relationship Id="rId694" Type="http://schemas.openxmlformats.org/officeDocument/2006/relationships/image" Target="media/image286.wmf"/><Relationship Id="rId2375" Type="http://schemas.openxmlformats.org/officeDocument/2006/relationships/image" Target="media/image1098.wmf"/><Relationship Id="rId3773" Type="http://schemas.openxmlformats.org/officeDocument/2006/relationships/oleObject" Target="embeddings/oleObject1984.bin"/><Relationship Id="rId4824" Type="http://schemas.openxmlformats.org/officeDocument/2006/relationships/oleObject" Target="embeddings/oleObject2537.bin"/><Relationship Id="rId347" Type="http://schemas.openxmlformats.org/officeDocument/2006/relationships/oleObject" Target="embeddings/oleObject221.bin"/><Relationship Id="rId2028" Type="http://schemas.openxmlformats.org/officeDocument/2006/relationships/oleObject" Target="embeddings/oleObject1092.bin"/><Relationship Id="rId3426" Type="http://schemas.openxmlformats.org/officeDocument/2006/relationships/oleObject" Target="embeddings/oleObject1805.bin"/><Relationship Id="rId6996" Type="http://schemas.openxmlformats.org/officeDocument/2006/relationships/oleObject" Target="embeddings/oleObject3710.bin"/><Relationship Id="rId5598" Type="http://schemas.openxmlformats.org/officeDocument/2006/relationships/image" Target="media/image2634.wmf"/><Relationship Id="rId6649" Type="http://schemas.openxmlformats.org/officeDocument/2006/relationships/image" Target="media/image3111.wmf"/><Relationship Id="rId8071" Type="http://schemas.openxmlformats.org/officeDocument/2006/relationships/oleObject" Target="embeddings/oleObject4290.bin"/><Relationship Id="rId9122" Type="http://schemas.openxmlformats.org/officeDocument/2006/relationships/image" Target="media/image4274.wmf"/><Relationship Id="rId1111" Type="http://schemas.openxmlformats.org/officeDocument/2006/relationships/oleObject" Target="embeddings/oleObject616.bin"/><Relationship Id="rId4681" Type="http://schemas.openxmlformats.org/officeDocument/2006/relationships/oleObject" Target="embeddings/oleObject2442.bin"/><Relationship Id="rId5732" Type="http://schemas.openxmlformats.org/officeDocument/2006/relationships/oleObject" Target="embeddings/oleObject3037.bin"/><Relationship Id="rId3283" Type="http://schemas.openxmlformats.org/officeDocument/2006/relationships/image" Target="media/image1548.wmf"/><Relationship Id="rId4334" Type="http://schemas.openxmlformats.org/officeDocument/2006/relationships/oleObject" Target="embeddings/oleObject2267.bin"/><Relationship Id="rId8955" Type="http://schemas.openxmlformats.org/officeDocument/2006/relationships/oleObject" Target="embeddings/oleObject4755.bin"/><Relationship Id="rId6159" Type="http://schemas.openxmlformats.org/officeDocument/2006/relationships/oleObject" Target="embeddings/oleObject3262.bin"/><Relationship Id="rId7557" Type="http://schemas.openxmlformats.org/officeDocument/2006/relationships/oleObject" Target="embeddings/oleObject4011.bin"/><Relationship Id="rId8608" Type="http://schemas.openxmlformats.org/officeDocument/2006/relationships/oleObject" Target="embeddings/oleObject4570.bin"/><Relationship Id="rId2769" Type="http://schemas.openxmlformats.org/officeDocument/2006/relationships/oleObject" Target="embeddings/oleObject1474.bin"/><Relationship Id="rId6640" Type="http://schemas.openxmlformats.org/officeDocument/2006/relationships/oleObject" Target="embeddings/oleObject3530.bin"/><Relationship Id="rId4191" Type="http://schemas.openxmlformats.org/officeDocument/2006/relationships/image" Target="media/image1992.wmf"/><Relationship Id="rId5242" Type="http://schemas.openxmlformats.org/officeDocument/2006/relationships/image" Target="media/image2469.wmf"/><Relationship Id="rId77" Type="http://schemas.openxmlformats.org/officeDocument/2006/relationships/image" Target="media/image32.wmf"/><Relationship Id="rId8465" Type="http://schemas.openxmlformats.org/officeDocument/2006/relationships/oleObject" Target="embeddings/oleObject4496.bin"/><Relationship Id="rId1852" Type="http://schemas.openxmlformats.org/officeDocument/2006/relationships/oleObject" Target="embeddings/oleObject1003.bin"/><Relationship Id="rId2903" Type="http://schemas.openxmlformats.org/officeDocument/2006/relationships/image" Target="media/image1358.wmf"/><Relationship Id="rId7067" Type="http://schemas.openxmlformats.org/officeDocument/2006/relationships/oleObject" Target="embeddings/oleObject3750.bin"/><Relationship Id="rId8118" Type="http://schemas.openxmlformats.org/officeDocument/2006/relationships/oleObject" Target="embeddings/oleObject4315.bin"/><Relationship Id="rId1505" Type="http://schemas.openxmlformats.org/officeDocument/2006/relationships/oleObject" Target="embeddings/oleObject818.bin"/><Relationship Id="rId3677" Type="http://schemas.openxmlformats.org/officeDocument/2006/relationships/image" Target="media/image1738.wmf"/><Relationship Id="rId4728" Type="http://schemas.openxmlformats.org/officeDocument/2006/relationships/oleObject" Target="embeddings/oleObject2474.bin"/><Relationship Id="rId598" Type="http://schemas.openxmlformats.org/officeDocument/2006/relationships/oleObject" Target="embeddings/oleObject355.bin"/><Relationship Id="rId2279" Type="http://schemas.openxmlformats.org/officeDocument/2006/relationships/oleObject" Target="embeddings/oleObject1218.bin"/><Relationship Id="rId6150" Type="http://schemas.openxmlformats.org/officeDocument/2006/relationships/oleObject" Target="embeddings/oleObject3253.bin"/><Relationship Id="rId7201" Type="http://schemas.openxmlformats.org/officeDocument/2006/relationships/image" Target="media/image3371.wmf"/><Relationship Id="rId2760" Type="http://schemas.openxmlformats.org/officeDocument/2006/relationships/image" Target="media/image1287.wmf"/><Relationship Id="rId3811" Type="http://schemas.openxmlformats.org/officeDocument/2006/relationships/oleObject" Target="embeddings/oleObject2003.bin"/><Relationship Id="rId732" Type="http://schemas.openxmlformats.org/officeDocument/2006/relationships/oleObject" Target="embeddings/oleObject424.bin"/><Relationship Id="rId1362" Type="http://schemas.openxmlformats.org/officeDocument/2006/relationships/image" Target="media/image613.wmf"/><Relationship Id="rId2413" Type="http://schemas.openxmlformats.org/officeDocument/2006/relationships/image" Target="media/image1117.wmf"/><Relationship Id="rId9026" Type="http://schemas.openxmlformats.org/officeDocument/2006/relationships/image" Target="media/image4232.wmf"/><Relationship Id="rId1015" Type="http://schemas.openxmlformats.org/officeDocument/2006/relationships/oleObject" Target="embeddings/oleObject568.bin"/><Relationship Id="rId4585" Type="http://schemas.openxmlformats.org/officeDocument/2006/relationships/oleObject" Target="embeddings/oleObject2394.bin"/><Relationship Id="rId5983" Type="http://schemas.openxmlformats.org/officeDocument/2006/relationships/oleObject" Target="embeddings/oleObject3163.bin"/><Relationship Id="rId3187" Type="http://schemas.openxmlformats.org/officeDocument/2006/relationships/image" Target="media/image1500.wmf"/><Relationship Id="rId4238" Type="http://schemas.openxmlformats.org/officeDocument/2006/relationships/image" Target="media/image2015.wmf"/><Relationship Id="rId5636" Type="http://schemas.openxmlformats.org/officeDocument/2006/relationships/oleObject" Target="embeddings/oleObject2984.bin"/><Relationship Id="rId8859" Type="http://schemas.openxmlformats.org/officeDocument/2006/relationships/oleObject" Target="embeddings/oleObject4707.bin"/><Relationship Id="rId2270" Type="http://schemas.openxmlformats.org/officeDocument/2006/relationships/image" Target="media/image1053.wmf"/><Relationship Id="rId3321" Type="http://schemas.openxmlformats.org/officeDocument/2006/relationships/image" Target="media/image1565.wmf"/><Relationship Id="rId6891" Type="http://schemas.openxmlformats.org/officeDocument/2006/relationships/oleObject" Target="embeddings/oleObject3657.bin"/><Relationship Id="rId7942" Type="http://schemas.openxmlformats.org/officeDocument/2006/relationships/oleObject" Target="embeddings/oleObject4224.bin"/><Relationship Id="rId242" Type="http://schemas.openxmlformats.org/officeDocument/2006/relationships/image" Target="media/image87.wmf"/><Relationship Id="rId5493" Type="http://schemas.openxmlformats.org/officeDocument/2006/relationships/image" Target="media/image2583.wmf"/><Relationship Id="rId6544" Type="http://schemas.openxmlformats.org/officeDocument/2006/relationships/image" Target="media/image3067.wmf"/><Relationship Id="rId4095" Type="http://schemas.openxmlformats.org/officeDocument/2006/relationships/image" Target="media/image1944.wmf"/><Relationship Id="rId5146" Type="http://schemas.openxmlformats.org/officeDocument/2006/relationships/image" Target="media/image2431.wmf"/><Relationship Id="rId8369" Type="http://schemas.openxmlformats.org/officeDocument/2006/relationships/oleObject" Target="embeddings/oleObject4448.bin"/><Relationship Id="rId1756" Type="http://schemas.openxmlformats.org/officeDocument/2006/relationships/image" Target="media/image805.wmf"/><Relationship Id="rId2807" Type="http://schemas.openxmlformats.org/officeDocument/2006/relationships/oleObject" Target="embeddings/oleObject1493.bin"/><Relationship Id="rId1409" Type="http://schemas.openxmlformats.org/officeDocument/2006/relationships/oleObject" Target="embeddings/oleObject769.bin"/><Relationship Id="rId4979" Type="http://schemas.openxmlformats.org/officeDocument/2006/relationships/oleObject" Target="embeddings/oleObject2624.bin"/><Relationship Id="rId8850" Type="http://schemas.openxmlformats.org/officeDocument/2006/relationships/image" Target="media/image4144.wmf"/><Relationship Id="rId7452" Type="http://schemas.openxmlformats.org/officeDocument/2006/relationships/image" Target="media/image3492.wmf"/><Relationship Id="rId8503" Type="http://schemas.openxmlformats.org/officeDocument/2006/relationships/oleObject" Target="embeddings/oleObject4515.bin"/><Relationship Id="rId6054" Type="http://schemas.openxmlformats.org/officeDocument/2006/relationships/oleObject" Target="embeddings/oleObject3199.bin"/><Relationship Id="rId7105" Type="http://schemas.openxmlformats.org/officeDocument/2006/relationships/oleObject" Target="embeddings/oleObject3774.bin"/><Relationship Id="rId983" Type="http://schemas.openxmlformats.org/officeDocument/2006/relationships/oleObject" Target="embeddings/oleObject552.bin"/><Relationship Id="rId2664" Type="http://schemas.openxmlformats.org/officeDocument/2006/relationships/oleObject" Target="embeddings/oleObject1421.bin"/><Relationship Id="rId9277" Type="http://schemas.openxmlformats.org/officeDocument/2006/relationships/oleObject" Target="embeddings/oleObject4921.bin"/><Relationship Id="rId636" Type="http://schemas.openxmlformats.org/officeDocument/2006/relationships/image" Target="media/image258.wmf"/><Relationship Id="rId1266" Type="http://schemas.openxmlformats.org/officeDocument/2006/relationships/image" Target="media/image568.wmf"/><Relationship Id="rId2317" Type="http://schemas.openxmlformats.org/officeDocument/2006/relationships/oleObject" Target="embeddings/oleObject1237.bin"/><Relationship Id="rId3715" Type="http://schemas.openxmlformats.org/officeDocument/2006/relationships/image" Target="media/image1757.wmf"/><Relationship Id="rId5887" Type="http://schemas.openxmlformats.org/officeDocument/2006/relationships/image" Target="media/image2769.wmf"/><Relationship Id="rId6938" Type="http://schemas.openxmlformats.org/officeDocument/2006/relationships/image" Target="media/image3254.wmf"/><Relationship Id="rId4489" Type="http://schemas.openxmlformats.org/officeDocument/2006/relationships/oleObject" Target="embeddings/oleObject2346.bin"/><Relationship Id="rId8360" Type="http://schemas.openxmlformats.org/officeDocument/2006/relationships/image" Target="media/image3913.wmf"/><Relationship Id="rId1400" Type="http://schemas.openxmlformats.org/officeDocument/2006/relationships/image" Target="media/image632.wmf"/><Relationship Id="rId4970" Type="http://schemas.openxmlformats.org/officeDocument/2006/relationships/image" Target="media/image2347.wmf"/><Relationship Id="rId8013" Type="http://schemas.openxmlformats.org/officeDocument/2006/relationships/oleObject" Target="embeddings/oleObject4261.bin"/><Relationship Id="rId3572" Type="http://schemas.openxmlformats.org/officeDocument/2006/relationships/oleObject" Target="embeddings/oleObject1883.bin"/><Relationship Id="rId4623" Type="http://schemas.openxmlformats.org/officeDocument/2006/relationships/oleObject" Target="embeddings/oleObject2413.bin"/><Relationship Id="rId493" Type="http://schemas.openxmlformats.org/officeDocument/2006/relationships/oleObject" Target="embeddings/oleObject302.bin"/><Relationship Id="rId2174" Type="http://schemas.openxmlformats.org/officeDocument/2006/relationships/image" Target="media/image1005.wmf"/><Relationship Id="rId3225" Type="http://schemas.openxmlformats.org/officeDocument/2006/relationships/image" Target="media/image1519.wmf"/><Relationship Id="rId6795" Type="http://schemas.openxmlformats.org/officeDocument/2006/relationships/image" Target="media/image3183.wmf"/><Relationship Id="rId146" Type="http://schemas.openxmlformats.org/officeDocument/2006/relationships/oleObject" Target="embeddings/oleObject85.bin"/><Relationship Id="rId5397" Type="http://schemas.openxmlformats.org/officeDocument/2006/relationships/oleObject" Target="embeddings/oleObject2854.bin"/><Relationship Id="rId6448" Type="http://schemas.openxmlformats.org/officeDocument/2006/relationships/oleObject" Target="embeddings/oleObject3424.bin"/><Relationship Id="rId7846" Type="http://schemas.openxmlformats.org/officeDocument/2006/relationships/oleObject" Target="embeddings/oleObject4176.bin"/><Relationship Id="rId4480" Type="http://schemas.openxmlformats.org/officeDocument/2006/relationships/image" Target="media/image2135.wmf"/><Relationship Id="rId5531" Type="http://schemas.openxmlformats.org/officeDocument/2006/relationships/image" Target="media/image2602.wmf"/><Relationship Id="rId3082" Type="http://schemas.openxmlformats.org/officeDocument/2006/relationships/oleObject" Target="embeddings/oleObject1631.bin"/><Relationship Id="rId4133" Type="http://schemas.openxmlformats.org/officeDocument/2006/relationships/image" Target="media/image1963.wmf"/><Relationship Id="rId8754" Type="http://schemas.openxmlformats.org/officeDocument/2006/relationships/image" Target="media/image4101.wmf"/><Relationship Id="rId19" Type="http://schemas.openxmlformats.org/officeDocument/2006/relationships/oleObject" Target="embeddings/oleObject5.bin"/><Relationship Id="rId7356" Type="http://schemas.openxmlformats.org/officeDocument/2006/relationships/oleObject" Target="embeddings/oleObject3908.bin"/><Relationship Id="rId8407" Type="http://schemas.openxmlformats.org/officeDocument/2006/relationships/oleObject" Target="embeddings/oleObject4467.bin"/><Relationship Id="rId7009" Type="http://schemas.openxmlformats.org/officeDocument/2006/relationships/image" Target="media/image3289.wmf"/><Relationship Id="rId3966" Type="http://schemas.openxmlformats.org/officeDocument/2006/relationships/image" Target="media/image1880.wmf"/><Relationship Id="rId3" Type="http://schemas.openxmlformats.org/officeDocument/2006/relationships/styles" Target="styles.xml"/><Relationship Id="rId887" Type="http://schemas.openxmlformats.org/officeDocument/2006/relationships/oleObject" Target="embeddings/oleObject502.bin"/><Relationship Id="rId2568" Type="http://schemas.openxmlformats.org/officeDocument/2006/relationships/oleObject" Target="embeddings/oleObject1373.bin"/><Relationship Id="rId3619" Type="http://schemas.openxmlformats.org/officeDocument/2006/relationships/image" Target="media/image1709.wmf"/><Relationship Id="rId5041" Type="http://schemas.openxmlformats.org/officeDocument/2006/relationships/oleObject" Target="embeddings/oleObject2655.bin"/><Relationship Id="rId1651" Type="http://schemas.openxmlformats.org/officeDocument/2006/relationships/oleObject" Target="embeddings/oleObject891.bin"/><Relationship Id="rId2702" Type="http://schemas.openxmlformats.org/officeDocument/2006/relationships/image" Target="media/image1258.wmf"/><Relationship Id="rId8264" Type="http://schemas.openxmlformats.org/officeDocument/2006/relationships/image" Target="media/image3866.wmf"/><Relationship Id="rId1304" Type="http://schemas.openxmlformats.org/officeDocument/2006/relationships/image" Target="media/image584.wmf"/><Relationship Id="rId4874" Type="http://schemas.openxmlformats.org/officeDocument/2006/relationships/image" Target="media/image2307.wmf"/><Relationship Id="rId3476" Type="http://schemas.openxmlformats.org/officeDocument/2006/relationships/oleObject" Target="embeddings/oleObject1832.bin"/><Relationship Id="rId4527" Type="http://schemas.openxmlformats.org/officeDocument/2006/relationships/oleObject" Target="embeddings/oleObject2365.bin"/><Relationship Id="rId5925" Type="http://schemas.openxmlformats.org/officeDocument/2006/relationships/image" Target="media/image2788.wmf"/><Relationship Id="rId10" Type="http://schemas.openxmlformats.org/officeDocument/2006/relationships/image" Target="media/image6.wmf"/><Relationship Id="rId397" Type="http://schemas.openxmlformats.org/officeDocument/2006/relationships/oleObject" Target="embeddings/oleObject250.bin"/><Relationship Id="rId2078" Type="http://schemas.openxmlformats.org/officeDocument/2006/relationships/oleObject" Target="embeddings/oleObject1117.bin"/><Relationship Id="rId3129" Type="http://schemas.openxmlformats.org/officeDocument/2006/relationships/image" Target="media/image1471.wmf"/><Relationship Id="rId7000" Type="http://schemas.openxmlformats.org/officeDocument/2006/relationships/oleObject" Target="embeddings/oleObject3712.bin"/><Relationship Id="rId6699" Type="http://schemas.openxmlformats.org/officeDocument/2006/relationships/image" Target="media/image3136.wmf"/><Relationship Id="rId9172" Type="http://schemas.openxmlformats.org/officeDocument/2006/relationships/image" Target="media/image4299.wmf"/><Relationship Id="rId3610" Type="http://schemas.openxmlformats.org/officeDocument/2006/relationships/oleObject" Target="embeddings/oleObject1902.bin"/><Relationship Id="rId531" Type="http://schemas.openxmlformats.org/officeDocument/2006/relationships/image" Target="media/image206.wmf"/><Relationship Id="rId1161" Type="http://schemas.openxmlformats.org/officeDocument/2006/relationships/image" Target="media/image516.wmf"/><Relationship Id="rId2212" Type="http://schemas.openxmlformats.org/officeDocument/2006/relationships/image" Target="media/image1024.wmf"/><Relationship Id="rId5782" Type="http://schemas.openxmlformats.org/officeDocument/2006/relationships/oleObject" Target="embeddings/oleObject3062.bin"/><Relationship Id="rId6833" Type="http://schemas.openxmlformats.org/officeDocument/2006/relationships/oleObject" Target="embeddings/oleObject3628.bin"/><Relationship Id="rId4384" Type="http://schemas.openxmlformats.org/officeDocument/2006/relationships/oleObject" Target="embeddings/oleObject2292.bin"/><Relationship Id="rId5435" Type="http://schemas.openxmlformats.org/officeDocument/2006/relationships/oleObject" Target="embeddings/oleObject2874.bin"/><Relationship Id="rId4037" Type="http://schemas.openxmlformats.org/officeDocument/2006/relationships/image" Target="media/image1915.wmf"/><Relationship Id="rId8658" Type="http://schemas.openxmlformats.org/officeDocument/2006/relationships/image" Target="media/image4057.wmf"/><Relationship Id="rId3120" Type="http://schemas.openxmlformats.org/officeDocument/2006/relationships/oleObject" Target="embeddings/oleObject1650.bin"/><Relationship Id="rId6690" Type="http://schemas.openxmlformats.org/officeDocument/2006/relationships/oleObject" Target="embeddings/oleObject3555.bin"/><Relationship Id="rId7741" Type="http://schemas.openxmlformats.org/officeDocument/2006/relationships/oleObject" Target="embeddings/oleObject4118.bin"/><Relationship Id="rId5292" Type="http://schemas.openxmlformats.org/officeDocument/2006/relationships/image" Target="media/image2489.wmf"/><Relationship Id="rId6343" Type="http://schemas.openxmlformats.org/officeDocument/2006/relationships/oleObject" Target="embeddings/oleObject3364.bin"/><Relationship Id="rId2953" Type="http://schemas.openxmlformats.org/officeDocument/2006/relationships/image" Target="media/image1383.wmf"/><Relationship Id="rId925" Type="http://schemas.openxmlformats.org/officeDocument/2006/relationships/oleObject" Target="embeddings/oleObject521.bin"/><Relationship Id="rId1555" Type="http://schemas.openxmlformats.org/officeDocument/2006/relationships/oleObject" Target="embeddings/oleObject843.bin"/><Relationship Id="rId2606" Type="http://schemas.openxmlformats.org/officeDocument/2006/relationships/oleObject" Target="embeddings/oleObject1392.bin"/><Relationship Id="rId8168" Type="http://schemas.openxmlformats.org/officeDocument/2006/relationships/oleObject" Target="embeddings/oleObject4340.bin"/><Relationship Id="rId9219" Type="http://schemas.openxmlformats.org/officeDocument/2006/relationships/oleObject" Target="embeddings/oleObject4892.bin"/><Relationship Id="rId1208" Type="http://schemas.openxmlformats.org/officeDocument/2006/relationships/oleObject" Target="embeddings/oleObject665.bin"/><Relationship Id="rId4778" Type="http://schemas.openxmlformats.org/officeDocument/2006/relationships/oleObject" Target="embeddings/oleObject2504.bin"/><Relationship Id="rId5829" Type="http://schemas.openxmlformats.org/officeDocument/2006/relationships/image" Target="media/image2740.wmf"/><Relationship Id="rId7251" Type="http://schemas.openxmlformats.org/officeDocument/2006/relationships/oleObject" Target="embeddings/oleObject3853.bin"/><Relationship Id="rId8302" Type="http://schemas.openxmlformats.org/officeDocument/2006/relationships/image" Target="media/image3885.wmf"/><Relationship Id="rId3861" Type="http://schemas.openxmlformats.org/officeDocument/2006/relationships/oleObject" Target="embeddings/oleObject2028.bin"/><Relationship Id="rId4912" Type="http://schemas.openxmlformats.org/officeDocument/2006/relationships/image" Target="media/image2318.wmf"/><Relationship Id="rId782" Type="http://schemas.openxmlformats.org/officeDocument/2006/relationships/oleObject" Target="embeddings/oleObject449.bin"/><Relationship Id="rId2463" Type="http://schemas.openxmlformats.org/officeDocument/2006/relationships/oleObject" Target="embeddings/oleObject1317.bin"/><Relationship Id="rId3514" Type="http://schemas.openxmlformats.org/officeDocument/2006/relationships/oleObject" Target="embeddings/oleObject1851.bin"/><Relationship Id="rId9076" Type="http://schemas.openxmlformats.org/officeDocument/2006/relationships/oleObject" Target="embeddings/oleObject4820.bin"/><Relationship Id="rId435" Type="http://schemas.openxmlformats.org/officeDocument/2006/relationships/image" Target="media/image159.wmf"/><Relationship Id="rId1065" Type="http://schemas.openxmlformats.org/officeDocument/2006/relationships/oleObject" Target="embeddings/oleObject593.bin"/><Relationship Id="rId2116" Type="http://schemas.openxmlformats.org/officeDocument/2006/relationships/oleObject" Target="embeddings/oleObject1136.bin"/><Relationship Id="rId5686" Type="http://schemas.openxmlformats.org/officeDocument/2006/relationships/image" Target="media/image2672.wmf"/><Relationship Id="rId6737" Type="http://schemas.openxmlformats.org/officeDocument/2006/relationships/oleObject" Target="embeddings/oleObject3580.bin"/><Relationship Id="rId4288" Type="http://schemas.openxmlformats.org/officeDocument/2006/relationships/image" Target="media/image2040.wmf"/><Relationship Id="rId5339" Type="http://schemas.openxmlformats.org/officeDocument/2006/relationships/oleObject" Target="embeddings/oleObject2823.bin"/><Relationship Id="rId9210" Type="http://schemas.openxmlformats.org/officeDocument/2006/relationships/image" Target="media/image4319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35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</TotalTime>
  <Pages>111</Pages>
  <Words>28637</Words>
  <Characters>163232</Characters>
  <Application>Microsoft Office Word</Application>
  <DocSecurity>0</DocSecurity>
  <Lines>1360</Lines>
  <Paragraphs>382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2021-08-07T06:20:00Z</cp:lastPrinted>
  <dcterms:created xsi:type="dcterms:W3CDTF">2021-08-11T12:34:00Z</dcterms:created>
  <dcterms:modified xsi:type="dcterms:W3CDTF">2021-08-11T12:36:00Z</dcterms:modified>
</cp:coreProperties>
</file>